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2758F1" w:rsidRDefault="00833726" w:rsidP="002758F1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2758F1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230411EB">
                <wp:extent cx="6788069" cy="976807"/>
                <wp:effectExtent l="0" t="0" r="32385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8069" cy="976807"/>
                          <a:chOff x="76688" y="27549"/>
                          <a:chExt cx="7286971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847578" cy="1233673"/>
                            <a:chOff x="81420" y="27549"/>
                            <a:chExt cx="1961595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303813" y="145721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1039B644" w:rsidR="00E62F77" w:rsidRDefault="00B40311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Đại số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387166" y="623745"/>
                              <a:ext cx="1351998" cy="4864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58BF9235" w:rsidR="00E62F77" w:rsidRPr="0029032B" w:rsidRDefault="00E62F77" w:rsidP="00833726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29032B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 xml:space="preserve">Chương </w:t>
                                </w:r>
                                <w:r w:rsidR="00D141AF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0"/>
                            <a:ext cx="5691852" cy="680678"/>
                            <a:chOff x="1671807" y="349901"/>
                            <a:chExt cx="5897925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897925" cy="681670"/>
                              <a:chOff x="1671807" y="349901"/>
                              <a:chExt cx="5897925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039"/>
                                <a:ext cx="5794042" cy="552814"/>
                                <a:chOff x="1775690" y="428039"/>
                                <a:chExt cx="5794042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568" y="428039"/>
                                  <a:ext cx="5686164" cy="552814"/>
                                  <a:chOff x="1883568" y="428004"/>
                                  <a:chExt cx="5686164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568" y="428004"/>
                                    <a:ext cx="5686164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4530605" cy="485775"/>
                                    <a:chOff x="2905011" y="465461"/>
                                    <a:chExt cx="4530605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98404"/>
                                      <a:ext cx="4512529" cy="393682"/>
                                      <a:chOff x="2923087" y="498404"/>
                                      <a:chExt cx="4512529" cy="393682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7966" y="498404"/>
                                        <a:ext cx="4387650" cy="393682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CB764BF" w14:textId="5A0F356E" w:rsidR="00F82695" w:rsidRPr="00F35000" w:rsidRDefault="00F82695" w:rsidP="00F82695">
                                          <w:pPr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0"/>
                                              <w:szCs w:val="30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0"/>
                                              <w:szCs w:val="30"/>
                                            </w:rPr>
                                            <w:t>PT Q</w:t>
                                          </w:r>
                                          <w:r w:rsidRPr="00F35000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0"/>
                                              <w:szCs w:val="30"/>
                                            </w:rPr>
                                            <w:t>UY VỀ BẬC NHẤT-BẬC HAI</w:t>
                                          </w:r>
                                        </w:p>
                                        <w:p w14:paraId="4983AECE" w14:textId="2D63C2FC" w:rsidR="00E62F77" w:rsidRPr="0029032B" w:rsidRDefault="00D141AF" w:rsidP="004B7039">
                                          <w:pPr>
                                            <w:spacing w:line="254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eastAsia="Calibri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ĐẠI CƯƠNG VỀ PHƯƠNG TRÌNH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0E54D548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F82695">
                                  <w:rPr>
                                    <w:rFonts w:ascii="Cambria Math" w:eastAsia="Yu Gothic Medium" w:hAnsi="Cambria Math" w:cs="Cambria Math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34.5pt;height:76.9pt;mso-position-horizontal-relative:char;mso-position-vertical-relative:line" coordorigin="766,275" coordsize="72869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">
                <v:group id="Group 19" o:spid="_x0000_s1027" style="position:absolute;left:766;top:275;width:18476;height:12337" coordorigin="814,275" coordsize="19615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038;top:1457;width:17392;height:57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1039B644" w:rsidR="00E62F77" w:rsidRDefault="00B40311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Đại số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3871;top:6237;width:13520;height:4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58BF9235" w:rsidR="00E62F77" w:rsidRPr="0029032B" w:rsidRDefault="00E62F77" w:rsidP="00833726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29032B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 xml:space="preserve">Chương </w:t>
                          </w:r>
                          <w:r w:rsidR="00D141AF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6918;height:6806" coordorigin="16718,3499" coordsize="58979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8979;height:6816" coordorigin="16718,3499" coordsize="58979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0;width:57941;height:5528" coordorigin="17756,4280" coordsize="57940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5;top:4280;width:56862;height:5528" coordorigin="18835,4280" coordsize="56861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5;top:4280;width:56862;height:5532;visibility:visible;mso-wrap-style:square;v-text-anchor:middle" coordsize="5686164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" path="m,l5485958,r200206,200206l5686164,553223,,553223,,xe" fillcolor="#fffff7" stroked="f" strokeweight="1.25pt">
                          <v:fill r:id="rId8" o:title="" color2="#f0d5ff" type="pattern"/>
                          <v:path arrowok="t" o:connecttype="custom" o:connectlocs="0,0;5485958,0;5686164,200206;5686164,553223;0,553223;0,0" o:connectangles="0,0,0,0,0,0"/>
                        </v:shape>
                        <v:group id="Group 485" o:spid="_x0000_s1042" style="position:absolute;left:29050;top:4654;width:45306;height:4858" coordorigin="29050,4654" coordsize="4530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984;width:45126;height:3936" coordorigin="29230,4984" coordsize="45125,39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79;top:4984;width:43877;height:3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" adj="21346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CB764BF" w14:textId="5A0F356E" w:rsidR="00F82695" w:rsidRPr="00F35000" w:rsidRDefault="00F82695" w:rsidP="00F82695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0"/>
                                        <w:szCs w:val="30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0"/>
                                        <w:szCs w:val="30"/>
                                      </w:rPr>
                                      <w:t>PT Q</w:t>
                                    </w:r>
                                    <w:r w:rsidRPr="00F35000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0"/>
                                        <w:szCs w:val="30"/>
                                      </w:rPr>
                                      <w:t>UY VỀ BẬC NHẤT-BẬC HAI</w:t>
                                    </w:r>
                                  </w:p>
                                  <w:p w14:paraId="4983AECE" w14:textId="2D63C2FC" w:rsidR="00E62F77" w:rsidRPr="0029032B" w:rsidRDefault="00D141AF" w:rsidP="004B7039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Chu Van An" w:eastAsia="Calibri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ĐẠI CƯƠNG VỀ PHƯƠNG TRÌNH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0E54D548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F82695">
                            <w:rPr>
                              <w:rFonts w:ascii="Cambria Math" w:eastAsia="Yu Gothic Medium" w:hAnsi="Cambria Math" w:cs="Cambria Math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289182" w:rsidR="00CC3123" w:rsidRPr="002758F1" w:rsidRDefault="00EC5D1C" w:rsidP="002758F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6AA2A5F2" w:rsidR="00EC5D1C" w:rsidRPr="002758F1" w:rsidRDefault="00C12161" w:rsidP="002758F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6E1A8584">
                <wp:extent cx="6615197" cy="3228974"/>
                <wp:effectExtent l="0" t="0" r="14605" b="1016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228974"/>
                          <a:chOff x="-12333" y="-4628"/>
                          <a:chExt cx="6513454" cy="1393647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4"/>
                            <a:ext cx="6501130" cy="1389053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97729B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0B606D6" w14:textId="77777777" w:rsidR="00E62F77" w:rsidRPr="0097729B" w:rsidRDefault="00E62F77" w:rsidP="001D7C94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740C210" w14:textId="77777777" w:rsidR="000F6528" w:rsidRPr="00781FB8" w:rsidRDefault="00005432" w:rsidP="000F6528">
                              <w:pPr>
                                <w:spacing w:line="256" w:lineRule="auto"/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Yu Gothic" w:hAnsi="Cambria Math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①.</w:t>
                              </w:r>
                              <w:r w:rsidR="00E62F77"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="000F6528" w:rsidRPr="00781FB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Phương trình bậc nhất</w:t>
                              </w:r>
                            </w:p>
                            <w:p w14:paraId="3A7BA640" w14:textId="77777777" w:rsidR="000F6528" w:rsidRDefault="000F6528" w:rsidP="00C474C4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284"/>
                                  <w:tab w:val="left" w:pos="360"/>
                                  <w:tab w:val="left" w:pos="454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after="0" w:line="240" w:lineRule="auto"/>
                                <w:ind w:hanging="666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781FB8">
                                <w:rPr>
                                  <w:rFonts w:ascii="Chu Van An" w:hAnsi="Chu Van An" w:cs="Chu Van An"/>
                                </w:rPr>
                                <w:t xml:space="preserve">Cách giải và biện luận phương trình dạng </w:t>
                              </w:r>
                              <w:r w:rsidRPr="00872088">
                                <w:rPr>
                                  <w:position w:val="-6"/>
                                </w:rPr>
                                <w:object w:dxaOrig="910" w:dyaOrig="250" w14:anchorId="326E97DF">
                                  <v:shape id="_x0000_i1363" type="#_x0000_t75" style="width:45.75pt;height:12.75pt" o:ole="">
                                    <v:imagedata r:id="rId10" o:title=""/>
                                  </v:shape>
                                  <o:OLEObject Type="Embed" ProgID="Equation.DSMT4" ShapeID="_x0000_i1363" DrawAspect="Content" ObjectID="_1689143019" r:id="rId11"/>
                                </w:object>
                              </w:r>
                              <w:r w:rsidRPr="00781FB8">
                                <w:rPr>
                                  <w:rFonts w:ascii="Chu Van An" w:hAnsi="Chu Van An" w:cs="Chu Van An"/>
                                </w:rPr>
                                <w:t xml:space="preserve"> được tóm tắt trong bảng sau</w:t>
                              </w:r>
                            </w:p>
                            <w:tbl>
                              <w:tblPr>
                                <w:tblOverlap w:val="never"/>
                                <w:tblW w:w="9777" w:type="dxa"/>
                                <w:jc w:val="center"/>
                                <w:tblBorders>
                                  <w:top w:val="dashSmallGap" w:sz="4" w:space="0" w:color="7030A0"/>
                                  <w:left w:val="dashSmallGap" w:sz="4" w:space="0" w:color="7030A0"/>
                                  <w:bottom w:val="dashSmallGap" w:sz="4" w:space="0" w:color="7030A0"/>
                                  <w:right w:val="dashSmallGap" w:sz="4" w:space="0" w:color="7030A0"/>
                                  <w:insideH w:val="dashSmallGap" w:sz="4" w:space="0" w:color="7030A0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868"/>
                                <w:gridCol w:w="1868"/>
                                <w:gridCol w:w="6041"/>
                              </w:tblGrid>
                              <w:tr w:rsidR="000F6528" w:rsidRPr="00872088" w14:paraId="49D9CCBA" w14:textId="77777777" w:rsidTr="000F6528">
                                <w:trPr>
                                  <w:trHeight w:val="556"/>
                                  <w:jc w:val="center"/>
                                </w:trPr>
                                <w:tc>
                                  <w:tcPr>
                                    <w:tcW w:w="9777" w:type="dxa"/>
                                    <w:gridSpan w:val="3"/>
                                    <w:shd w:val="clear" w:color="auto" w:fill="F3FFF9"/>
                                    <w:vAlign w:val="center"/>
                                  </w:tcPr>
                                  <w:p w14:paraId="5544C22B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ab/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ab/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ab/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ab/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ab/>
                                    </w:r>
                                    <w:r w:rsidRPr="00AA1AEB">
                                      <w:rPr>
                                        <w:rFonts w:ascii="Chu Van An" w:hAnsi="Chu Van An" w:cs="Chu Van An"/>
                                      </w:rPr>
                                      <w:tab/>
                                    </w:r>
                                    <w:r w:rsidRPr="00AA1AEB">
                                      <w:rPr>
                                        <w:rFonts w:ascii="Chu Van An" w:hAnsi="Chu Van An" w:cs="Chu Van An"/>
                                        <w:position w:val="-12"/>
                                      </w:rPr>
                                      <w:object w:dxaOrig="1820" w:dyaOrig="340" w14:anchorId="57C51F07">
                                        <v:shape id="_x0000_i1629" type="#_x0000_t75" style="width:91.5pt;height:16.5pt" o:ole="">
                                          <v:imagedata r:id="rId12" o:title=""/>
                                        </v:shape>
                                        <o:OLEObject Type="Embed" ProgID="Equation.DSMT4" ShapeID="_x0000_i1629" DrawAspect="Content" ObjectID="_1689143020" r:id="rId13"/>
                                      </w:object>
                                    </w:r>
                                  </w:p>
                                </w:tc>
                              </w:tr>
                              <w:tr w:rsidR="000F6528" w:rsidRPr="00872088" w14:paraId="71DEAA92" w14:textId="77777777" w:rsidTr="000F6528">
                                <w:trPr>
                                  <w:trHeight w:val="479"/>
                                  <w:jc w:val="center"/>
                                </w:trPr>
                                <w:tc>
                                  <w:tcPr>
                                    <w:tcW w:w="3736" w:type="dxa"/>
                                    <w:gridSpan w:val="2"/>
                                    <w:shd w:val="clear" w:color="auto" w:fill="auto"/>
                                    <w:vAlign w:val="center"/>
                                  </w:tcPr>
                                  <w:p w14:paraId="438FE4FF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>Hệ số</w:t>
                                    </w:r>
                                  </w:p>
                                </w:tc>
                                <w:tc>
                                  <w:tcPr>
                                    <w:tcW w:w="6041" w:type="dxa"/>
                                    <w:shd w:val="clear" w:color="auto" w:fill="auto"/>
                                    <w:vAlign w:val="center"/>
                                  </w:tcPr>
                                  <w:p w14:paraId="0250D3EC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>Kết luận</w:t>
                                    </w:r>
                                  </w:p>
                                </w:tc>
                              </w:tr>
                              <w:tr w:rsidR="000F6528" w:rsidRPr="00872088" w14:paraId="172757EC" w14:textId="77777777" w:rsidTr="000F6528">
                                <w:trPr>
                                  <w:trHeight w:val="803"/>
                                  <w:jc w:val="center"/>
                                </w:trPr>
                                <w:tc>
                                  <w:tcPr>
                                    <w:tcW w:w="3736" w:type="dxa"/>
                                    <w:gridSpan w:val="2"/>
                                    <w:shd w:val="clear" w:color="auto" w:fill="auto"/>
                                    <w:vAlign w:val="center"/>
                                  </w:tcPr>
                                  <w:p w14:paraId="064298D5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530" w:dyaOrig="250" w14:anchorId="4044214A">
                                        <v:shape id="_x0000_i1630" type="#_x0000_t75" style="width:26.25pt;height:12.75pt" o:ole="">
                                          <v:imagedata r:id="rId14" o:title=""/>
                                        </v:shape>
                                        <o:OLEObject Type="Embed" ProgID="Equation.DSMT4" ShapeID="_x0000_i1630" DrawAspect="Content" ObjectID="_1689143021" r:id="rId1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041" w:type="dxa"/>
                                    <w:shd w:val="clear" w:color="auto" w:fill="auto"/>
                                    <w:vAlign w:val="center"/>
                                  </w:tcPr>
                                  <w:p w14:paraId="43EDDC40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12"/>
                                      </w:rPr>
                                      <w:object w:dxaOrig="290" w:dyaOrig="350" w14:anchorId="10BDF43E">
                                        <v:shape id="_x0000_i1631" type="#_x0000_t75" style="width:14.25pt;height:17.25pt" o:ole="">
                                          <v:imagedata r:id="rId16" o:title=""/>
                                        </v:shape>
                                        <o:OLEObject Type="Embed" ProgID="Equation.DSMT4" ShapeID="_x0000_i1631" DrawAspect="Content" ObjectID="_1689143022" r:id="rId17"/>
                                      </w:object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 xml:space="preserve"> có nghiệm duy nhất </w:t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22"/>
                                      </w:rPr>
                                      <w:object w:dxaOrig="730" w:dyaOrig="550" w14:anchorId="624FB8A0">
                                        <v:shape id="_x0000_i1632" type="#_x0000_t75" style="width:36.75pt;height:27.75pt" o:ole="">
                                          <v:imagedata r:id="rId18" o:title=""/>
                                        </v:shape>
                                        <o:OLEObject Type="Embed" ProgID="Equation.DSMT4" ShapeID="_x0000_i1632" DrawAspect="Content" ObjectID="_1689143023" r:id="rId19"/>
                                      </w:object>
                                    </w:r>
                                  </w:p>
                                </w:tc>
                              </w:tr>
                              <w:tr w:rsidR="000F6528" w:rsidRPr="00872088" w14:paraId="6AF18303" w14:textId="77777777" w:rsidTr="000F6528">
                                <w:trPr>
                                  <w:trHeight w:val="571"/>
                                  <w:jc w:val="center"/>
                                </w:trPr>
                                <w:tc>
                                  <w:tcPr>
                                    <w:tcW w:w="1868" w:type="dxa"/>
                                    <w:vMerge w:val="restart"/>
                                    <w:shd w:val="clear" w:color="auto" w:fill="auto"/>
                                    <w:vAlign w:val="center"/>
                                  </w:tcPr>
                                  <w:p w14:paraId="5B64B5F3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530" w:dyaOrig="250" w14:anchorId="276AC49E">
                                        <v:shape id="_x0000_i1633" type="#_x0000_t75" style="width:26.25pt;height:12.75pt" o:ole="">
                                          <v:imagedata r:id="rId20" o:title=""/>
                                        </v:shape>
                                        <o:OLEObject Type="Embed" ProgID="Equation.DSMT4" ShapeID="_x0000_i1633" DrawAspect="Content" ObjectID="_1689143024" r:id="rId2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868" w:type="dxa"/>
                                    <w:shd w:val="clear" w:color="auto" w:fill="auto"/>
                                    <w:vAlign w:val="center"/>
                                  </w:tcPr>
                                  <w:p w14:paraId="41A5147A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530" w:dyaOrig="250" w14:anchorId="4605A9DB">
                                        <v:shape id="_x0000_i1634" type="#_x0000_t75" style="width:26.25pt;height:12.75pt" o:ole="">
                                          <v:imagedata r:id="rId22" o:title=""/>
                                        </v:shape>
                                        <o:OLEObject Type="Embed" ProgID="Equation.DSMT4" ShapeID="_x0000_i1634" DrawAspect="Content" ObjectID="_1689143025" r:id="rId2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041" w:type="dxa"/>
                                    <w:shd w:val="clear" w:color="auto" w:fill="auto"/>
                                    <w:vAlign w:val="center"/>
                                  </w:tcPr>
                                  <w:p w14:paraId="750F670E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12"/>
                                      </w:rPr>
                                      <w:object w:dxaOrig="290" w:dyaOrig="350" w14:anchorId="625202D5">
                                        <v:shape id="_x0000_i1635" type="#_x0000_t75" style="width:14.25pt;height:17.25pt" o:ole="">
                                          <v:imagedata r:id="rId24" o:title=""/>
                                        </v:shape>
                                        <o:OLEObject Type="Embed" ProgID="Equation.DSMT4" ShapeID="_x0000_i1635" DrawAspect="Content" ObjectID="_1689143026" r:id="rId25"/>
                                      </w:object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 xml:space="preserve"> vô nghiệm</w:t>
                                    </w:r>
                                  </w:p>
                                </w:tc>
                              </w:tr>
                              <w:tr w:rsidR="000F6528" w:rsidRPr="00872088" w14:paraId="3E2BD249" w14:textId="77777777" w:rsidTr="000F6528">
                                <w:trPr>
                                  <w:trHeight w:val="587"/>
                                  <w:jc w:val="center"/>
                                </w:trPr>
                                <w:tc>
                                  <w:tcPr>
                                    <w:tcW w:w="1868" w:type="dxa"/>
                                    <w:vMerge/>
                                    <w:shd w:val="clear" w:color="auto" w:fill="auto"/>
                                    <w:vAlign w:val="center"/>
                                  </w:tcPr>
                                  <w:p w14:paraId="4E3BFEE7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868" w:type="dxa"/>
                                    <w:shd w:val="clear" w:color="auto" w:fill="auto"/>
                                    <w:vAlign w:val="center"/>
                                  </w:tcPr>
                                  <w:p w14:paraId="6EAEC4A6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530" w:dyaOrig="250" w14:anchorId="7F43A222">
                                        <v:shape id="_x0000_i1636" type="#_x0000_t75" style="width:26.25pt;height:12.75pt" o:ole="">
                                          <v:imagedata r:id="rId26" o:title=""/>
                                        </v:shape>
                                        <o:OLEObject Type="Embed" ProgID="Equation.DSMT4" ShapeID="_x0000_i1636" DrawAspect="Content" ObjectID="_1689143027" r:id="rId2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041" w:type="dxa"/>
                                    <w:shd w:val="clear" w:color="auto" w:fill="auto"/>
                                    <w:vAlign w:val="center"/>
                                  </w:tcPr>
                                  <w:p w14:paraId="41BB0140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12"/>
                                      </w:rPr>
                                      <w:object w:dxaOrig="290" w:dyaOrig="350" w14:anchorId="60AFDCC0">
                                        <v:shape id="_x0000_i1637" type="#_x0000_t75" style="width:14.25pt;height:17.25pt" o:ole="">
                                          <v:imagedata r:id="rId28" o:title=""/>
                                        </v:shape>
                                        <o:OLEObject Type="Embed" ProgID="Equation.DSMT4" ShapeID="_x0000_i1637" DrawAspect="Content" ObjectID="_1689143028" r:id="rId29"/>
                                      </w:object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 xml:space="preserve"> nghiệm đúng với mọi </w:t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200" w:dyaOrig="200" w14:anchorId="55B488E4">
                                        <v:shape id="_x0000_i1638" type="#_x0000_t75" style="width:9.75pt;height:9.75pt" o:ole="">
                                          <v:imagedata r:id="rId30" o:title=""/>
                                        </v:shape>
                                        <o:OLEObject Type="Embed" ProgID="Equation.DSMT4" ShapeID="_x0000_i1638" DrawAspect="Content" ObjectID="_1689143029" r:id="rId31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24F6D915" w14:textId="3DF7C649" w:rsidR="00005432" w:rsidRPr="000F6528" w:rsidRDefault="000F6528" w:rsidP="00C474C4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hAnsi="Chu Van An" w:cs="Chu Van An"/>
                                </w:rPr>
                                <w:t xml:space="preserve">Khi </w:t>
                              </w:r>
                              <w:r w:rsidRPr="00872088">
                                <w:rPr>
                                  <w:position w:val="-6"/>
                                </w:rPr>
                                <w:object w:dxaOrig="530" w:dyaOrig="250" w14:anchorId="09F47630">
                                  <v:shape id="_x0000_i1374" type="#_x0000_t75" style="width:26.25pt;height:12.75pt" o:ole="">
                                    <v:imagedata r:id="rId32" o:title=""/>
                                  </v:shape>
                                  <o:OLEObject Type="Embed" ProgID="Equation.DSMT4" ShapeID="_x0000_i1374" DrawAspect="Content" ObjectID="_1689143030" r:id="rId33"/>
                                </w:object>
                              </w:r>
                              <w:r w:rsidRPr="000F6528">
                                <w:rPr>
                                  <w:rFonts w:ascii="Chu Van An" w:hAnsi="Chu Van An" w:cs="Chu Van An"/>
                                </w:rPr>
                                <w:t xml:space="preserve"> phương trình </w:t>
                              </w:r>
                              <w:r w:rsidRPr="00872088">
                                <w:rPr>
                                  <w:position w:val="-6"/>
                                </w:rPr>
                                <w:object w:dxaOrig="910" w:dyaOrig="250" w14:anchorId="0266BD5F">
                                  <v:shape id="_x0000_i1375" type="#_x0000_t75" style="width:45.75pt;height:12.75pt" o:ole="">
                                    <v:imagedata r:id="rId34" o:title=""/>
                                  </v:shape>
                                  <o:OLEObject Type="Embed" ProgID="Equation.DSMT4" ShapeID="_x0000_i1375" DrawAspect="Content" ObjectID="_1689143031" r:id="rId35"/>
                                </w:object>
                              </w:r>
                              <w:r w:rsidRPr="000F6528">
                                <w:rPr>
                                  <w:rFonts w:ascii="Chu Van An" w:hAnsi="Chu Van An" w:cs="Chu Van An"/>
                                </w:rPr>
                                <w:t xml:space="preserve"> được gọi là phương trình bậc nhất một ẩn. </w:t>
                              </w:r>
                            </w:p>
                            <w:p w14:paraId="2B723482" w14:textId="77777777" w:rsidR="00E62F77" w:rsidRPr="0097729B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75522E3" w14:textId="77777777" w:rsidR="00E62F77" w:rsidRPr="0097729B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8283920" w14:textId="77777777" w:rsidR="00E62F77" w:rsidRPr="0097729B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247896" w14:textId="77777777" w:rsidR="00E62F77" w:rsidRPr="0097729B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32E4FE" w14:textId="77777777" w:rsidR="00E62F77" w:rsidRPr="0097729B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F879739" w14:textId="77777777" w:rsidR="00E62F77" w:rsidRPr="0097729B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FC15354" w14:textId="77777777" w:rsidR="00E62F77" w:rsidRPr="0097729B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6A68D63" w14:textId="77777777" w:rsidR="00E62F77" w:rsidRPr="0097729B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E8B00EE" w14:textId="77777777" w:rsidR="00E62F77" w:rsidRPr="0097729B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254.25pt;mso-position-horizontal-relative:char;mso-position-vertical-relative:line" coordorigin="-123,-46" coordsize="65134,139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">
                <v:shape id="Rectangle: Diagonal Corners Rounded 244" o:spid="_x0000_s1071" style="position:absolute;width:65011;height:13890;visibility:visible;mso-wrap-style:square;v-text-anchor:middle" coordsize="6501130,13890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" adj="-11796480,,5400" path="m13154,l6464348,v20314,,36782,16468,36782,36782l6501130,1375899v,7265,-5889,13154,-13154,13154l36782,1389053c16468,1389053,,1372585,,1352271l,13154c,5889,5889,,13154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3154,0;6464348,0;6501130,36782;6501130,1375899;6487976,1389053;36782,1389053;0,1352271;0,13154;13154,0" o:connectangles="0,0,0,0,0,0,0,0,0" textboxrect="0,0,6501130,1389053"/>
                  <v:textbox>
                    <w:txbxContent>
                      <w:p w14:paraId="562B948E" w14:textId="56BF3736" w:rsidR="00E62F77" w:rsidRPr="0097729B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0B606D6" w14:textId="77777777" w:rsidR="00E62F77" w:rsidRPr="0097729B" w:rsidRDefault="00E62F77" w:rsidP="001D7C94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740C210" w14:textId="77777777" w:rsidR="000F6528" w:rsidRPr="00781FB8" w:rsidRDefault="00005432" w:rsidP="000F6528">
                        <w:pPr>
                          <w:spacing w:line="256" w:lineRule="auto"/>
                          <w:rPr>
                            <w:rFonts w:ascii="Chu Van An" w:eastAsia="Calibri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Yu Gothic" w:hAnsi="Cambria Math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①.</w:t>
                        </w:r>
                        <w:r w:rsidR="00E62F77"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  <w:r w:rsidR="000F6528" w:rsidRPr="00781FB8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Phương trình bậc nhất</w:t>
                        </w:r>
                      </w:p>
                      <w:p w14:paraId="3A7BA640" w14:textId="77777777" w:rsidR="000F6528" w:rsidRDefault="000F6528" w:rsidP="00C474C4">
                        <w:pPr>
                          <w:pStyle w:val="ListParagraph"/>
                          <w:widowControl w:val="0"/>
                          <w:numPr>
                            <w:ilvl w:val="0"/>
                            <w:numId w:val="6"/>
                          </w:numPr>
                          <w:tabs>
                            <w:tab w:val="left" w:pos="284"/>
                            <w:tab w:val="left" w:pos="360"/>
                            <w:tab w:val="left" w:pos="454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after="0" w:line="240" w:lineRule="auto"/>
                          <w:ind w:hanging="666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781FB8">
                          <w:rPr>
                            <w:rFonts w:ascii="Chu Van An" w:hAnsi="Chu Van An" w:cs="Chu Van An"/>
                          </w:rPr>
                          <w:t xml:space="preserve">Cách giải và biện luận phương trình dạng </w:t>
                        </w:r>
                        <w:r w:rsidRPr="00872088">
                          <w:rPr>
                            <w:position w:val="-6"/>
                          </w:rPr>
                          <w:object w:dxaOrig="910" w:dyaOrig="250" w14:anchorId="326E97DF">
                            <v:shape id="_x0000_i1363" type="#_x0000_t75" style="width:45.75pt;height:12.75pt" o:ole="">
                              <v:imagedata r:id="rId10" o:title=""/>
                            </v:shape>
                            <o:OLEObject Type="Embed" ProgID="Equation.DSMT4" ShapeID="_x0000_i1363" DrawAspect="Content" ObjectID="_1689143019" r:id="rId36"/>
                          </w:object>
                        </w:r>
                        <w:r w:rsidRPr="00781FB8">
                          <w:rPr>
                            <w:rFonts w:ascii="Chu Van An" w:hAnsi="Chu Van An" w:cs="Chu Van An"/>
                          </w:rPr>
                          <w:t xml:space="preserve"> được tóm tắt trong bảng sau</w:t>
                        </w:r>
                      </w:p>
                      <w:tbl>
                        <w:tblPr>
                          <w:tblOverlap w:val="never"/>
                          <w:tblW w:w="9777" w:type="dxa"/>
                          <w:jc w:val="center"/>
                          <w:tblBorders>
                            <w:top w:val="dashSmallGap" w:sz="4" w:space="0" w:color="7030A0"/>
                            <w:left w:val="dashSmallGap" w:sz="4" w:space="0" w:color="7030A0"/>
                            <w:bottom w:val="dashSmallGap" w:sz="4" w:space="0" w:color="7030A0"/>
                            <w:right w:val="dashSmallGap" w:sz="4" w:space="0" w:color="7030A0"/>
                            <w:insideH w:val="dashSmallGap" w:sz="4" w:space="0" w:color="7030A0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1868"/>
                          <w:gridCol w:w="1868"/>
                          <w:gridCol w:w="6041"/>
                        </w:tblGrid>
                        <w:tr w:rsidR="000F6528" w:rsidRPr="00872088" w14:paraId="49D9CCBA" w14:textId="77777777" w:rsidTr="000F6528">
                          <w:trPr>
                            <w:trHeight w:val="556"/>
                            <w:jc w:val="center"/>
                          </w:trPr>
                          <w:tc>
                            <w:tcPr>
                              <w:tcW w:w="9777" w:type="dxa"/>
                              <w:gridSpan w:val="3"/>
                              <w:shd w:val="clear" w:color="auto" w:fill="F3FFF9"/>
                              <w:vAlign w:val="center"/>
                            </w:tcPr>
                            <w:p w14:paraId="5544C22B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ab/>
                              </w: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ab/>
                              </w: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ab/>
                              </w: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ab/>
                              </w: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ab/>
                              </w:r>
                              <w:r w:rsidRPr="00AA1AEB">
                                <w:rPr>
                                  <w:rFonts w:ascii="Chu Van An" w:hAnsi="Chu Van An" w:cs="Chu Van An"/>
                                </w:rPr>
                                <w:tab/>
                              </w:r>
                              <w:r w:rsidRPr="00AA1AEB">
                                <w:rPr>
                                  <w:rFonts w:ascii="Chu Van An" w:hAnsi="Chu Van An" w:cs="Chu Van An"/>
                                  <w:position w:val="-12"/>
                                </w:rPr>
                                <w:object w:dxaOrig="1820" w:dyaOrig="340" w14:anchorId="57C51F07">
                                  <v:shape id="_x0000_i1629" type="#_x0000_t75" style="width:91.5pt;height:16.5pt" o:ole="">
                                    <v:imagedata r:id="rId12" o:title=""/>
                                  </v:shape>
                                  <o:OLEObject Type="Embed" ProgID="Equation.DSMT4" ShapeID="_x0000_i1629" DrawAspect="Content" ObjectID="_1689143020" r:id="rId37"/>
                                </w:object>
                              </w:r>
                            </w:p>
                          </w:tc>
                        </w:tr>
                        <w:tr w:rsidR="000F6528" w:rsidRPr="00872088" w14:paraId="71DEAA92" w14:textId="77777777" w:rsidTr="000F6528">
                          <w:trPr>
                            <w:trHeight w:val="479"/>
                            <w:jc w:val="center"/>
                          </w:trPr>
                          <w:tc>
                            <w:tcPr>
                              <w:tcW w:w="3736" w:type="dxa"/>
                              <w:gridSpan w:val="2"/>
                              <w:shd w:val="clear" w:color="auto" w:fill="auto"/>
                              <w:vAlign w:val="center"/>
                            </w:tcPr>
                            <w:p w14:paraId="438FE4FF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>Hệ số</w:t>
                              </w:r>
                            </w:p>
                          </w:tc>
                          <w:tc>
                            <w:tcPr>
                              <w:tcW w:w="6041" w:type="dxa"/>
                              <w:shd w:val="clear" w:color="auto" w:fill="auto"/>
                              <w:vAlign w:val="center"/>
                            </w:tcPr>
                            <w:p w14:paraId="0250D3EC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>Kết luận</w:t>
                              </w:r>
                            </w:p>
                          </w:tc>
                        </w:tr>
                        <w:tr w:rsidR="000F6528" w:rsidRPr="00872088" w14:paraId="172757EC" w14:textId="77777777" w:rsidTr="000F6528">
                          <w:trPr>
                            <w:trHeight w:val="803"/>
                            <w:jc w:val="center"/>
                          </w:trPr>
                          <w:tc>
                            <w:tcPr>
                              <w:tcW w:w="3736" w:type="dxa"/>
                              <w:gridSpan w:val="2"/>
                              <w:shd w:val="clear" w:color="auto" w:fill="auto"/>
                              <w:vAlign w:val="center"/>
                            </w:tcPr>
                            <w:p w14:paraId="064298D5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530" w:dyaOrig="250" w14:anchorId="4044214A">
                                  <v:shape id="_x0000_i1630" type="#_x0000_t75" style="width:26.25pt;height:12.75pt" o:ole="">
                                    <v:imagedata r:id="rId14" o:title=""/>
                                  </v:shape>
                                  <o:OLEObject Type="Embed" ProgID="Equation.DSMT4" ShapeID="_x0000_i1630" DrawAspect="Content" ObjectID="_1689143021" r:id="rId38"/>
                                </w:object>
                              </w:r>
                            </w:p>
                          </w:tc>
                          <w:tc>
                            <w:tcPr>
                              <w:tcW w:w="6041" w:type="dxa"/>
                              <w:shd w:val="clear" w:color="auto" w:fill="auto"/>
                              <w:vAlign w:val="center"/>
                            </w:tcPr>
                            <w:p w14:paraId="43EDDC40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12"/>
                                </w:rPr>
                                <w:object w:dxaOrig="290" w:dyaOrig="350" w14:anchorId="10BDF43E">
                                  <v:shape id="_x0000_i1631" type="#_x0000_t75" style="width:14.25pt;height:17.25pt" o:ole="">
                                    <v:imagedata r:id="rId16" o:title=""/>
                                  </v:shape>
                                  <o:OLEObject Type="Embed" ProgID="Equation.DSMT4" ShapeID="_x0000_i1631" DrawAspect="Content" ObjectID="_1689143022" r:id="rId39"/>
                                </w:object>
                              </w: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 xml:space="preserve"> có nghiệm duy nhất </w:t>
                              </w:r>
                              <w:r w:rsidRPr="00872088">
                                <w:rPr>
                                  <w:rFonts w:ascii="Chu Van An" w:hAnsi="Chu Van An" w:cs="Chu Van An"/>
                                  <w:position w:val="-22"/>
                                </w:rPr>
                                <w:object w:dxaOrig="730" w:dyaOrig="550" w14:anchorId="624FB8A0">
                                  <v:shape id="_x0000_i1632" type="#_x0000_t75" style="width:36.75pt;height:27.75pt" o:ole="">
                                    <v:imagedata r:id="rId18" o:title=""/>
                                  </v:shape>
                                  <o:OLEObject Type="Embed" ProgID="Equation.DSMT4" ShapeID="_x0000_i1632" DrawAspect="Content" ObjectID="_1689143023" r:id="rId40"/>
                                </w:object>
                              </w:r>
                            </w:p>
                          </w:tc>
                        </w:tr>
                        <w:tr w:rsidR="000F6528" w:rsidRPr="00872088" w14:paraId="6AF18303" w14:textId="77777777" w:rsidTr="000F6528">
                          <w:trPr>
                            <w:trHeight w:val="571"/>
                            <w:jc w:val="center"/>
                          </w:trPr>
                          <w:tc>
                            <w:tcPr>
                              <w:tcW w:w="1868" w:type="dxa"/>
                              <w:vMerge w:val="restart"/>
                              <w:shd w:val="clear" w:color="auto" w:fill="auto"/>
                              <w:vAlign w:val="center"/>
                            </w:tcPr>
                            <w:p w14:paraId="5B64B5F3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530" w:dyaOrig="250" w14:anchorId="276AC49E">
                                  <v:shape id="_x0000_i1633" type="#_x0000_t75" style="width:26.25pt;height:12.75pt" o:ole="">
                                    <v:imagedata r:id="rId20" o:title=""/>
                                  </v:shape>
                                  <o:OLEObject Type="Embed" ProgID="Equation.DSMT4" ShapeID="_x0000_i1633" DrawAspect="Content" ObjectID="_1689143024" r:id="rId41"/>
                                </w:object>
                              </w:r>
                            </w:p>
                          </w:tc>
                          <w:tc>
                            <w:tcPr>
                              <w:tcW w:w="1868" w:type="dxa"/>
                              <w:shd w:val="clear" w:color="auto" w:fill="auto"/>
                              <w:vAlign w:val="center"/>
                            </w:tcPr>
                            <w:p w14:paraId="41A5147A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530" w:dyaOrig="250" w14:anchorId="4605A9DB">
                                  <v:shape id="_x0000_i1634" type="#_x0000_t75" style="width:26.25pt;height:12.75pt" o:ole="">
                                    <v:imagedata r:id="rId22" o:title=""/>
                                  </v:shape>
                                  <o:OLEObject Type="Embed" ProgID="Equation.DSMT4" ShapeID="_x0000_i1634" DrawAspect="Content" ObjectID="_1689143025" r:id="rId42"/>
                                </w:object>
                              </w:r>
                            </w:p>
                          </w:tc>
                          <w:tc>
                            <w:tcPr>
                              <w:tcW w:w="6041" w:type="dxa"/>
                              <w:shd w:val="clear" w:color="auto" w:fill="auto"/>
                              <w:vAlign w:val="center"/>
                            </w:tcPr>
                            <w:p w14:paraId="750F670E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12"/>
                                </w:rPr>
                                <w:object w:dxaOrig="290" w:dyaOrig="350" w14:anchorId="625202D5">
                                  <v:shape id="_x0000_i1635" type="#_x0000_t75" style="width:14.25pt;height:17.25pt" o:ole="">
                                    <v:imagedata r:id="rId24" o:title=""/>
                                  </v:shape>
                                  <o:OLEObject Type="Embed" ProgID="Equation.DSMT4" ShapeID="_x0000_i1635" DrawAspect="Content" ObjectID="_1689143026" r:id="rId43"/>
                                </w:object>
                              </w: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 xml:space="preserve"> vô nghiệm</w:t>
                              </w:r>
                            </w:p>
                          </w:tc>
                        </w:tr>
                        <w:tr w:rsidR="000F6528" w:rsidRPr="00872088" w14:paraId="3E2BD249" w14:textId="77777777" w:rsidTr="000F6528">
                          <w:trPr>
                            <w:trHeight w:val="587"/>
                            <w:jc w:val="center"/>
                          </w:trPr>
                          <w:tc>
                            <w:tcPr>
                              <w:tcW w:w="1868" w:type="dxa"/>
                              <w:vMerge/>
                              <w:shd w:val="clear" w:color="auto" w:fill="auto"/>
                              <w:vAlign w:val="center"/>
                            </w:tcPr>
                            <w:p w14:paraId="4E3BFEE7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</w:tc>
                          <w:tc>
                            <w:tcPr>
                              <w:tcW w:w="1868" w:type="dxa"/>
                              <w:shd w:val="clear" w:color="auto" w:fill="auto"/>
                              <w:vAlign w:val="center"/>
                            </w:tcPr>
                            <w:p w14:paraId="6EAEC4A6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530" w:dyaOrig="250" w14:anchorId="7F43A222">
                                  <v:shape id="_x0000_i1636" type="#_x0000_t75" style="width:26.25pt;height:12.75pt" o:ole="">
                                    <v:imagedata r:id="rId26" o:title=""/>
                                  </v:shape>
                                  <o:OLEObject Type="Embed" ProgID="Equation.DSMT4" ShapeID="_x0000_i1636" DrawAspect="Content" ObjectID="_1689143027" r:id="rId44"/>
                                </w:object>
                              </w:r>
                            </w:p>
                          </w:tc>
                          <w:tc>
                            <w:tcPr>
                              <w:tcW w:w="6041" w:type="dxa"/>
                              <w:shd w:val="clear" w:color="auto" w:fill="auto"/>
                              <w:vAlign w:val="center"/>
                            </w:tcPr>
                            <w:p w14:paraId="41BB0140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12"/>
                                </w:rPr>
                                <w:object w:dxaOrig="290" w:dyaOrig="350" w14:anchorId="60AFDCC0">
                                  <v:shape id="_x0000_i1637" type="#_x0000_t75" style="width:14.25pt;height:17.25pt" o:ole="">
                                    <v:imagedata r:id="rId28" o:title=""/>
                                  </v:shape>
                                  <o:OLEObject Type="Embed" ProgID="Equation.DSMT4" ShapeID="_x0000_i1637" DrawAspect="Content" ObjectID="_1689143028" r:id="rId45"/>
                                </w:object>
                              </w: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 xml:space="preserve"> nghiệm đúng với mọi </w:t>
                              </w:r>
                              <w:r w:rsidRPr="0087208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200" w:dyaOrig="200" w14:anchorId="55B488E4">
                                  <v:shape id="_x0000_i1638" type="#_x0000_t75" style="width:9.75pt;height:9.75pt" o:ole="">
                                    <v:imagedata r:id="rId30" o:title=""/>
                                  </v:shape>
                                  <o:OLEObject Type="Embed" ProgID="Equation.DSMT4" ShapeID="_x0000_i1638" DrawAspect="Content" ObjectID="_1689143029" r:id="rId46"/>
                                </w:object>
                              </w:r>
                            </w:p>
                          </w:tc>
                        </w:tr>
                      </w:tbl>
                      <w:p w14:paraId="24F6D915" w14:textId="3DF7C649" w:rsidR="00005432" w:rsidRPr="000F6528" w:rsidRDefault="000F6528" w:rsidP="00C474C4">
                        <w:pPr>
                          <w:pStyle w:val="ListParagraph"/>
                          <w:widowControl w:val="0"/>
                          <w:numPr>
                            <w:ilvl w:val="0"/>
                            <w:numId w:val="6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left="284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hAnsi="Chu Van An" w:cs="Chu Van An"/>
                          </w:rPr>
                          <w:t xml:space="preserve">Khi </w:t>
                        </w:r>
                        <w:r w:rsidRPr="00872088">
                          <w:rPr>
                            <w:position w:val="-6"/>
                          </w:rPr>
                          <w:object w:dxaOrig="530" w:dyaOrig="250" w14:anchorId="09F47630">
                            <v:shape id="_x0000_i1374" type="#_x0000_t75" style="width:26.25pt;height:12.75pt" o:ole="">
                              <v:imagedata r:id="rId32" o:title=""/>
                            </v:shape>
                            <o:OLEObject Type="Embed" ProgID="Equation.DSMT4" ShapeID="_x0000_i1374" DrawAspect="Content" ObjectID="_1689143030" r:id="rId47"/>
                          </w:object>
                        </w:r>
                        <w:r w:rsidRPr="000F6528">
                          <w:rPr>
                            <w:rFonts w:ascii="Chu Van An" w:hAnsi="Chu Van An" w:cs="Chu Van An"/>
                          </w:rPr>
                          <w:t xml:space="preserve"> phương trình </w:t>
                        </w:r>
                        <w:r w:rsidRPr="00872088">
                          <w:rPr>
                            <w:position w:val="-6"/>
                          </w:rPr>
                          <w:object w:dxaOrig="910" w:dyaOrig="250" w14:anchorId="0266BD5F">
                            <v:shape id="_x0000_i1375" type="#_x0000_t75" style="width:45.75pt;height:12.75pt" o:ole="">
                              <v:imagedata r:id="rId34" o:title=""/>
                            </v:shape>
                            <o:OLEObject Type="Embed" ProgID="Equation.DSMT4" ShapeID="_x0000_i1375" DrawAspect="Content" ObjectID="_1689143031" r:id="rId48"/>
                          </w:object>
                        </w:r>
                        <w:r w:rsidRPr="000F6528">
                          <w:rPr>
                            <w:rFonts w:ascii="Chu Van An" w:hAnsi="Chu Van An" w:cs="Chu Van An"/>
                          </w:rPr>
                          <w:t xml:space="preserve"> được gọi là phương trình bậc nhất một ẩn. </w:t>
                        </w:r>
                      </w:p>
                      <w:p w14:paraId="2B723482" w14:textId="77777777" w:rsidR="00E62F77" w:rsidRPr="0097729B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75522E3" w14:textId="77777777" w:rsidR="00E62F77" w:rsidRPr="0097729B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8283920" w14:textId="77777777" w:rsidR="00E62F77" w:rsidRPr="0097729B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247896" w14:textId="77777777" w:rsidR="00E62F77" w:rsidRPr="0097729B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32E4FE" w14:textId="77777777" w:rsidR="00E62F77" w:rsidRPr="0097729B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F879739" w14:textId="77777777" w:rsidR="00E62F77" w:rsidRPr="0097729B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FC15354" w14:textId="77777777" w:rsidR="00E62F77" w:rsidRPr="0097729B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6A68D63" w14:textId="77777777" w:rsidR="00E62F77" w:rsidRPr="0097729B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E8B00EE" w14:textId="77777777" w:rsidR="00E62F77" w:rsidRPr="0097729B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11AE2D5E" w:rsidR="008A36A9" w:rsidRPr="002758F1" w:rsidRDefault="008A36A9" w:rsidP="002758F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3084ADCC">
                <wp:extent cx="6615197" cy="3609975"/>
                <wp:effectExtent l="0" t="0" r="14605" b="28575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609975"/>
                          <a:chOff x="-12333" y="-4628"/>
                          <a:chExt cx="6513454" cy="1621282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40"/>
                            <a:ext cx="6501130" cy="1616694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54F0358" w14:textId="02D8A96B" w:rsidR="00005432" w:rsidRDefault="00005432" w:rsidP="00005432">
                              <w:pPr>
                                <w:rPr>
                                  <w:rFonts w:ascii="Cambria Math" w:eastAsia="Yu Gothic" w:hAnsi="Cambria Math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DE5D27B" w14:textId="00E0FEAC" w:rsidR="000F6528" w:rsidRDefault="000F6528" w:rsidP="000F6528">
                              <w:pPr>
                                <w:spacing w:line="256" w:lineRule="auto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Yu Gothic" w:hAnsi="Cambria Math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②</w:t>
                              </w:r>
                              <w:r w:rsidR="00005432" w:rsidRPr="00005432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174AF3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Phương trình bậc hai</w:t>
                              </w:r>
                            </w:p>
                            <w:p w14:paraId="31646905" w14:textId="77777777" w:rsidR="000F6528" w:rsidRDefault="000F6528" w:rsidP="00C474C4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284"/>
                                  <w:tab w:val="left" w:pos="360"/>
                                  <w:tab w:val="left" w:pos="454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after="0" w:line="240" w:lineRule="auto"/>
                                <w:ind w:left="338"/>
                                <w:jc w:val="both"/>
                                <w:rPr>
                                  <w:rFonts w:ascii="Chu Van An" w:hAnsi="Chu Van An" w:cs="Chu Van An"/>
                                  <w:spacing w:val="-4"/>
                                </w:rPr>
                              </w:pPr>
                              <w:r w:rsidRPr="00174AF3">
                                <w:rPr>
                                  <w:rFonts w:ascii="Chu Van An" w:hAnsi="Chu Van An" w:cs="Chu Van An"/>
                                  <w:spacing w:val="-4"/>
                                </w:rPr>
                                <w:t>Cách giải và công thức nghiệm của phương trình bậc hai được tóm tắt trong bảng sau</w:t>
                              </w:r>
                            </w:p>
                            <w:p w14:paraId="741DB895" w14:textId="77777777" w:rsidR="000F6528" w:rsidRPr="00174AF3" w:rsidRDefault="000F6528" w:rsidP="000F6528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360"/>
                                  <w:tab w:val="left" w:pos="454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338"/>
                                <w:jc w:val="both"/>
                                <w:rPr>
                                  <w:rFonts w:ascii="Chu Van An" w:hAnsi="Chu Van An" w:cs="Chu Van An"/>
                                  <w:spacing w:val="-4"/>
                                </w:rPr>
                              </w:pPr>
                            </w:p>
                            <w:tbl>
                              <w:tblPr>
                                <w:tblW w:w="8263" w:type="dxa"/>
                                <w:jc w:val="center"/>
                                <w:tblBorders>
                                  <w:top w:val="dashSmallGap" w:sz="4" w:space="0" w:color="auto"/>
                                  <w:left w:val="dashSmallGap" w:sz="4" w:space="0" w:color="auto"/>
                                  <w:bottom w:val="dashSmallGap" w:sz="4" w:space="0" w:color="auto"/>
                                  <w:right w:val="dashSmallGap" w:sz="4" w:space="0" w:color="auto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2260"/>
                                <w:gridCol w:w="6003"/>
                              </w:tblGrid>
                              <w:tr w:rsidR="000F6528" w:rsidRPr="00872088" w14:paraId="1A01C5B7" w14:textId="77777777" w:rsidTr="000F6528">
                                <w:trPr>
                                  <w:trHeight w:val="610"/>
                                  <w:jc w:val="center"/>
                                </w:trPr>
                                <w:tc>
                                  <w:tcPr>
                                    <w:tcW w:w="8263" w:type="dxa"/>
                                    <w:gridSpan w:val="2"/>
                                    <w:shd w:val="clear" w:color="auto" w:fill="F3FFF9"/>
                                    <w:vAlign w:val="center"/>
                                  </w:tcPr>
                                  <w:p w14:paraId="333F2F2E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12"/>
                                      </w:rPr>
                                      <w:object w:dxaOrig="3040" w:dyaOrig="350" w14:anchorId="34683CA0">
                                        <v:shape id="_x0000_i1833" type="#_x0000_t75" style="width:152.25pt;height:17.25pt" o:ole="">
                                          <v:imagedata r:id="rId49" o:title=""/>
                                        </v:shape>
                                        <o:OLEObject Type="Embed" ProgID="Equation.DSMT4" ShapeID="_x0000_i1833" DrawAspect="Content" ObjectID="_1689143032" r:id="rId50"/>
                                      </w:object>
                                    </w:r>
                                  </w:p>
                                </w:tc>
                              </w:tr>
                              <w:tr w:rsidR="000F6528" w:rsidRPr="00872088" w14:paraId="0E09FB52" w14:textId="77777777" w:rsidTr="000F6528">
                                <w:trPr>
                                  <w:trHeight w:val="561"/>
                                  <w:jc w:val="center"/>
                                </w:trPr>
                                <w:tc>
                                  <w:tcPr>
                                    <w:tcW w:w="2260" w:type="dxa"/>
                                    <w:shd w:val="clear" w:color="auto" w:fill="auto"/>
                                    <w:vAlign w:val="center"/>
                                  </w:tcPr>
                                  <w:p w14:paraId="510AB454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1150" w:dyaOrig="290" w14:anchorId="1DEA9926">
                                        <v:shape id="_x0000_i1834" type="#_x0000_t75" style="width:57.75pt;height:14.25pt" o:ole="">
                                          <v:imagedata r:id="rId51" o:title=""/>
                                        </v:shape>
                                        <o:OLEObject Type="Embed" ProgID="Equation.DSMT4" ShapeID="_x0000_i1834" DrawAspect="Content" ObjectID="_1689143033" r:id="rId5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003" w:type="dxa"/>
                                    <w:shd w:val="clear" w:color="auto" w:fill="auto"/>
                                    <w:vAlign w:val="center"/>
                                  </w:tcPr>
                                  <w:p w14:paraId="22B4D2DC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>Kết luận</w:t>
                                    </w:r>
                                  </w:p>
                                </w:tc>
                              </w:tr>
                              <w:tr w:rsidR="000F6528" w:rsidRPr="00872088" w14:paraId="73B5769C" w14:textId="77777777" w:rsidTr="000F6528">
                                <w:trPr>
                                  <w:trHeight w:val="891"/>
                                  <w:jc w:val="center"/>
                                </w:trPr>
                                <w:tc>
                                  <w:tcPr>
                                    <w:tcW w:w="2260" w:type="dxa"/>
                                    <w:shd w:val="clear" w:color="auto" w:fill="auto"/>
                                    <w:vAlign w:val="center"/>
                                  </w:tcPr>
                                  <w:p w14:paraId="2FFB3183" w14:textId="77777777" w:rsidR="000F6528" w:rsidRPr="000F6528" w:rsidRDefault="000F6528" w:rsidP="00C474C4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7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698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after="0" w:line="240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object w:dxaOrig="550" w:dyaOrig="250" w14:anchorId="4C02042C">
                                        <v:shape id="_x0000_i1835" type="#_x0000_t75" style="width:27.75pt;height:12.75pt" o:ole="">
                                          <v:imagedata r:id="rId53" o:title=""/>
                                        </v:shape>
                                        <o:OLEObject Type="Embed" ProgID="Equation.DSMT4" ShapeID="_x0000_i1835" DrawAspect="Content" ObjectID="_1689143034" r:id="rId5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003" w:type="dxa"/>
                                    <w:shd w:val="clear" w:color="auto" w:fill="auto"/>
                                    <w:vAlign w:val="center"/>
                                  </w:tcPr>
                                  <w:p w14:paraId="52A73552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12"/>
                                      </w:rPr>
                                      <w:object w:dxaOrig="310" w:dyaOrig="350" w14:anchorId="0466DCC3">
                                        <v:shape id="_x0000_i1836" type="#_x0000_t75" style="width:15.75pt;height:17.25pt" o:ole="">
                                          <v:imagedata r:id="rId55" o:title=""/>
                                        </v:shape>
                                        <o:OLEObject Type="Embed" ProgID="Equation.DSMT4" ShapeID="_x0000_i1836" DrawAspect="Content" ObjectID="_1689143035" r:id="rId56"/>
                                      </w:object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 xml:space="preserve"> có hai nghiệm phân biệt </w:t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22"/>
                                      </w:rPr>
                                      <w:object w:dxaOrig="1430" w:dyaOrig="600" w14:anchorId="792FD0F8">
                                        <v:shape id="_x0000_i1837" type="#_x0000_t75" style="width:71.25pt;height:30pt" o:ole="">
                                          <v:imagedata r:id="rId57" o:title=""/>
                                        </v:shape>
                                        <o:OLEObject Type="Embed" ProgID="Equation.DSMT4" ShapeID="_x0000_i1837" DrawAspect="Content" ObjectID="_1689143036" r:id="rId58"/>
                                      </w:object>
                                    </w:r>
                                  </w:p>
                                </w:tc>
                              </w:tr>
                              <w:tr w:rsidR="000F6528" w:rsidRPr="00872088" w14:paraId="6399EB26" w14:textId="77777777" w:rsidTr="000F6528">
                                <w:trPr>
                                  <w:trHeight w:val="842"/>
                                  <w:jc w:val="center"/>
                                </w:trPr>
                                <w:tc>
                                  <w:tcPr>
                                    <w:tcW w:w="2260" w:type="dxa"/>
                                    <w:shd w:val="clear" w:color="auto" w:fill="auto"/>
                                    <w:vAlign w:val="center"/>
                                  </w:tcPr>
                                  <w:p w14:paraId="13942720" w14:textId="77777777" w:rsidR="000F6528" w:rsidRPr="000F6528" w:rsidRDefault="000F6528" w:rsidP="00C474C4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7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698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after="0" w:line="240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object w:dxaOrig="590" w:dyaOrig="250" w14:anchorId="3A70B9C6">
                                        <v:shape id="_x0000_i1838" type="#_x0000_t75" style="width:29.25pt;height:12.75pt" o:ole="">
                                          <v:imagedata r:id="rId59" o:title=""/>
                                        </v:shape>
                                        <o:OLEObject Type="Embed" ProgID="Equation.DSMT4" ShapeID="_x0000_i1838" DrawAspect="Content" ObjectID="_1689143037" r:id="rId6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003" w:type="dxa"/>
                                    <w:shd w:val="clear" w:color="auto" w:fill="auto"/>
                                    <w:vAlign w:val="center"/>
                                  </w:tcPr>
                                  <w:p w14:paraId="35ADB232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12"/>
                                      </w:rPr>
                                      <w:object w:dxaOrig="310" w:dyaOrig="350" w14:anchorId="1193A831">
                                        <v:shape id="_x0000_i1839" type="#_x0000_t75" style="width:15.75pt;height:17.25pt" o:ole="">
                                          <v:imagedata r:id="rId61" o:title=""/>
                                        </v:shape>
                                        <o:OLEObject Type="Embed" ProgID="Equation.DSMT4" ShapeID="_x0000_i1839" DrawAspect="Content" ObjectID="_1689143038" r:id="rId62"/>
                                      </w:object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 xml:space="preserve"> có nghiệm kép </w:t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22"/>
                                      </w:rPr>
                                      <w:object w:dxaOrig="830" w:dyaOrig="550" w14:anchorId="68A8094F">
                                        <v:shape id="_x0000_i1840" type="#_x0000_t75" style="width:41.25pt;height:27.75pt" o:ole="">
                                          <v:imagedata r:id="rId63" o:title=""/>
                                        </v:shape>
                                        <o:OLEObject Type="Embed" ProgID="Equation.DSMT4" ShapeID="_x0000_i1840" DrawAspect="Content" ObjectID="_1689143039" r:id="rId64"/>
                                      </w:object>
                                    </w:r>
                                  </w:p>
                                </w:tc>
                              </w:tr>
                              <w:tr w:rsidR="000F6528" w:rsidRPr="00872088" w14:paraId="5EA77FC6" w14:textId="77777777" w:rsidTr="000F6528">
                                <w:trPr>
                                  <w:trHeight w:val="610"/>
                                  <w:jc w:val="center"/>
                                </w:trPr>
                                <w:tc>
                                  <w:tcPr>
                                    <w:tcW w:w="2260" w:type="dxa"/>
                                    <w:shd w:val="clear" w:color="auto" w:fill="auto"/>
                                    <w:vAlign w:val="center"/>
                                  </w:tcPr>
                                  <w:p w14:paraId="22DEF97B" w14:textId="77777777" w:rsidR="000F6528" w:rsidRPr="000F6528" w:rsidRDefault="000F6528" w:rsidP="00C474C4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7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698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after="0" w:line="240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object w:dxaOrig="550" w:dyaOrig="250" w14:anchorId="117A0DAB">
                                        <v:shape id="_x0000_i1841" type="#_x0000_t75" style="width:27.75pt;height:12.75pt" o:ole="">
                                          <v:imagedata r:id="rId65" o:title=""/>
                                        </v:shape>
                                        <o:OLEObject Type="Embed" ProgID="Equation.DSMT4" ShapeID="_x0000_i1841" DrawAspect="Content" ObjectID="_1689143040" r:id="rId6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6003" w:type="dxa"/>
                                    <w:shd w:val="clear" w:color="auto" w:fill="auto"/>
                                    <w:vAlign w:val="center"/>
                                  </w:tcPr>
                                  <w:p w14:paraId="5F15B401" w14:textId="77777777" w:rsidR="000F6528" w:rsidRPr="00872088" w:rsidRDefault="000F6528" w:rsidP="000F6528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872088">
                                      <w:rPr>
                                        <w:rFonts w:ascii="Chu Van An" w:hAnsi="Chu Van An" w:cs="Chu Van An"/>
                                        <w:position w:val="-12"/>
                                      </w:rPr>
                                      <w:object w:dxaOrig="310" w:dyaOrig="350" w14:anchorId="126B172A">
                                        <v:shape id="_x0000_i1842" type="#_x0000_t75" style="width:15.75pt;height:17.25pt" o:ole="">
                                          <v:imagedata r:id="rId67" o:title=""/>
                                        </v:shape>
                                        <o:OLEObject Type="Embed" ProgID="Equation.DSMT4" ShapeID="_x0000_i1842" DrawAspect="Content" ObjectID="_1689143041" r:id="rId68"/>
                                      </w:object>
                                    </w:r>
                                    <w:r w:rsidRPr="00872088">
                                      <w:rPr>
                                        <w:rFonts w:ascii="Chu Van An" w:hAnsi="Chu Van An" w:cs="Chu Van An"/>
                                      </w:rPr>
                                      <w:t xml:space="preserve"> vô nghiệm</w:t>
                                    </w:r>
                                  </w:p>
                                </w:tc>
                              </w:tr>
                            </w:tbl>
                            <w:p w14:paraId="5ADDC0F8" w14:textId="77777777" w:rsidR="000F6528" w:rsidRDefault="000F6528" w:rsidP="000F6528"/>
                            <w:p w14:paraId="5296CC66" w14:textId="77777777" w:rsidR="000F6528" w:rsidRPr="00174AF3" w:rsidRDefault="000F6528" w:rsidP="000F6528">
                              <w:pPr>
                                <w:spacing w:line="256" w:lineRule="auto"/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2830678" w14:textId="64C89717" w:rsidR="00005432" w:rsidRPr="00005432" w:rsidRDefault="00005432" w:rsidP="000F6528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14FF9981" w14:textId="77777777" w:rsidR="00005432" w:rsidRPr="00005432" w:rsidRDefault="00005432" w:rsidP="00005432">
                              <w:pPr>
                                <w:ind w:left="360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696EB97D" w14:textId="77777777" w:rsidR="00E62F77" w:rsidRPr="0097729B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A0EC8B1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A9F85B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4A99ECA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3D7C28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3D0DD07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EBC2EDB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45E752D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6C23595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38E873F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DE747DD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CBCCA2B" w14:textId="77777777" w:rsidR="00E62F77" w:rsidRPr="0097729B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284.25pt;mso-position-horizontal-relative:char;mso-position-vertical-relative:line" coordorigin="-123,-46" coordsize="65134,16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">
                <v:shape id="Rectangle: Diagonal Corners Rounded 2" o:spid="_x0000_s1076" style="position:absolute;width:65011;height:16166;visibility:visible;mso-wrap-style:square;v-text-anchor:middle" coordsize="6501130,16166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" adj="-11796480,,5400" path="m15310,l6458320,v23643,,42810,19167,42810,42810l6501130,1601384v,8455,-6855,15310,-15310,15310l42810,1616694c19167,1616694,,1597527,,1573884l,15310c,6855,6855,,15310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5310,0;6458320,0;6501130,42810;6501130,1601384;6485820,1616694;42810,1616694;0,1573884;0,15310;15310,0" o:connectangles="0,0,0,0,0,0,0,0,0" textboxrect="0,0,6501130,1616694"/>
                  <v:textbox>
                    <w:txbxContent>
                      <w:p w14:paraId="054F0358" w14:textId="02D8A96B" w:rsidR="00005432" w:rsidRDefault="00005432" w:rsidP="00005432">
                        <w:pPr>
                          <w:rPr>
                            <w:rFonts w:ascii="Cambria Math" w:eastAsia="Yu Gothic" w:hAnsi="Cambria Math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DE5D27B" w14:textId="00E0FEAC" w:rsidR="000F6528" w:rsidRDefault="000F6528" w:rsidP="000F6528">
                        <w:pPr>
                          <w:spacing w:line="256" w:lineRule="auto"/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Yu Gothic" w:hAnsi="Cambria Math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②</w:t>
                        </w:r>
                        <w:r w:rsidR="00005432" w:rsidRPr="00005432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. </w:t>
                        </w:r>
                        <w:r w:rsidRPr="00174AF3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Phương trình bậc hai</w:t>
                        </w:r>
                      </w:p>
                      <w:p w14:paraId="31646905" w14:textId="77777777" w:rsidR="000F6528" w:rsidRDefault="000F6528" w:rsidP="00C474C4">
                        <w:pPr>
                          <w:pStyle w:val="ListParagraph"/>
                          <w:widowControl w:val="0"/>
                          <w:numPr>
                            <w:ilvl w:val="0"/>
                            <w:numId w:val="6"/>
                          </w:numPr>
                          <w:tabs>
                            <w:tab w:val="left" w:pos="284"/>
                            <w:tab w:val="left" w:pos="360"/>
                            <w:tab w:val="left" w:pos="454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after="0" w:line="240" w:lineRule="auto"/>
                          <w:ind w:left="338"/>
                          <w:jc w:val="both"/>
                          <w:rPr>
                            <w:rFonts w:ascii="Chu Van An" w:hAnsi="Chu Van An" w:cs="Chu Van An"/>
                            <w:spacing w:val="-4"/>
                          </w:rPr>
                        </w:pPr>
                        <w:r w:rsidRPr="00174AF3">
                          <w:rPr>
                            <w:rFonts w:ascii="Chu Van An" w:hAnsi="Chu Van An" w:cs="Chu Van An"/>
                            <w:spacing w:val="-4"/>
                          </w:rPr>
                          <w:t>Cách giải và công thức nghiệm của phương trình bậc hai được tóm tắt trong bảng sau</w:t>
                        </w:r>
                      </w:p>
                      <w:p w14:paraId="741DB895" w14:textId="77777777" w:rsidR="000F6528" w:rsidRPr="00174AF3" w:rsidRDefault="000F6528" w:rsidP="000F6528">
                        <w:pPr>
                          <w:pStyle w:val="ListParagraph"/>
                          <w:widowControl w:val="0"/>
                          <w:tabs>
                            <w:tab w:val="left" w:pos="284"/>
                            <w:tab w:val="left" w:pos="360"/>
                            <w:tab w:val="left" w:pos="454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left="338"/>
                          <w:jc w:val="both"/>
                          <w:rPr>
                            <w:rFonts w:ascii="Chu Van An" w:hAnsi="Chu Van An" w:cs="Chu Van An"/>
                            <w:spacing w:val="-4"/>
                          </w:rPr>
                        </w:pPr>
                      </w:p>
                      <w:tbl>
                        <w:tblPr>
                          <w:tblW w:w="8263" w:type="dxa"/>
                          <w:jc w:val="center"/>
                          <w:tblBorders>
                            <w:top w:val="dashSmallGap" w:sz="4" w:space="0" w:color="auto"/>
                            <w:left w:val="dashSmallGap" w:sz="4" w:space="0" w:color="auto"/>
                            <w:bottom w:val="dashSmallGap" w:sz="4" w:space="0" w:color="auto"/>
                            <w:right w:val="dashSmallGap" w:sz="4" w:space="0" w:color="auto"/>
                            <w:insideH w:val="dashSmallGap" w:sz="4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2260"/>
                          <w:gridCol w:w="6003"/>
                        </w:tblGrid>
                        <w:tr w:rsidR="000F6528" w:rsidRPr="00872088" w14:paraId="1A01C5B7" w14:textId="77777777" w:rsidTr="000F6528">
                          <w:trPr>
                            <w:trHeight w:val="610"/>
                            <w:jc w:val="center"/>
                          </w:trPr>
                          <w:tc>
                            <w:tcPr>
                              <w:tcW w:w="8263" w:type="dxa"/>
                              <w:gridSpan w:val="2"/>
                              <w:shd w:val="clear" w:color="auto" w:fill="F3FFF9"/>
                              <w:vAlign w:val="center"/>
                            </w:tcPr>
                            <w:p w14:paraId="333F2F2E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12"/>
                                </w:rPr>
                                <w:object w:dxaOrig="3040" w:dyaOrig="350" w14:anchorId="34683CA0">
                                  <v:shape id="_x0000_i1833" type="#_x0000_t75" style="width:152.25pt;height:17.25pt" o:ole="">
                                    <v:imagedata r:id="rId49" o:title=""/>
                                  </v:shape>
                                  <o:OLEObject Type="Embed" ProgID="Equation.DSMT4" ShapeID="_x0000_i1833" DrawAspect="Content" ObjectID="_1689143032" r:id="rId69"/>
                                </w:object>
                              </w:r>
                            </w:p>
                          </w:tc>
                        </w:tr>
                        <w:tr w:rsidR="000F6528" w:rsidRPr="00872088" w14:paraId="0E09FB52" w14:textId="77777777" w:rsidTr="000F6528">
                          <w:trPr>
                            <w:trHeight w:val="561"/>
                            <w:jc w:val="center"/>
                          </w:trPr>
                          <w:tc>
                            <w:tcPr>
                              <w:tcW w:w="2260" w:type="dxa"/>
                              <w:shd w:val="clear" w:color="auto" w:fill="auto"/>
                              <w:vAlign w:val="center"/>
                            </w:tcPr>
                            <w:p w14:paraId="510AB454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1150" w:dyaOrig="290" w14:anchorId="1DEA9926">
                                  <v:shape id="_x0000_i1834" type="#_x0000_t75" style="width:57.75pt;height:14.25pt" o:ole="">
                                    <v:imagedata r:id="rId51" o:title=""/>
                                  </v:shape>
                                  <o:OLEObject Type="Embed" ProgID="Equation.DSMT4" ShapeID="_x0000_i1834" DrawAspect="Content" ObjectID="_1689143033" r:id="rId70"/>
                                </w:object>
                              </w:r>
                            </w:p>
                          </w:tc>
                          <w:tc>
                            <w:tcPr>
                              <w:tcW w:w="6003" w:type="dxa"/>
                              <w:shd w:val="clear" w:color="auto" w:fill="auto"/>
                              <w:vAlign w:val="center"/>
                            </w:tcPr>
                            <w:p w14:paraId="22B4D2DC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>Kết luận</w:t>
                              </w:r>
                            </w:p>
                          </w:tc>
                        </w:tr>
                        <w:tr w:rsidR="000F6528" w:rsidRPr="00872088" w14:paraId="73B5769C" w14:textId="77777777" w:rsidTr="000F6528">
                          <w:trPr>
                            <w:trHeight w:val="891"/>
                            <w:jc w:val="center"/>
                          </w:trPr>
                          <w:tc>
                            <w:tcPr>
                              <w:tcW w:w="2260" w:type="dxa"/>
                              <w:shd w:val="clear" w:color="auto" w:fill="auto"/>
                              <w:vAlign w:val="center"/>
                            </w:tcPr>
                            <w:p w14:paraId="2FFB3183" w14:textId="77777777" w:rsidR="000F6528" w:rsidRPr="000F6528" w:rsidRDefault="000F6528" w:rsidP="00C474C4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698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after="0" w:line="240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object w:dxaOrig="550" w:dyaOrig="250" w14:anchorId="4C02042C">
                                  <v:shape id="_x0000_i1835" type="#_x0000_t75" style="width:27.75pt;height:12.75pt" o:ole="">
                                    <v:imagedata r:id="rId53" o:title=""/>
                                  </v:shape>
                                  <o:OLEObject Type="Embed" ProgID="Equation.DSMT4" ShapeID="_x0000_i1835" DrawAspect="Content" ObjectID="_1689143034" r:id="rId71"/>
                                </w:object>
                              </w:r>
                            </w:p>
                          </w:tc>
                          <w:tc>
                            <w:tcPr>
                              <w:tcW w:w="6003" w:type="dxa"/>
                              <w:shd w:val="clear" w:color="auto" w:fill="auto"/>
                              <w:vAlign w:val="center"/>
                            </w:tcPr>
                            <w:p w14:paraId="52A73552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12"/>
                                </w:rPr>
                                <w:object w:dxaOrig="310" w:dyaOrig="350" w14:anchorId="0466DCC3">
                                  <v:shape id="_x0000_i1836" type="#_x0000_t75" style="width:15.75pt;height:17.25pt" o:ole="">
                                    <v:imagedata r:id="rId55" o:title=""/>
                                  </v:shape>
                                  <o:OLEObject Type="Embed" ProgID="Equation.DSMT4" ShapeID="_x0000_i1836" DrawAspect="Content" ObjectID="_1689143035" r:id="rId72"/>
                                </w:object>
                              </w: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 xml:space="preserve"> có hai nghiệm phân biệt </w:t>
                              </w:r>
                              <w:r w:rsidRPr="00872088">
                                <w:rPr>
                                  <w:rFonts w:ascii="Chu Van An" w:hAnsi="Chu Van An" w:cs="Chu Van An"/>
                                  <w:position w:val="-22"/>
                                </w:rPr>
                                <w:object w:dxaOrig="1430" w:dyaOrig="600" w14:anchorId="792FD0F8">
                                  <v:shape id="_x0000_i1837" type="#_x0000_t75" style="width:71.25pt;height:30pt" o:ole="">
                                    <v:imagedata r:id="rId57" o:title=""/>
                                  </v:shape>
                                  <o:OLEObject Type="Embed" ProgID="Equation.DSMT4" ShapeID="_x0000_i1837" DrawAspect="Content" ObjectID="_1689143036" r:id="rId73"/>
                                </w:object>
                              </w:r>
                            </w:p>
                          </w:tc>
                        </w:tr>
                        <w:tr w:rsidR="000F6528" w:rsidRPr="00872088" w14:paraId="6399EB26" w14:textId="77777777" w:rsidTr="000F6528">
                          <w:trPr>
                            <w:trHeight w:val="842"/>
                            <w:jc w:val="center"/>
                          </w:trPr>
                          <w:tc>
                            <w:tcPr>
                              <w:tcW w:w="2260" w:type="dxa"/>
                              <w:shd w:val="clear" w:color="auto" w:fill="auto"/>
                              <w:vAlign w:val="center"/>
                            </w:tcPr>
                            <w:p w14:paraId="13942720" w14:textId="77777777" w:rsidR="000F6528" w:rsidRPr="000F6528" w:rsidRDefault="000F6528" w:rsidP="00C474C4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698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after="0" w:line="240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object w:dxaOrig="590" w:dyaOrig="250" w14:anchorId="3A70B9C6">
                                  <v:shape id="_x0000_i1838" type="#_x0000_t75" style="width:29.25pt;height:12.75pt" o:ole="">
                                    <v:imagedata r:id="rId59" o:title=""/>
                                  </v:shape>
                                  <o:OLEObject Type="Embed" ProgID="Equation.DSMT4" ShapeID="_x0000_i1838" DrawAspect="Content" ObjectID="_1689143037" r:id="rId74"/>
                                </w:object>
                              </w:r>
                            </w:p>
                          </w:tc>
                          <w:tc>
                            <w:tcPr>
                              <w:tcW w:w="6003" w:type="dxa"/>
                              <w:shd w:val="clear" w:color="auto" w:fill="auto"/>
                              <w:vAlign w:val="center"/>
                            </w:tcPr>
                            <w:p w14:paraId="35ADB232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12"/>
                                </w:rPr>
                                <w:object w:dxaOrig="310" w:dyaOrig="350" w14:anchorId="1193A831">
                                  <v:shape id="_x0000_i1839" type="#_x0000_t75" style="width:15.75pt;height:17.25pt" o:ole="">
                                    <v:imagedata r:id="rId61" o:title=""/>
                                  </v:shape>
                                  <o:OLEObject Type="Embed" ProgID="Equation.DSMT4" ShapeID="_x0000_i1839" DrawAspect="Content" ObjectID="_1689143038" r:id="rId75"/>
                                </w:object>
                              </w: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 xml:space="preserve"> có nghiệm kép </w:t>
                              </w:r>
                              <w:r w:rsidRPr="00872088">
                                <w:rPr>
                                  <w:rFonts w:ascii="Chu Van An" w:hAnsi="Chu Van An" w:cs="Chu Van An"/>
                                  <w:position w:val="-22"/>
                                </w:rPr>
                                <w:object w:dxaOrig="830" w:dyaOrig="550" w14:anchorId="68A8094F">
                                  <v:shape id="_x0000_i1840" type="#_x0000_t75" style="width:41.25pt;height:27.75pt" o:ole="">
                                    <v:imagedata r:id="rId63" o:title=""/>
                                  </v:shape>
                                  <o:OLEObject Type="Embed" ProgID="Equation.DSMT4" ShapeID="_x0000_i1840" DrawAspect="Content" ObjectID="_1689143039" r:id="rId76"/>
                                </w:object>
                              </w:r>
                            </w:p>
                          </w:tc>
                        </w:tr>
                        <w:tr w:rsidR="000F6528" w:rsidRPr="00872088" w14:paraId="5EA77FC6" w14:textId="77777777" w:rsidTr="000F6528">
                          <w:trPr>
                            <w:trHeight w:val="610"/>
                            <w:jc w:val="center"/>
                          </w:trPr>
                          <w:tc>
                            <w:tcPr>
                              <w:tcW w:w="2260" w:type="dxa"/>
                              <w:shd w:val="clear" w:color="auto" w:fill="auto"/>
                              <w:vAlign w:val="center"/>
                            </w:tcPr>
                            <w:p w14:paraId="22DEF97B" w14:textId="77777777" w:rsidR="000F6528" w:rsidRPr="000F6528" w:rsidRDefault="000F6528" w:rsidP="00C474C4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698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after="0" w:line="240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object w:dxaOrig="550" w:dyaOrig="250" w14:anchorId="117A0DAB">
                                  <v:shape id="_x0000_i1841" type="#_x0000_t75" style="width:27.75pt;height:12.75pt" o:ole="">
                                    <v:imagedata r:id="rId65" o:title=""/>
                                  </v:shape>
                                  <o:OLEObject Type="Embed" ProgID="Equation.DSMT4" ShapeID="_x0000_i1841" DrawAspect="Content" ObjectID="_1689143040" r:id="rId77"/>
                                </w:object>
                              </w:r>
                            </w:p>
                          </w:tc>
                          <w:tc>
                            <w:tcPr>
                              <w:tcW w:w="6003" w:type="dxa"/>
                              <w:shd w:val="clear" w:color="auto" w:fill="auto"/>
                              <w:vAlign w:val="center"/>
                            </w:tcPr>
                            <w:p w14:paraId="5F15B401" w14:textId="77777777" w:rsidR="000F6528" w:rsidRPr="0087208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72088">
                                <w:rPr>
                                  <w:rFonts w:ascii="Chu Van An" w:hAnsi="Chu Van An" w:cs="Chu Van An"/>
                                  <w:position w:val="-12"/>
                                </w:rPr>
                                <w:object w:dxaOrig="310" w:dyaOrig="350" w14:anchorId="126B172A">
                                  <v:shape id="_x0000_i1842" type="#_x0000_t75" style="width:15.75pt;height:17.25pt" o:ole="">
                                    <v:imagedata r:id="rId67" o:title=""/>
                                  </v:shape>
                                  <o:OLEObject Type="Embed" ProgID="Equation.DSMT4" ShapeID="_x0000_i1842" DrawAspect="Content" ObjectID="_1689143041" r:id="rId78"/>
                                </w:object>
                              </w:r>
                              <w:r w:rsidRPr="00872088">
                                <w:rPr>
                                  <w:rFonts w:ascii="Chu Van An" w:hAnsi="Chu Van An" w:cs="Chu Van An"/>
                                </w:rPr>
                                <w:t xml:space="preserve"> vô nghiệm</w:t>
                              </w:r>
                            </w:p>
                          </w:tc>
                        </w:tr>
                      </w:tbl>
                      <w:p w14:paraId="5ADDC0F8" w14:textId="77777777" w:rsidR="000F6528" w:rsidRDefault="000F6528" w:rsidP="000F6528"/>
                      <w:p w14:paraId="5296CC66" w14:textId="77777777" w:rsidR="000F6528" w:rsidRPr="00174AF3" w:rsidRDefault="000F6528" w:rsidP="000F6528">
                        <w:pPr>
                          <w:spacing w:line="256" w:lineRule="auto"/>
                          <w:rPr>
                            <w:rFonts w:ascii="Chu Van An" w:eastAsia="Calibri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2830678" w14:textId="64C89717" w:rsidR="00005432" w:rsidRPr="00005432" w:rsidRDefault="00005432" w:rsidP="000F6528">
                        <w:pPr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14FF9981" w14:textId="77777777" w:rsidR="00005432" w:rsidRPr="00005432" w:rsidRDefault="00005432" w:rsidP="00005432">
                        <w:pPr>
                          <w:ind w:left="360"/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696EB97D" w14:textId="77777777" w:rsidR="00E62F77" w:rsidRPr="0097729B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A0EC8B1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4435F94E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A9F85B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4A99ECA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3D7C28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3D0DD07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EBC2EDB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45E752D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6C23595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38E873F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DE747DD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CBCCA2B" w14:textId="77777777" w:rsidR="00E62F77" w:rsidRPr="0097729B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20F343B" w14:textId="7C53A767" w:rsidR="00355127" w:rsidRPr="002758F1" w:rsidRDefault="00355127" w:rsidP="002758F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</w:p>
    <w:p w14:paraId="049BCE3F" w14:textId="761688B8" w:rsidR="00355127" w:rsidRPr="002758F1" w:rsidRDefault="00355127" w:rsidP="002758F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5987FB75" wp14:editId="0760C4E7">
                <wp:extent cx="6615197" cy="4305301"/>
                <wp:effectExtent l="0" t="0" r="14605" b="19050"/>
                <wp:docPr id="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4305301"/>
                          <a:chOff x="-12333" y="-4628"/>
                          <a:chExt cx="6513454" cy="1933561"/>
                        </a:xfrm>
                      </wpg:grpSpPr>
                      <wps:wsp>
                        <wps:cNvPr id="20" name="Rectangle: Diagonal Corners Rounded 20"/>
                        <wps:cNvSpPr/>
                        <wps:spPr>
                          <a:xfrm>
                            <a:off x="-9" y="-39"/>
                            <a:ext cx="6501130" cy="1928972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8440154" w14:textId="77777777" w:rsidR="00355127" w:rsidRPr="000F6528" w:rsidRDefault="00355127" w:rsidP="00355127">
                              <w:pP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930F35A" w14:textId="77777777" w:rsidR="000F6528" w:rsidRPr="000F6528" w:rsidRDefault="000F6528" w:rsidP="000F652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ambria Math" w:eastAsia="Yu Gothic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❸</w:t>
                              </w:r>
                              <w:r w:rsidR="00355127" w:rsidRPr="000F652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Định lí Vi–ét </w:t>
                              </w:r>
                            </w:p>
                            <w:p w14:paraId="0826777F" w14:textId="47A006D8" w:rsidR="000F6528" w:rsidRPr="000F6528" w:rsidRDefault="000F6528" w:rsidP="00C474C4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phương trình bậc hai </w: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2140" w:dyaOrig="340" w14:anchorId="2D20AB64">
                                  <v:shape id="_x0000_i1910" type="#_x0000_t75" style="width:107.25pt;height:16.5pt" o:ole="">
                                    <v:imagedata r:id="rId79" o:title=""/>
                                  </v:shape>
                                  <o:OLEObject Type="Embed" ProgID="Equation.DSMT4" ShapeID="_x0000_i1910" DrawAspect="Content" ObjectID="_1689143042" r:id="rId80"/>
                                </w:objec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hai nghiệm </w: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499" w:dyaOrig="300" w14:anchorId="595BEF9F">
                                  <v:shape id="_x0000_i1914" type="#_x0000_t75" style="width:24.75pt;height:15pt" o:ole="">
                                    <v:imagedata r:id="rId81" o:title=""/>
                                  </v:shape>
                                  <o:OLEObject Type="Embed" ProgID="Equation.DSMT4" ShapeID="_x0000_i1914" DrawAspect="Content" ObjectID="_1689143043" r:id="rId82"/>
                                </w:objec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</w:t>
                              </w:r>
                            </w:p>
                            <w:p w14:paraId="46C2F005" w14:textId="60D14AD2" w:rsidR="000F6528" w:rsidRPr="000F6528" w:rsidRDefault="000F6528" w:rsidP="000F6528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0F6528">
                                <w:rPr>
                                  <w:rFonts w:ascii="Chu Van An" w:hAnsi="Chu Van An" w:cs="Chu Van An"/>
                                  <w:position w:val="-22"/>
                                  <w:sz w:val="24"/>
                                  <w:szCs w:val="24"/>
                                </w:rPr>
                                <w:object w:dxaOrig="2380" w:dyaOrig="560" w14:anchorId="37048DDD">
                                  <v:shape id="_x0000_i1912" type="#_x0000_t75" style="width:119.25pt;height:28.5pt" o:ole="">
                                    <v:imagedata r:id="rId83" o:title=""/>
                                  </v:shape>
                                  <o:OLEObject Type="Embed" ProgID="Equation.DSMT4" ShapeID="_x0000_i1912" DrawAspect="Content" ObjectID="_1689143044" r:id="rId84"/>
                                </w:object>
                              </w:r>
                            </w:p>
                            <w:p w14:paraId="3FB14B81" w14:textId="5830401E" w:rsidR="00355127" w:rsidRPr="000F6528" w:rsidRDefault="000F6528" w:rsidP="00C474C4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56" w:lineRule="auto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Ngược lại, nếu hai số </w: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0" w:dyaOrig="200" w14:anchorId="44C32EBA">
                                  <v:shape id="_x0000_i1900" type="#_x0000_t75" style="width:9pt;height:9.75pt" o:ole="">
                                    <v:imagedata r:id="rId85" o:title=""/>
                                  </v:shape>
                                  <o:OLEObject Type="Embed" ProgID="Equation.DSMT4" ShapeID="_x0000_i1900" DrawAspect="Content" ObjectID="_1689143045" r:id="rId86"/>
                                </w:objec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60" w:dyaOrig="200" w14:anchorId="0EE46E70">
                                  <v:shape id="_x0000_i1898" type="#_x0000_t75" style="width:8.25pt;height:9.75pt" o:ole="">
                                    <v:imagedata r:id="rId87" o:title=""/>
                                  </v:shape>
                                  <o:OLEObject Type="Embed" ProgID="Equation.DSMT4" ShapeID="_x0000_i1898" DrawAspect="Content" ObjectID="_1689143046" r:id="rId88"/>
                                </w:objec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tổng </w: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840" w:dyaOrig="240" w14:anchorId="6C6D827F">
                                  <v:shape id="_x0000_i1902" type="#_x0000_t75" style="width:42pt;height:12pt" o:ole="">
                                    <v:imagedata r:id="rId89" o:title=""/>
                                  </v:shape>
                                  <o:OLEObject Type="Embed" ProgID="Equation.DSMT4" ShapeID="_x0000_i1902" DrawAspect="Content" ObjectID="_1689143047" r:id="rId90"/>
                                </w:objec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tích </w: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39" w:dyaOrig="240" w14:anchorId="40342ABD">
                                  <v:shape id="_x0000_i1904" type="#_x0000_t75" style="width:31.5pt;height:12pt" o:ole="">
                                    <v:imagedata r:id="rId91" o:title=""/>
                                  </v:shape>
                                  <o:OLEObject Type="Embed" ProgID="Equation.DSMT4" ShapeID="_x0000_i1904" DrawAspect="Content" ObjectID="_1689143048" r:id="rId92"/>
                                </w:objec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0" w:dyaOrig="200" w14:anchorId="2C585E04">
                                  <v:shape id="_x0000_i1906" type="#_x0000_t75" style="width:9pt;height:9.75pt" o:ole="">
                                    <v:imagedata r:id="rId93" o:title=""/>
                                  </v:shape>
                                  <o:OLEObject Type="Embed" ProgID="Equation.DSMT4" ShapeID="_x0000_i1906" DrawAspect="Content" ObjectID="_1689143049" r:id="rId94"/>
                                </w:objec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60" w:dyaOrig="200" w14:anchorId="551B929F">
                                  <v:shape id="_x0000_i1908" type="#_x0000_t75" style="width:8.25pt;height:9.75pt" o:ole="">
                                    <v:imagedata r:id="rId95" o:title=""/>
                                  </v:shape>
                                  <o:OLEObject Type="Embed" ProgID="Equation.DSMT4" ShapeID="_x0000_i1908" DrawAspect="Content" ObjectID="_1689143050" r:id="rId96"/>
                                </w:objec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các nghiệm của phương trình </w:t>
                              </w:r>
                              <w:r w:rsidRPr="000F652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0F6528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620" w:dyaOrig="320" w14:anchorId="1DD4CF6E">
                                  <v:shape id="_x0000_i1886" type="#_x0000_t75" style="width:81pt;height:15.75pt" o:ole="">
                                    <v:imagedata r:id="rId97" o:title=""/>
                                  </v:shape>
                                  <o:OLEObject Type="Embed" ProgID="Equation.DSMT4" ShapeID="_x0000_i1886" DrawAspect="Content" ObjectID="_1689143051" r:id="rId98"/>
                                </w:object>
                              </w:r>
                            </w:p>
                            <w:p w14:paraId="636C96BE" w14:textId="229E364E" w:rsidR="000F6528" w:rsidRPr="000F6528" w:rsidRDefault="000F6528" w:rsidP="000F6528">
                              <w:pPr>
                                <w:rPr>
                                  <w:rStyle w:val="PageNumber"/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0F6528">
                                <w:rPr>
                                  <w:rFonts w:ascii="Cambria Math" w:eastAsia="Yu Gothic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❹</w:t>
                              </w:r>
                              <w:r w:rsidRPr="000F652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0F652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nl-NL"/>
                                </w:rPr>
                                <w:t xml:space="preserve">Xét dấu của các nghiệm phương trình bậc hai: </w:t>
                              </w:r>
                            </w:p>
                            <w:p w14:paraId="72A8F9D9" w14:textId="77777777" w:rsidR="000F6528" w:rsidRPr="000F6528" w:rsidRDefault="000F6528" w:rsidP="00C474C4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after="0" w:line="240" w:lineRule="auto"/>
                                <w:ind w:left="480"/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Cho phương trình bậc hai </w:t>
                              </w: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nl-NL"/>
                                </w:rPr>
                                <w:object w:dxaOrig="1820" w:dyaOrig="340" w14:anchorId="2B8E13F5">
                                  <v:shape id="_x0000_i1940" type="#_x0000_t75" style="width:90.75pt;height:17.25pt" o:ole="">
                                    <v:imagedata r:id="rId99" o:title=""/>
                                  </v:shape>
                                  <o:OLEObject Type="Embed" ProgID="Equation.DSMT4" ShapeID="_x0000_i1940" DrawAspect="Content" ObjectID="_1689143052" r:id="rId100"/>
                                </w:object>
                              </w: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(*), kí hiệu </w:t>
                              </w: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  <w:lang w:val="nl-NL"/>
                                </w:rPr>
                                <w:object w:dxaOrig="1740" w:dyaOrig="660" w14:anchorId="04A07A3F">
                                  <v:shape id="_x0000_i1941" type="#_x0000_t75" style="width:87pt;height:33pt" o:ole="">
                                    <v:imagedata r:id="rId101" o:title=""/>
                                  </v:shape>
                                  <o:OLEObject Type="Embed" ProgID="Equation.DSMT4" ShapeID="_x0000_i1941" DrawAspect="Content" ObjectID="_1689143053" r:id="rId102"/>
                                </w:object>
                              </w: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  khi đó </w:t>
                              </w:r>
                            </w:p>
                            <w:p w14:paraId="5785E4FA" w14:textId="77777777" w:rsidR="000F6528" w:rsidRPr="000F6528" w:rsidRDefault="000F6528" w:rsidP="00C474C4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after="0" w:line="240" w:lineRule="auto"/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Phương trình (*) có hai nghiệm trái dấu khi và chỉ khi </w:t>
                              </w: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object w:dxaOrig="700" w:dyaOrig="279" w14:anchorId="1B7E6701">
                                  <v:shape id="_x0000_i1937" type="#_x0000_t75" style="width:35.25pt;height:14.25pt" o:ole="">
                                    <v:imagedata r:id="rId103" o:title=""/>
                                  </v:shape>
                                  <o:OLEObject Type="Embed" ProgID="Equation.DSMT4" ShapeID="_x0000_i1937" DrawAspect="Content" ObjectID="_1689143054" r:id="rId104"/>
                                </w:object>
                              </w: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 </w:t>
                              </w:r>
                            </w:p>
                            <w:p w14:paraId="46AE416F" w14:textId="700E4298" w:rsidR="000F6528" w:rsidRPr="000F6528" w:rsidRDefault="000F6528" w:rsidP="00C474C4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after="0" w:line="240" w:lineRule="auto"/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Phương trình (*) có hai nghiệm dương khi và chỉ khi </w:t>
                              </w: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position w:val="-52"/>
                                  <w:sz w:val="24"/>
                                  <w:szCs w:val="24"/>
                                  <w:lang w:val="nl-NL"/>
                                </w:rPr>
                                <w:object w:dxaOrig="859" w:dyaOrig="1160" w14:anchorId="5B4259F8">
                                  <v:shape id="_x0000_i1986" type="#_x0000_t75" style="width:42.75pt;height:57.75pt" o:ole="">
                                    <v:imagedata r:id="rId105" o:title=""/>
                                  </v:shape>
                                  <o:OLEObject Type="Embed" ProgID="Equation.DSMT4" ShapeID="_x0000_i1986" DrawAspect="Content" ObjectID="_1689143055" r:id="rId106"/>
                                </w:object>
                              </w: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 </w:t>
                              </w:r>
                            </w:p>
                            <w:p w14:paraId="52730BF2" w14:textId="26110768" w:rsidR="000F6528" w:rsidRPr="000F6528" w:rsidRDefault="000F6528" w:rsidP="00C474C4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rPr>
                                  <w:rStyle w:val="PageNumber"/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Phương trình (*) có hai nghiệm âm khi và chỉ khi </w:t>
                              </w:r>
                              <w:r w:rsidRPr="000F6528">
                                <w:rPr>
                                  <w:rStyle w:val="PageNumber"/>
                                  <w:rFonts w:ascii="Chu Van An" w:hAnsi="Chu Van An" w:cs="Chu Van An"/>
                                  <w:position w:val="-52"/>
                                  <w:sz w:val="24"/>
                                  <w:szCs w:val="24"/>
                                  <w:lang w:val="nl-NL"/>
                                </w:rPr>
                                <w:object w:dxaOrig="859" w:dyaOrig="1160" w14:anchorId="1B82594F">
                                  <v:shape id="_x0000_i1939" type="#_x0000_t75" style="width:42.75pt;height:57.75pt" o:ole="">
                                    <v:imagedata r:id="rId107" o:title=""/>
                                  </v:shape>
                                  <o:OLEObject Type="Embed" ProgID="Equation.DSMT4" ShapeID="_x0000_i1939" DrawAspect="Content" ObjectID="_1689143056" r:id="rId108"/>
                                </w:object>
                              </w:r>
                            </w:p>
                            <w:p w14:paraId="4E1892F8" w14:textId="77777777" w:rsidR="000F6528" w:rsidRPr="000F6528" w:rsidRDefault="000F6528" w:rsidP="000F6528">
                              <w:pPr>
                                <w:spacing w:line="256" w:lineRule="auto"/>
                                <w:ind w:left="360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0FAA6CA8" w14:textId="77777777" w:rsidR="00355127" w:rsidRPr="000F6528" w:rsidRDefault="00355127" w:rsidP="00355127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81725E0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4B14C8BB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7659D46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04F837D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5740C07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FFE5C88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C30AE24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9561A9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7D06E48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2238A7D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8849815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1CB19BA" w14:textId="77777777" w:rsidR="00355127" w:rsidRPr="000F6528" w:rsidRDefault="00355127" w:rsidP="00355127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F652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" name="Group 21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2" name="Rectangle: Folded Corner 22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3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11EF3CE" w14:textId="786460C4" w:rsidR="00355127" w:rsidRDefault="00355127" w:rsidP="00355127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="000F6528">
                                  <w:rPr>
                                    <w:rFonts w:ascii="Yu Gothic" w:eastAsia="Yu Gothic" w:hAnsi="Yu Gothic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987FB75" id="_x0000_s1080" style="width:520.9pt;height:339pt;mso-position-horizontal-relative:char;mso-position-vertical-relative:line" coordorigin="-123,-46" coordsize="65134,193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">
                <v:shape id="Rectangle: Diagonal Corners Rounded 20" o:spid="_x0000_s1081" style="position:absolute;width:65011;height:19289;visibility:visible;mso-wrap-style:square;v-text-anchor:middle" coordsize="6501130,192897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" adj="-11796480,,5400" path="m18267,l6450051,v28210,,51079,22869,51079,51079l6501130,1910705v,10089,-8178,18267,-18267,18267l51079,1928972c22869,1928972,,1906103,,1877893l,18267c,8178,8178,,1826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8267,0;6450051,0;6501130,51079;6501130,1910705;6482863,1928972;51079,1928972;0,1877893;0,18267;18267,0" o:connectangles="0,0,0,0,0,0,0,0,0" textboxrect="0,0,6501130,1928972"/>
                  <v:textbox>
                    <w:txbxContent>
                      <w:p w14:paraId="68440154" w14:textId="77777777" w:rsidR="00355127" w:rsidRPr="000F6528" w:rsidRDefault="00355127" w:rsidP="00355127">
                        <w:pP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930F35A" w14:textId="77777777" w:rsidR="000F6528" w:rsidRPr="000F6528" w:rsidRDefault="000F6528" w:rsidP="000F6528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left="284" w:hanging="284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ambria Math" w:eastAsia="Yu Gothic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❸</w:t>
                        </w:r>
                        <w:r w:rsidR="00355127" w:rsidRPr="000F652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. </w:t>
                        </w:r>
                        <w:r w:rsidRPr="000F652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Định lí Vi–ét </w:t>
                        </w:r>
                      </w:p>
                      <w:p w14:paraId="0826777F" w14:textId="47A006D8" w:rsidR="000F6528" w:rsidRPr="000F6528" w:rsidRDefault="000F6528" w:rsidP="00C474C4">
                        <w:pPr>
                          <w:pStyle w:val="ListParagraph"/>
                          <w:widowControl w:val="0"/>
                          <w:numPr>
                            <w:ilvl w:val="0"/>
                            <w:numId w:val="8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phương trình bậc hai </w:t>
                        </w:r>
                        <w:r w:rsidRPr="000F6528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2140" w:dyaOrig="340" w14:anchorId="2D20AB64">
                            <v:shape id="_x0000_i1910" type="#_x0000_t75" style="width:107.25pt;height:16.5pt" o:ole="">
                              <v:imagedata r:id="rId79" o:title=""/>
                            </v:shape>
                            <o:OLEObject Type="Embed" ProgID="Equation.DSMT4" ShapeID="_x0000_i1910" DrawAspect="Content" ObjectID="_1689143042" r:id="rId109"/>
                          </w:object>
                        </w: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hai nghiệm </w:t>
                        </w:r>
                        <w:r w:rsidRPr="000F652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499" w:dyaOrig="300" w14:anchorId="595BEF9F">
                            <v:shape id="_x0000_i1914" type="#_x0000_t75" style="width:24.75pt;height:15pt" o:ole="">
                              <v:imagedata r:id="rId81" o:title=""/>
                            </v:shape>
                            <o:OLEObject Type="Embed" ProgID="Equation.DSMT4" ShapeID="_x0000_i1914" DrawAspect="Content" ObjectID="_1689143043" r:id="rId110"/>
                          </w:object>
                        </w: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</w:t>
                        </w:r>
                      </w:p>
                      <w:p w14:paraId="46C2F005" w14:textId="60D14AD2" w:rsidR="000F6528" w:rsidRPr="000F6528" w:rsidRDefault="000F6528" w:rsidP="000F6528">
                        <w:pPr>
                          <w:pStyle w:val="ListParagraph"/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Pr="000F6528">
                          <w:rPr>
                            <w:rFonts w:ascii="Chu Van An" w:hAnsi="Chu Van An" w:cs="Chu Van An"/>
                            <w:position w:val="-22"/>
                            <w:sz w:val="24"/>
                            <w:szCs w:val="24"/>
                          </w:rPr>
                          <w:object w:dxaOrig="2380" w:dyaOrig="560" w14:anchorId="37048DDD">
                            <v:shape id="_x0000_i1912" type="#_x0000_t75" style="width:119.25pt;height:28.5pt" o:ole="">
                              <v:imagedata r:id="rId83" o:title=""/>
                            </v:shape>
                            <o:OLEObject Type="Embed" ProgID="Equation.DSMT4" ShapeID="_x0000_i1912" DrawAspect="Content" ObjectID="_1689143044" r:id="rId111"/>
                          </w:object>
                        </w:r>
                      </w:p>
                      <w:p w14:paraId="3FB14B81" w14:textId="5830401E" w:rsidR="00355127" w:rsidRPr="000F6528" w:rsidRDefault="000F6528" w:rsidP="00C474C4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56" w:lineRule="auto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Ngược lại, nếu hai số </w:t>
                        </w:r>
                        <w:r w:rsidRPr="000F6528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80" w:dyaOrig="200" w14:anchorId="44C32EBA">
                            <v:shape id="_x0000_i1900" type="#_x0000_t75" style="width:9pt;height:9.75pt" o:ole="">
                              <v:imagedata r:id="rId85" o:title=""/>
                            </v:shape>
                            <o:OLEObject Type="Embed" ProgID="Equation.DSMT4" ShapeID="_x0000_i1900" DrawAspect="Content" ObjectID="_1689143045" r:id="rId112"/>
                          </w:object>
                        </w: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Pr="000F6528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60" w:dyaOrig="200" w14:anchorId="0EE46E70">
                            <v:shape id="_x0000_i1898" type="#_x0000_t75" style="width:8.25pt;height:9.75pt" o:ole="">
                              <v:imagedata r:id="rId87" o:title=""/>
                            </v:shape>
                            <o:OLEObject Type="Embed" ProgID="Equation.DSMT4" ShapeID="_x0000_i1898" DrawAspect="Content" ObjectID="_1689143046" r:id="rId113"/>
                          </w:object>
                        </w: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tổng </w:t>
                        </w:r>
                        <w:r w:rsidRPr="000F6528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840" w:dyaOrig="240" w14:anchorId="6C6D827F">
                            <v:shape id="_x0000_i1902" type="#_x0000_t75" style="width:42pt;height:12pt" o:ole="">
                              <v:imagedata r:id="rId89" o:title=""/>
                            </v:shape>
                            <o:OLEObject Type="Embed" ProgID="Equation.DSMT4" ShapeID="_x0000_i1902" DrawAspect="Content" ObjectID="_1689143047" r:id="rId114"/>
                          </w:object>
                        </w: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tích </w:t>
                        </w:r>
                        <w:r w:rsidRPr="000F6528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639" w:dyaOrig="240" w14:anchorId="40342ABD">
                            <v:shape id="_x0000_i1904" type="#_x0000_t75" style="width:31.5pt;height:12pt" o:ole="">
                              <v:imagedata r:id="rId91" o:title=""/>
                            </v:shape>
                            <o:OLEObject Type="Embed" ProgID="Equation.DSMT4" ShapeID="_x0000_i1904" DrawAspect="Content" ObjectID="_1689143048" r:id="rId115"/>
                          </w:object>
                        </w: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</w:t>
                        </w:r>
                        <w:r w:rsidRPr="000F6528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80" w:dyaOrig="200" w14:anchorId="2C585E04">
                            <v:shape id="_x0000_i1906" type="#_x0000_t75" style="width:9pt;height:9.75pt" o:ole="">
                              <v:imagedata r:id="rId93" o:title=""/>
                            </v:shape>
                            <o:OLEObject Type="Embed" ProgID="Equation.DSMT4" ShapeID="_x0000_i1906" DrawAspect="Content" ObjectID="_1689143049" r:id="rId116"/>
                          </w:object>
                        </w: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Pr="000F6528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60" w:dyaOrig="200" w14:anchorId="551B929F">
                            <v:shape id="_x0000_i1908" type="#_x0000_t75" style="width:8.25pt;height:9.75pt" o:ole="">
                              <v:imagedata r:id="rId95" o:title=""/>
                            </v:shape>
                            <o:OLEObject Type="Embed" ProgID="Equation.DSMT4" ShapeID="_x0000_i1908" DrawAspect="Content" ObjectID="_1689143050" r:id="rId117"/>
                          </w:object>
                        </w: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các nghiệm của phương trình </w:t>
                        </w:r>
                        <w:r w:rsidRPr="000F652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Pr="000F6528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620" w:dyaOrig="320" w14:anchorId="1DD4CF6E">
                            <v:shape id="_x0000_i1886" type="#_x0000_t75" style="width:81pt;height:15.75pt" o:ole="">
                              <v:imagedata r:id="rId97" o:title=""/>
                            </v:shape>
                            <o:OLEObject Type="Embed" ProgID="Equation.DSMT4" ShapeID="_x0000_i1886" DrawAspect="Content" ObjectID="_1689143051" r:id="rId118"/>
                          </w:object>
                        </w:r>
                      </w:p>
                      <w:p w14:paraId="636C96BE" w14:textId="229E364E" w:rsidR="000F6528" w:rsidRPr="000F6528" w:rsidRDefault="000F6528" w:rsidP="000F6528">
                        <w:pPr>
                          <w:rPr>
                            <w:rStyle w:val="PageNumber"/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nl-NL"/>
                          </w:rPr>
                        </w:pPr>
                        <w:r w:rsidRPr="000F6528">
                          <w:rPr>
                            <w:rFonts w:ascii="Cambria Math" w:eastAsia="Yu Gothic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❹</w:t>
                        </w:r>
                        <w:r w:rsidRPr="000F652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.</w:t>
                        </w:r>
                        <w:r w:rsidRPr="000F652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Pr="000F6528">
                          <w:rPr>
                            <w:rStyle w:val="PageNumber"/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nl-NL"/>
                          </w:rPr>
                          <w:t xml:space="preserve">Xét dấu của các nghiệm phương trình bậc hai: </w:t>
                        </w:r>
                      </w:p>
                      <w:p w14:paraId="72A8F9D9" w14:textId="77777777" w:rsidR="000F6528" w:rsidRPr="000F6528" w:rsidRDefault="000F6528" w:rsidP="00C474C4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after="0" w:line="240" w:lineRule="auto"/>
                          <w:ind w:left="480"/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</w:pPr>
                        <w:r w:rsidRPr="000F6528"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Cho phương trình bậc hai </w:t>
                        </w:r>
                        <w:r w:rsidRPr="000F6528">
                          <w:rPr>
                            <w:rStyle w:val="PageNumber"/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nl-NL"/>
                          </w:rPr>
                          <w:object w:dxaOrig="1820" w:dyaOrig="340" w14:anchorId="2B8E13F5">
                            <v:shape id="_x0000_i1940" type="#_x0000_t75" style="width:90.75pt;height:17.25pt" o:ole="">
                              <v:imagedata r:id="rId99" o:title=""/>
                            </v:shape>
                            <o:OLEObject Type="Embed" ProgID="Equation.DSMT4" ShapeID="_x0000_i1940" DrawAspect="Content" ObjectID="_1689143052" r:id="rId119"/>
                          </w:object>
                        </w:r>
                        <w:r w:rsidRPr="000F6528"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(*), kí hiệu </w:t>
                        </w:r>
                        <w:r w:rsidRPr="000F6528">
                          <w:rPr>
                            <w:rStyle w:val="PageNumber"/>
                            <w:rFonts w:ascii="Chu Van An" w:hAnsi="Chu Van An" w:cs="Chu Van An"/>
                            <w:position w:val="-24"/>
                            <w:sz w:val="24"/>
                            <w:szCs w:val="24"/>
                            <w:lang w:val="nl-NL"/>
                          </w:rPr>
                          <w:object w:dxaOrig="1740" w:dyaOrig="660" w14:anchorId="04A07A3F">
                            <v:shape id="_x0000_i1941" type="#_x0000_t75" style="width:87pt;height:33pt" o:ole="">
                              <v:imagedata r:id="rId101" o:title=""/>
                            </v:shape>
                            <o:OLEObject Type="Embed" ProgID="Equation.DSMT4" ShapeID="_x0000_i1941" DrawAspect="Content" ObjectID="_1689143053" r:id="rId120"/>
                          </w:object>
                        </w:r>
                        <w:r w:rsidRPr="000F6528"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  khi đó </w:t>
                        </w:r>
                      </w:p>
                      <w:p w14:paraId="5785E4FA" w14:textId="77777777" w:rsidR="000F6528" w:rsidRPr="000F6528" w:rsidRDefault="000F6528" w:rsidP="00C474C4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spacing w:after="0" w:line="240" w:lineRule="auto"/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</w:pPr>
                        <w:r w:rsidRPr="000F6528"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Phương trình (*) có hai nghiệm trái dấu khi và chỉ khi </w:t>
                        </w:r>
                        <w:r w:rsidRPr="000F6528"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object w:dxaOrig="700" w:dyaOrig="279" w14:anchorId="1B7E6701">
                            <v:shape id="_x0000_i1937" type="#_x0000_t75" style="width:35.25pt;height:14.25pt" o:ole="">
                              <v:imagedata r:id="rId103" o:title=""/>
                            </v:shape>
                            <o:OLEObject Type="Embed" ProgID="Equation.DSMT4" ShapeID="_x0000_i1937" DrawAspect="Content" ObjectID="_1689143054" r:id="rId121"/>
                          </w:object>
                        </w:r>
                        <w:r w:rsidRPr="000F6528"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 </w:t>
                        </w:r>
                      </w:p>
                      <w:p w14:paraId="46AE416F" w14:textId="700E4298" w:rsidR="000F6528" w:rsidRPr="000F6528" w:rsidRDefault="000F6528" w:rsidP="00C474C4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spacing w:after="0" w:line="240" w:lineRule="auto"/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</w:pPr>
                        <w:r w:rsidRPr="000F6528"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Phương trình (*) có hai nghiệm dương khi và chỉ khi </w:t>
                        </w:r>
                        <w:r w:rsidRPr="000F6528">
                          <w:rPr>
                            <w:rStyle w:val="PageNumber"/>
                            <w:rFonts w:ascii="Chu Van An" w:hAnsi="Chu Van An" w:cs="Chu Van An"/>
                            <w:position w:val="-52"/>
                            <w:sz w:val="24"/>
                            <w:szCs w:val="24"/>
                            <w:lang w:val="nl-NL"/>
                          </w:rPr>
                          <w:object w:dxaOrig="859" w:dyaOrig="1160" w14:anchorId="5B4259F8">
                            <v:shape id="_x0000_i1986" type="#_x0000_t75" style="width:42.75pt;height:57.75pt" o:ole="">
                              <v:imagedata r:id="rId105" o:title=""/>
                            </v:shape>
                            <o:OLEObject Type="Embed" ProgID="Equation.DSMT4" ShapeID="_x0000_i1986" DrawAspect="Content" ObjectID="_1689143055" r:id="rId122"/>
                          </w:object>
                        </w:r>
                        <w:r w:rsidRPr="000F6528"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 </w:t>
                        </w:r>
                      </w:p>
                      <w:p w14:paraId="52730BF2" w14:textId="26110768" w:rsidR="000F6528" w:rsidRPr="000F6528" w:rsidRDefault="000F6528" w:rsidP="00C474C4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rPr>
                            <w:rStyle w:val="PageNumber"/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nl-NL"/>
                          </w:rPr>
                        </w:pPr>
                        <w:r w:rsidRPr="000F6528">
                          <w:rPr>
                            <w:rStyle w:val="PageNumber"/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Phương trình (*) có hai nghiệm âm khi và chỉ khi </w:t>
                        </w:r>
                        <w:r w:rsidRPr="000F6528">
                          <w:rPr>
                            <w:rStyle w:val="PageNumber"/>
                            <w:rFonts w:ascii="Chu Van An" w:hAnsi="Chu Van An" w:cs="Chu Van An"/>
                            <w:position w:val="-52"/>
                            <w:sz w:val="24"/>
                            <w:szCs w:val="24"/>
                            <w:lang w:val="nl-NL"/>
                          </w:rPr>
                          <w:object w:dxaOrig="859" w:dyaOrig="1160" w14:anchorId="1B82594F">
                            <v:shape id="_x0000_i1939" type="#_x0000_t75" style="width:42.75pt;height:57.75pt" o:ole="">
                              <v:imagedata r:id="rId107" o:title=""/>
                            </v:shape>
                            <o:OLEObject Type="Embed" ProgID="Equation.DSMT4" ShapeID="_x0000_i1939" DrawAspect="Content" ObjectID="_1689143056" r:id="rId123"/>
                          </w:object>
                        </w:r>
                      </w:p>
                      <w:p w14:paraId="4E1892F8" w14:textId="77777777" w:rsidR="000F6528" w:rsidRPr="000F6528" w:rsidRDefault="000F6528" w:rsidP="000F6528">
                        <w:pPr>
                          <w:spacing w:line="256" w:lineRule="auto"/>
                          <w:ind w:left="360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0FAA6CA8" w14:textId="77777777" w:rsidR="00355127" w:rsidRPr="000F6528" w:rsidRDefault="00355127" w:rsidP="00355127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81725E0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4B14C8BB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7659D46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04F837D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5740C07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FFE5C88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C30AE24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9561A9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7D06E48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2238A7D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8849815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1CB19BA" w14:textId="77777777" w:rsidR="00355127" w:rsidRPr="000F6528" w:rsidRDefault="00355127" w:rsidP="00355127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0F652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" o:spid="_x0000_s108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shape id="Rectangle: Folded Corner 22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oEz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Ygl/X+IPkNkvAAAA//8DAFBLAQItABQABgAIAAAAIQDb4fbL7gAAAIUBAAATAAAAAAAAAAAA&#10;AAAAAAAAAABbQ29udGVudF9UeXBlc10ueG1sUEsBAi0AFAAGAAgAAAAhAFr0LFu/AAAAFQEAAAsA&#10;AAAAAAAAAAAAAAAAHwEAAF9yZWxzLy5yZWxzUEsBAi0AFAAGAAgAAAAhAGI+gTPEAAAA2wAAAA8A&#10;AAAAAAAAAAAAAAAABwIAAGRycy9kb3ducmV2LnhtbFBLBQYAAAAAAwADALcAAAD4AgAAAAA=&#10;" filled="f" stroked="f">
                    <v:textbox>
                      <w:txbxContent>
                        <w:p w14:paraId="011EF3CE" w14:textId="786460C4" w:rsidR="00355127" w:rsidRDefault="00355127" w:rsidP="0035512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="000F6528">
                            <w:rPr>
                              <w:rFonts w:ascii="Yu Gothic" w:eastAsia="Yu Gothic" w:hAnsi="Yu Gothic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59F10E7" w:rsidR="00993994" w:rsidRPr="002758F1" w:rsidRDefault="005436C3" w:rsidP="002758F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DE059B7" wp14:editId="22DEABA8">
                <wp:extent cx="3325091" cy="504563"/>
                <wp:effectExtent l="0" t="0" r="85090" b="29210"/>
                <wp:docPr id="25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460" name="Group 460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461" name="Group 461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36" name="Group 3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58" name="Rectangle: Single Corner Snipped 58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60" name="Group 60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8641623" w14:textId="77777777" w:rsidR="005436C3" w:rsidRPr="00531501" w:rsidRDefault="005436C3" w:rsidP="005436C3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27D3543" w14:textId="77777777" w:rsidR="005436C3" w:rsidRDefault="005436C3" w:rsidP="005436C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491" name="Flowchart: Preparation 49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492" name="Group 49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493" name="Freeform: Shape 49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27ED56" w14:textId="77777777" w:rsidR="005436C3" w:rsidRDefault="005436C3" w:rsidP="005436C3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DE059B7" id="_x0000_s1085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">
                <v:group id="Group 460" o:spid="_x0000_s108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<v:group id="Group 461" o:spid="_x0000_s1087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<v:group id="Group 36" o:spid="_x0000_s1088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shape id="Rectangle: Single Corner Snipped 58" o:spid="_x0000_s108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59" o:spid="_x0000_s1090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group id="Group 60" o:spid="_x0000_s1091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<v:shape id="Arrow: Chevron 481" o:spid="_x0000_s109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" adj="2098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8641623" w14:textId="77777777" w:rsidR="005436C3" w:rsidRPr="00531501" w:rsidRDefault="005436C3" w:rsidP="005436C3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482" o:spid="_x0000_s109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0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27D3543" w14:textId="77777777" w:rsidR="005436C3" w:rsidRDefault="005436C3" w:rsidP="005436C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0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0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0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490" o:spid="_x0000_s10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491" o:spid="_x0000_s11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492" o:spid="_x0000_s11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: Shape 493" o:spid="_x0000_s11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<v:textbox>
                      <w:txbxContent>
                        <w:p w14:paraId="0727ED56" w14:textId="77777777" w:rsidR="005436C3" w:rsidRDefault="005436C3" w:rsidP="005436C3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993994" w:rsidRPr="002758F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09FD566F">
                <wp:extent cx="6547104" cy="1847849"/>
                <wp:effectExtent l="0" t="19050" r="25400" b="19685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847849"/>
                          <a:chOff x="0" y="0"/>
                          <a:chExt cx="6547104" cy="1795498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468"/>
                            <a:ext cx="6547104" cy="153503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653A7A5" w14:textId="5F93F190" w:rsidR="00E62F77" w:rsidRDefault="00E62F77" w:rsidP="00750E1E">
                              <w:pPr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7729B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97729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97729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  <w:r w:rsidR="000372B8" w:rsidRPr="0097729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46BEA163" w14:textId="77777777" w:rsidR="000F6528" w:rsidRPr="00C764B8" w:rsidRDefault="000F6528" w:rsidP="00C474C4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</w:rPr>
                              </w:pPr>
                              <w:r w:rsidRPr="00C764B8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  <w:lang w:val="vi-VN"/>
                                </w:rPr>
                                <w:t>Đặt điều kiện cho PT</w:t>
                              </w:r>
                            </w:p>
                            <w:p w14:paraId="1A422BC2" w14:textId="77777777" w:rsidR="000F6528" w:rsidRPr="00C764B8" w:rsidRDefault="000F6528" w:rsidP="00C474C4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</w:rPr>
                              </w:pPr>
                              <w:r w:rsidRPr="00C764B8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  <w:lang w:val="vi-VN"/>
                                </w:rPr>
                                <w:t>Quy đồng khử mẫu</w:t>
                              </w:r>
                            </w:p>
                            <w:p w14:paraId="77956E51" w14:textId="77777777" w:rsidR="000F6528" w:rsidRPr="00C764B8" w:rsidRDefault="000F6528" w:rsidP="00C474C4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</w:rPr>
                              </w:pPr>
                              <w:r w:rsidRPr="00C764B8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  <w:lang w:val="vi-VN"/>
                                </w:rPr>
                                <w:t>Đưa về PT giải được</w:t>
                              </w:r>
                            </w:p>
                            <w:p w14:paraId="2EFEFF82" w14:textId="3AB60626" w:rsidR="00E62F77" w:rsidRPr="000F6528" w:rsidRDefault="000F6528" w:rsidP="00C474C4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 w:rsidRPr="000F6528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  <w:lang w:val="vi-VN"/>
                                </w:rPr>
                                <w:t>Đối chiếu điều kiện để nhận nghiệm và kết luận nghiệm cho PT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4897438" cy="571533"/>
                            <a:chOff x="150812" y="0"/>
                            <a:chExt cx="4897729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4897729" cy="485775"/>
                              <a:chOff x="150812" y="0"/>
                              <a:chExt cx="4897729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099" y="0"/>
                                <a:ext cx="4864442" cy="485775"/>
                                <a:chOff x="184099" y="0"/>
                                <a:chExt cx="4864442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099" y="38090"/>
                                  <a:ext cx="4864442" cy="447555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3331957" cy="485775"/>
                                  <a:chOff x="1502180" y="0"/>
                                  <a:chExt cx="3331957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83020"/>
                                    <a:ext cx="3222423" cy="390937"/>
                                    <a:chOff x="1611714" y="83020"/>
                                    <a:chExt cx="3222423" cy="390937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0917" y="83020"/>
                                      <a:ext cx="3073220" cy="26403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DFC307E" w14:textId="77777777" w:rsidR="000F6528" w:rsidRPr="00173DC1" w:rsidRDefault="000F6528" w:rsidP="000F6528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173DC1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w:t xml:space="preserve">Phương trình có chứa ẩn ở mẫu </w:t>
                                        </w:r>
                                      </w:p>
                                      <w:p w14:paraId="4CDFFA22" w14:textId="66498B67" w:rsidR="00E62F77" w:rsidRPr="007B662A" w:rsidRDefault="00E62F77" w:rsidP="00655465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0D07FBB" w14:textId="77777777" w:rsidR="007E7823" w:rsidRPr="006D5D08" w:rsidRDefault="00E62F77" w:rsidP="007E7823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  <w:r w:rsidR="007E7823" w:rsidRPr="006D5D08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Viết phương trình đường thẳng </w:t>
                                          </w:r>
                                          <w:r w:rsidR="007E7823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>dạng cơ bản</w:t>
                                          </w:r>
                                        </w:p>
                                        <w:p w14:paraId="575164B7" w14:textId="39C119ED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4" style="width:515.5pt;height:145.5pt;mso-position-horizontal-relative:char;mso-position-vertical-relative:line" coordsize="65471,179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">
                <v:shape id="Rectangle: Diagonal Corners Rounded 1" o:spid="_x0000_s1105" style="position:absolute;top:2604;width:65471;height:1535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10368;6547104,1520494;6532329,1535030;112179,1535030;0,1424662;0,14536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653A7A5" w14:textId="5F93F190" w:rsidR="00E62F77" w:rsidRDefault="00E62F77" w:rsidP="00750E1E">
                        <w:pPr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97729B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97729B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97729B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  <w:r w:rsidR="000372B8" w:rsidRPr="0097729B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46BEA163" w14:textId="77777777" w:rsidR="000F6528" w:rsidRPr="00C764B8" w:rsidRDefault="000F6528" w:rsidP="00C474C4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</w:rPr>
                        </w:pPr>
                        <w:r w:rsidRPr="00C764B8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  <w:lang w:val="vi-VN"/>
                          </w:rPr>
                          <w:t>Đặt điều kiện cho PT</w:t>
                        </w:r>
                      </w:p>
                      <w:p w14:paraId="1A422BC2" w14:textId="77777777" w:rsidR="000F6528" w:rsidRPr="00C764B8" w:rsidRDefault="000F6528" w:rsidP="00C474C4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</w:rPr>
                        </w:pPr>
                        <w:r w:rsidRPr="00C764B8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  <w:lang w:val="vi-VN"/>
                          </w:rPr>
                          <w:t>Quy đồng khử mẫu</w:t>
                        </w:r>
                      </w:p>
                      <w:p w14:paraId="77956E51" w14:textId="77777777" w:rsidR="000F6528" w:rsidRPr="00C764B8" w:rsidRDefault="000F6528" w:rsidP="00C474C4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</w:rPr>
                        </w:pPr>
                        <w:r w:rsidRPr="00C764B8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  <w:lang w:val="vi-VN"/>
                          </w:rPr>
                          <w:t>Đưa về PT giải được</w:t>
                        </w:r>
                      </w:p>
                      <w:p w14:paraId="2EFEFF82" w14:textId="3AB60626" w:rsidR="00E62F77" w:rsidRPr="000F6528" w:rsidRDefault="000F6528" w:rsidP="00C474C4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  <w:r w:rsidRPr="000F6528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  <w:lang w:val="vi-VN"/>
                          </w:rPr>
                          <w:t>Đối chiếu điều kiện để nhận nghiệm và kết luận nghiệm cho PT</w:t>
                        </w:r>
                      </w:p>
                    </w:txbxContent>
                  </v:textbox>
                </v:shape>
                <v:group id="Group 464" o:spid="_x0000_s1106" style="position:absolute;left:1508;width:48974;height:5715" coordorigin="1508" coordsize="48977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7" style="position:absolute;left:1508;width:48977;height:4857" coordorigin="1508" coordsize="489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8" style="position:absolute;left:1840;width:48645;height:4857" coordorigin="1840" coordsize="4864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9" style="position:absolute;left:1840;top:380;width:48645;height:4476;visibility:visible;mso-wrap-style:square;v-text-anchor:middle" coordsize="4864442,447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" path="m,l4709718,r154724,154724l4864442,447555,,447555,,xe" fillcolor="#efddf6 [663]" stroked="f" strokeweight="1.25pt">
                        <v:fill r:id="rId124" o:title="" color2="#fffff7" type="pattern"/>
                        <v:path arrowok="t" o:connecttype="custom" o:connectlocs="0,0;4709718,0;4864442,154724;4864442,447555;0,447555;0,0" o:connectangles="0,0,0,0,0,0"/>
                      </v:shape>
                      <v:group id="Group 468" o:spid="_x0000_s1110" style="position:absolute;left:15021;width:33320;height:4857" coordorigin="15021" coordsize="3331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1" style="position:absolute;left:16117;top:830;width:32224;height:3909" coordorigin="16117,830" coordsize="32224,3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2" type="#_x0000_t55" style="position:absolute;left:17609;top:830;width:30732;height:26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" adj="2120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DFC307E" w14:textId="77777777" w:rsidR="000F6528" w:rsidRPr="00173DC1" w:rsidRDefault="000F6528" w:rsidP="000F6528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173DC1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  <w:lang w:val="vi-VN"/>
                                    </w:rPr>
                                    <w:t xml:space="preserve">Phương trình có chứa ẩn ở mẫu </w:t>
                                  </w:r>
                                </w:p>
                                <w:p w14:paraId="4CDFFA22" w14:textId="66498B67" w:rsidR="00E62F77" w:rsidRPr="007B662A" w:rsidRDefault="00E62F77" w:rsidP="00655465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471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60D07FBB" w14:textId="77777777" w:rsidR="007E7823" w:rsidRPr="006D5D08" w:rsidRDefault="00E62F77" w:rsidP="007E7823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  <w:r w:rsidR="007E7823"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Viết phương trình đường thẳng </w:t>
                                    </w:r>
                                    <w:r w:rsidR="007E7823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dạng cơ bản</w:t>
                                    </w:r>
                                  </w:p>
                                  <w:p w14:paraId="575164B7" w14:textId="39C119ED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2E8E65FC" w:rsidR="00EC5D1C" w:rsidRPr="002758F1" w:rsidRDefault="00EC5D1C" w:rsidP="002758F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758F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1D984A9" w14:textId="77777777" w:rsidR="000F6528" w:rsidRPr="002758F1" w:rsidRDefault="000F6528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1: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Số nghiệm của phương trình </w:t>
      </w:r>
      <w:r w:rsidRPr="002758F1">
        <w:rPr>
          <w:rFonts w:ascii="Chu Van An" w:hAnsi="Chu Van An" w:cs="Chu Van An"/>
          <w:position w:val="-28"/>
          <w:sz w:val="24"/>
          <w:szCs w:val="24"/>
        </w:rPr>
        <w:object w:dxaOrig="1440" w:dyaOrig="705" w14:anchorId="0622E08F">
          <v:shape id="_x0000_i2131" type="#_x0000_t75" style="width:1in;height:35.25pt" o:ole="">
            <v:imagedata r:id="rId125" o:title=""/>
          </v:shape>
          <o:OLEObject Type="Embed" ProgID="Equation.DSMT4" ShapeID="_x0000_i2131" DrawAspect="Content" ObjectID="_1689142142" r:id="rId126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là</w:t>
      </w:r>
    </w:p>
    <w:p w14:paraId="10C2E97D" w14:textId="77777777" w:rsidR="000F6528" w:rsidRPr="002758F1" w:rsidRDefault="000F6528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758F1">
        <w:rPr>
          <w:rFonts w:ascii="Chu Van An" w:hAnsi="Chu Van An" w:cs="Chu Van An"/>
          <w:b/>
          <w:position w:val="-6"/>
          <w:sz w:val="24"/>
          <w:szCs w:val="24"/>
        </w:rPr>
        <w:object w:dxaOrig="195" w:dyaOrig="285" w14:anchorId="030D8121">
          <v:shape id="_x0000_i2132" type="#_x0000_t75" style="width:9.75pt;height:14.25pt" o:ole="">
            <v:imagedata r:id="rId127" o:title=""/>
          </v:shape>
          <o:OLEObject Type="Embed" ProgID="Equation.DSMT4" ShapeID="_x0000_i2132" DrawAspect="Content" ObjectID="_1689142143" r:id="rId12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b/>
          <w:position w:val="-4"/>
          <w:sz w:val="24"/>
          <w:szCs w:val="24"/>
        </w:rPr>
        <w:object w:dxaOrig="195" w:dyaOrig="255" w14:anchorId="381F84CA">
          <v:shape id="_x0000_i2133" type="#_x0000_t75" style="width:9.75pt;height:12.75pt" o:ole="">
            <v:imagedata r:id="rId129" o:title=""/>
          </v:shape>
          <o:OLEObject Type="Embed" ProgID="Equation.DSMT4" ShapeID="_x0000_i2133" DrawAspect="Content" ObjectID="_1689142144" r:id="rId130"/>
        </w:object>
      </w:r>
      <w:r w:rsidRPr="002758F1">
        <w:rPr>
          <w:rFonts w:ascii="Chu Van An" w:hAnsi="Chu Van An" w:cs="Chu Van An"/>
          <w:sz w:val="24"/>
          <w:szCs w:val="24"/>
          <w:lang w:eastAsia="vi-VN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b/>
          <w:position w:val="-6"/>
          <w:sz w:val="24"/>
          <w:szCs w:val="24"/>
        </w:rPr>
        <w:object w:dxaOrig="180" w:dyaOrig="285" w14:anchorId="2C35FCE6">
          <v:shape id="_x0000_i2134" type="#_x0000_t75" style="width:9pt;height:14.25pt" o:ole="">
            <v:imagedata r:id="rId131" o:title=""/>
          </v:shape>
          <o:OLEObject Type="Embed" ProgID="Equation.DSMT4" ShapeID="_x0000_i2134" DrawAspect="Content" ObjectID="_1689142145" r:id="rId13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b/>
          <w:position w:val="-4"/>
          <w:sz w:val="24"/>
          <w:szCs w:val="24"/>
        </w:rPr>
        <w:object w:dxaOrig="135" w:dyaOrig="255" w14:anchorId="2E33C0EC">
          <v:shape id="_x0000_i2135" type="#_x0000_t75" style="width:6.75pt;height:12.75pt" o:ole="">
            <v:imagedata r:id="rId133" o:title=""/>
          </v:shape>
          <o:OLEObject Type="Embed" ProgID="Equation.DSMT4" ShapeID="_x0000_i2135" DrawAspect="Content" ObjectID="_1689142146" r:id="rId134"/>
        </w:object>
      </w:r>
      <w:r w:rsidRPr="002758F1">
        <w:rPr>
          <w:rFonts w:ascii="Chu Van An" w:hAnsi="Chu Van An" w:cs="Chu Van An"/>
          <w:b/>
          <w:sz w:val="24"/>
          <w:szCs w:val="24"/>
        </w:rPr>
        <w:t>.</w:t>
      </w:r>
    </w:p>
    <w:p w14:paraId="20842CB1" w14:textId="77777777" w:rsidR="000F6528" w:rsidRPr="002758F1" w:rsidRDefault="000F6528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9B34956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Điều kiện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980" w:dyaOrig="315" w14:anchorId="127CEE83">
          <v:shape id="_x0000_i2136" type="#_x0000_t75" style="width:99pt;height:15.75pt" o:ole="">
            <v:imagedata r:id="rId135" o:title=""/>
          </v:shape>
          <o:OLEObject Type="Embed" ProgID="Equation.DSMT4" ShapeID="_x0000_i2136" DrawAspect="Content" ObjectID="_1689142147" r:id="rId136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3E112336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2758F1">
        <w:rPr>
          <w:rFonts w:ascii="Chu Van An" w:hAnsi="Chu Van An" w:cs="Chu Van An"/>
          <w:sz w:val="24"/>
          <w:szCs w:val="24"/>
        </w:rPr>
        <w:t xml:space="preserve">Khi đó </w:t>
      </w:r>
      <w:r w:rsidRPr="002758F1">
        <w:rPr>
          <w:rFonts w:ascii="Chu Van An" w:hAnsi="Chu Van An" w:cs="Chu Van An"/>
          <w:position w:val="-28"/>
          <w:sz w:val="24"/>
          <w:szCs w:val="24"/>
          <w:lang w:val="pt-BR"/>
        </w:rPr>
        <w:object w:dxaOrig="3420" w:dyaOrig="705" w14:anchorId="5DD6C3B9">
          <v:shape id="_x0000_i2137" type="#_x0000_t75" style="width:171pt;height:35.25pt" o:ole="">
            <v:imagedata r:id="rId137" o:title=""/>
          </v:shape>
          <o:OLEObject Type="Embed" ProgID="Equation.DSMT4" ShapeID="_x0000_i2137" DrawAspect="Content" ObjectID="_1689142148" r:id="rId138"/>
        </w:object>
      </w:r>
      <w:r w:rsidRPr="002758F1">
        <w:rPr>
          <w:rFonts w:ascii="Chu Van An" w:hAnsi="Chu Van An" w:cs="Chu Van An"/>
          <w:position w:val="-30"/>
          <w:sz w:val="24"/>
          <w:szCs w:val="24"/>
          <w:lang w:val="pt-BR"/>
        </w:rPr>
        <w:object w:dxaOrig="2700" w:dyaOrig="735" w14:anchorId="131F6986">
          <v:shape id="_x0000_i2138" type="#_x0000_t75" style="width:135pt;height:36.75pt" o:ole="">
            <v:imagedata r:id="rId139" o:title=""/>
          </v:shape>
          <o:OLEObject Type="Embed" ProgID="Equation.DSMT4" ShapeID="_x0000_i2138" DrawAspect="Content" ObjectID="_1689142149" r:id="rId140"/>
        </w:object>
      </w:r>
    </w:p>
    <w:p w14:paraId="3280A696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2758F1">
        <w:rPr>
          <w:rFonts w:ascii="Chu Van An" w:hAnsi="Chu Van An" w:cs="Chu Van An"/>
          <w:sz w:val="24"/>
          <w:szCs w:val="24"/>
          <w:lang w:val="pt-BR"/>
        </w:rPr>
        <w:lastRenderedPageBreak/>
        <w:t xml:space="preserve">Đối chiếu với điều kiện ta được </w:t>
      </w:r>
      <w:r w:rsidRPr="002758F1">
        <w:rPr>
          <w:rFonts w:ascii="Chu Van An" w:hAnsi="Chu Van An" w:cs="Chu Van An"/>
          <w:position w:val="-6"/>
          <w:sz w:val="24"/>
          <w:szCs w:val="24"/>
          <w:lang w:val="pt-BR"/>
        </w:rPr>
        <w:object w:dxaOrig="675" w:dyaOrig="285" w14:anchorId="372000F0">
          <v:shape id="_x0000_i2139" type="#_x0000_t75" style="width:33.75pt;height:14.25pt" o:ole="">
            <v:imagedata r:id="rId141" o:title=""/>
          </v:shape>
          <o:OLEObject Type="Embed" ProgID="Equation.DSMT4" ShapeID="_x0000_i2139" DrawAspect="Content" ObjectID="_1689142150" r:id="rId142"/>
        </w:object>
      </w:r>
      <w:r w:rsidRPr="002758F1">
        <w:rPr>
          <w:rFonts w:ascii="Chu Van An" w:hAnsi="Chu Van An" w:cs="Chu Van An"/>
          <w:sz w:val="24"/>
          <w:szCs w:val="24"/>
          <w:lang w:val="pt-BR"/>
        </w:rPr>
        <w:t xml:space="preserve"> thỏa mãn và </w:t>
      </w:r>
      <w:r w:rsidRPr="002758F1">
        <w:rPr>
          <w:rFonts w:ascii="Chu Van An" w:hAnsi="Chu Van An" w:cs="Chu Van An"/>
          <w:position w:val="-6"/>
          <w:sz w:val="24"/>
          <w:szCs w:val="24"/>
          <w:lang w:val="pt-BR"/>
        </w:rPr>
        <w:object w:dxaOrig="570" w:dyaOrig="285" w14:anchorId="61D0C70F">
          <v:shape id="_x0000_i2140" type="#_x0000_t75" style="width:28.5pt;height:14.25pt" o:ole="">
            <v:imagedata r:id="rId143" o:title=""/>
          </v:shape>
          <o:OLEObject Type="Embed" ProgID="Equation.DSMT4" ShapeID="_x0000_i2140" DrawAspect="Content" ObjectID="_1689142151" r:id="rId144"/>
        </w:object>
      </w:r>
      <w:r w:rsidRPr="002758F1">
        <w:rPr>
          <w:rFonts w:ascii="Chu Van An" w:hAnsi="Chu Van An" w:cs="Chu Van An"/>
          <w:sz w:val="24"/>
          <w:szCs w:val="24"/>
          <w:lang w:val="pt-BR"/>
        </w:rPr>
        <w:t xml:space="preserve"> bị loại.</w:t>
      </w:r>
    </w:p>
    <w:p w14:paraId="0C83856A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2758F1">
        <w:rPr>
          <w:rFonts w:ascii="Chu Van An" w:hAnsi="Chu Van An" w:cs="Chu Van An"/>
          <w:sz w:val="24"/>
          <w:szCs w:val="24"/>
          <w:lang w:val="pt-BR"/>
        </w:rPr>
        <w:t xml:space="preserve">Vậy phương trình đã cho có một nghiệm là </w:t>
      </w:r>
      <w:r w:rsidRPr="002758F1">
        <w:rPr>
          <w:rFonts w:ascii="Chu Van An" w:hAnsi="Chu Van An" w:cs="Chu Van An"/>
          <w:position w:val="-6"/>
          <w:sz w:val="24"/>
          <w:szCs w:val="24"/>
          <w:lang w:val="pt-BR"/>
        </w:rPr>
        <w:object w:dxaOrig="675" w:dyaOrig="285" w14:anchorId="21717C6B">
          <v:shape id="_x0000_i2141" type="#_x0000_t75" style="width:33.75pt;height:14.25pt" o:ole="">
            <v:imagedata r:id="rId145" o:title=""/>
          </v:shape>
          <o:OLEObject Type="Embed" ProgID="Equation.DSMT4" ShapeID="_x0000_i2141" DrawAspect="Content" ObjectID="_1689142152" r:id="rId146"/>
        </w:object>
      </w:r>
      <w:r w:rsidRPr="002758F1">
        <w:rPr>
          <w:rFonts w:ascii="Chu Van An" w:hAnsi="Chu Van An" w:cs="Chu Van An"/>
          <w:sz w:val="24"/>
          <w:szCs w:val="24"/>
          <w:lang w:val="pt-BR"/>
        </w:rPr>
        <w:t>.</w:t>
      </w:r>
    </w:p>
    <w:p w14:paraId="2CA1DA79" w14:textId="77777777" w:rsidR="000F6528" w:rsidRPr="002758F1" w:rsidRDefault="000F6528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>Câu 2: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Biết phương trình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1830" w:dyaOrig="615" w14:anchorId="19BED2EA">
          <v:shape id="_x0000_i2142" type="#_x0000_t75" style="width:91.5pt;height:30.75pt" o:ole="">
            <v:imagedata r:id="rId147" o:title=""/>
          </v:shape>
          <o:OLEObject Type="Embed" ProgID="Equation.DSMT4" ShapeID="_x0000_i2142" DrawAspect="Content" ObjectID="_1689142153" r:id="rId148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có một nghiệm là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765" w:dyaOrig="675" w14:anchorId="48AE1DC5">
          <v:shape id="_x0000_i2143" type="#_x0000_t75" style="width:38.25pt;height:33.75pt" o:ole="">
            <v:imagedata r:id="rId149" o:title=""/>
          </v:shape>
          <o:OLEObject Type="Embed" ProgID="Equation.DSMT4" ShapeID="_x0000_i2143" DrawAspect="Content" ObjectID="_1689142154" r:id="rId150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, với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10" w:dyaOrig="225" w14:anchorId="5AB8E256">
          <v:shape id="_x0000_i2144" type="#_x0000_t75" style="width:10.5pt;height:11.25pt" o:ole="">
            <v:imagedata r:id="rId151" o:title=""/>
          </v:shape>
          <o:OLEObject Type="Embed" ProgID="Equation.DSMT4" ShapeID="_x0000_i2144" DrawAspect="Content" ObjectID="_1689142155" r:id="rId152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10" w:dyaOrig="270" w14:anchorId="01CFD9EF">
          <v:shape id="_x0000_i2145" type="#_x0000_t75" style="width:10.5pt;height:13.5pt" o:ole="">
            <v:imagedata r:id="rId153" o:title=""/>
          </v:shape>
          <o:OLEObject Type="Embed" ProgID="Equation.DSMT4" ShapeID="_x0000_i2145" DrawAspect="Content" ObjectID="_1689142156" r:id="rId154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80" w:dyaOrig="225" w14:anchorId="1DE84D64">
          <v:shape id="_x0000_i2146" type="#_x0000_t75" style="width:9pt;height:11.25pt" o:ole="">
            <v:imagedata r:id="rId155" o:title=""/>
          </v:shape>
          <o:OLEObject Type="Embed" ProgID="Equation.DSMT4" ShapeID="_x0000_i2146" DrawAspect="Content" ObjectID="_1689142157" r:id="rId156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nguyên dương và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255" w:dyaOrig="630" w14:anchorId="73EDA535">
          <v:shape id="_x0000_i2147" type="#_x0000_t75" style="width:12.75pt;height:31.5pt" o:ole="">
            <v:imagedata r:id="rId157" o:title=""/>
          </v:shape>
          <o:OLEObject Type="Embed" ProgID="Equation.DSMT4" ShapeID="_x0000_i2147" DrawAspect="Content" ObjectID="_1689142158" r:id="rId158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tối giản. Tính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485" w:dyaOrig="270" w14:anchorId="7EE7D5B7">
          <v:shape id="_x0000_i2148" type="#_x0000_t75" style="width:74.25pt;height:13.5pt" o:ole="">
            <v:imagedata r:id="rId159" o:title=""/>
          </v:shape>
          <o:OLEObject Type="Embed" ProgID="Equation.DSMT4" ShapeID="_x0000_i2148" DrawAspect="Content" ObjectID="_1689142159" r:id="rId160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.</w:t>
      </w:r>
    </w:p>
    <w:p w14:paraId="584718D1" w14:textId="77777777" w:rsidR="000F6528" w:rsidRPr="002758F1" w:rsidRDefault="000F6528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585" w:dyaOrig="270" w14:anchorId="1EFECA3D">
          <v:shape id="_x0000_i2149" type="#_x0000_t75" style="width:29.25pt;height:13.5pt" o:ole="">
            <v:imagedata r:id="rId161" o:title=""/>
          </v:shape>
          <o:OLEObject Type="Embed" ProgID="Equation.DSMT4" ShapeID="_x0000_i2149" DrawAspect="Content" ObjectID="_1689142160" r:id="rId162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2758F1">
        <w:rPr>
          <w:rFonts w:ascii="Chu Van An" w:hAnsi="Chu Van An" w:cs="Chu Van An"/>
          <w:sz w:val="24"/>
          <w:szCs w:val="24"/>
          <w:lang w:val="fr-FR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758F1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705" w:dyaOrig="270" w14:anchorId="2FA14A45">
          <v:shape id="_x0000_i2150" type="#_x0000_t75" style="width:35.25pt;height:13.5pt" o:ole="">
            <v:imagedata r:id="rId163" o:title=""/>
          </v:shape>
          <o:OLEObject Type="Embed" ProgID="Equation.DSMT4" ShapeID="_x0000_i2150" DrawAspect="Content" ObjectID="_1689142161" r:id="rId164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2758F1">
        <w:rPr>
          <w:rFonts w:ascii="Chu Van An" w:hAnsi="Chu Van An" w:cs="Chu Van An"/>
          <w:sz w:val="24"/>
          <w:szCs w:val="24"/>
          <w:lang w:val="fr-FR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2758F1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540" w:dyaOrig="270" w14:anchorId="59AB172D">
          <v:shape id="_x0000_i2151" type="#_x0000_t75" style="width:27pt;height:13.5pt" o:ole="">
            <v:imagedata r:id="rId165" o:title=""/>
          </v:shape>
          <o:OLEObject Type="Embed" ProgID="Equation.DSMT4" ShapeID="_x0000_i2151" DrawAspect="Content" ObjectID="_1689142162" r:id="rId166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2758F1">
        <w:rPr>
          <w:rFonts w:ascii="Chu Van An" w:hAnsi="Chu Van An" w:cs="Chu Van An"/>
          <w:sz w:val="24"/>
          <w:szCs w:val="24"/>
          <w:lang w:val="fr-FR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705" w:dyaOrig="270" w14:anchorId="13A4F896">
          <v:shape id="_x0000_i2152" type="#_x0000_t75" style="width:35.25pt;height:13.5pt" o:ole="">
            <v:imagedata r:id="rId167" o:title=""/>
          </v:shape>
          <o:OLEObject Type="Embed" ProgID="Equation.DSMT4" ShapeID="_x0000_i2152" DrawAspect="Content" ObjectID="_1689142163" r:id="rId168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3A8FE0FE" w14:textId="77777777" w:rsidR="000F6528" w:rsidRPr="002758F1" w:rsidRDefault="000F6528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3CB74CA9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 xml:space="preserve">Điều kiện xác định: </w:t>
      </w:r>
      <w:r w:rsidRPr="002758F1">
        <w:rPr>
          <w:rFonts w:ascii="Chu Van An" w:hAnsi="Chu Van An" w:cs="Chu Van An"/>
          <w:position w:val="-44"/>
          <w:sz w:val="24"/>
          <w:szCs w:val="24"/>
        </w:rPr>
        <w:object w:dxaOrig="795" w:dyaOrig="1005" w14:anchorId="3AE140CC">
          <v:shape id="_x0000_i2153" type="#_x0000_t75" style="width:39.75pt;height:50.25pt" o:ole="">
            <v:imagedata r:id="rId169" o:title=""/>
          </v:shape>
          <o:OLEObject Type="Embed" ProgID="Equation.DSMT4" ShapeID="_x0000_i2153" DrawAspect="Content" ObjectID="_1689142164" r:id="rId170"/>
        </w:object>
      </w:r>
    </w:p>
    <w:p w14:paraId="5F04C7CF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 xml:space="preserve">Khi đó, phương trình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1830" w:dyaOrig="615" w14:anchorId="6E7FB5B0">
          <v:shape id="_x0000_i2154" type="#_x0000_t75" style="width:91.5pt;height:30.75pt" o:ole="">
            <v:imagedata r:id="rId171" o:title=""/>
          </v:shape>
          <o:OLEObject Type="Embed" ProgID="Equation.DSMT4" ShapeID="_x0000_i2154" DrawAspect="Content" ObjectID="_1689142165" r:id="rId172"/>
        </w:objec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3900" w:dyaOrig="405" w14:anchorId="346A0A23">
          <v:shape id="_x0000_i2155" type="#_x0000_t75" style="width:195pt;height:20.25pt" o:ole="">
            <v:imagedata r:id="rId173" o:title=""/>
          </v:shape>
          <o:OLEObject Type="Embed" ProgID="Equation.DSMT4" ShapeID="_x0000_i2155" DrawAspect="Content" ObjectID="_1689142166" r:id="rId174"/>
        </w:objec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965" w:dyaOrig="315" w14:anchorId="6313BB74">
          <v:shape id="_x0000_i2156" type="#_x0000_t75" style="width:98.25pt;height:15.75pt" o:ole="">
            <v:imagedata r:id="rId175" o:title=""/>
          </v:shape>
          <o:OLEObject Type="Embed" ProgID="Equation.DSMT4" ShapeID="_x0000_i2156" DrawAspect="Content" ObjectID="_1689142167" r:id="rId176"/>
        </w:object>
      </w:r>
      <w:r w:rsidRPr="002758F1">
        <w:rPr>
          <w:rFonts w:ascii="Chu Van An" w:hAnsi="Chu Van An" w:cs="Chu Van An"/>
          <w:position w:val="-64"/>
          <w:sz w:val="24"/>
          <w:szCs w:val="24"/>
        </w:rPr>
        <w:object w:dxaOrig="1710" w:dyaOrig="1395" w14:anchorId="070B29B6">
          <v:shape id="_x0000_i2157" type="#_x0000_t75" style="width:85.5pt;height:69.75pt" o:ole="">
            <v:imagedata r:id="rId177" o:title=""/>
          </v:shape>
          <o:OLEObject Type="Embed" ProgID="Equation.DSMT4" ShapeID="_x0000_i2157" DrawAspect="Content" ObjectID="_1689142168" r:id="rId178"/>
        </w:object>
      </w:r>
    </w:p>
    <w:p w14:paraId="557236ED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 xml:space="preserve">Vậy phương trình có hai nghiệm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1305" w:dyaOrig="675" w14:anchorId="524BD30E">
          <v:shape id="_x0000_i2158" type="#_x0000_t75" style="width:65.25pt;height:33.75pt" o:ole="">
            <v:imagedata r:id="rId179" o:title=""/>
          </v:shape>
          <o:OLEObject Type="Embed" ProgID="Equation.DSMT4" ShapeID="_x0000_i2158" DrawAspect="Content" ObjectID="_1689142169" r:id="rId180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1305" w:dyaOrig="675" w14:anchorId="41EC92CF">
          <v:shape id="_x0000_i2159" type="#_x0000_t75" style="width:65.25pt;height:33.75pt" o:ole="">
            <v:imagedata r:id="rId181" o:title=""/>
          </v:shape>
          <o:OLEObject Type="Embed" ProgID="Equation.DSMT4" ShapeID="_x0000_i2159" DrawAspect="Content" ObjectID="_1689142170" r:id="rId182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. Từ đó suy ra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45" w:dyaOrig="270" w14:anchorId="2BC8D70F">
          <v:shape id="_x0000_i2160" type="#_x0000_t75" style="width:32.25pt;height:13.5pt" o:ole="">
            <v:imagedata r:id="rId183" o:title=""/>
          </v:shape>
          <o:OLEObject Type="Embed" ProgID="Equation.DSMT4" ShapeID="_x0000_i2160" DrawAspect="Content" ObjectID="_1689142171" r:id="rId184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60" w:dyaOrig="270" w14:anchorId="52EF1558">
          <v:shape id="_x0000_i2161" type="#_x0000_t75" style="width:33pt;height:13.5pt" o:ole="">
            <v:imagedata r:id="rId185" o:title=""/>
          </v:shape>
          <o:OLEObject Type="Embed" ProgID="Equation.DSMT4" ShapeID="_x0000_i2161" DrawAspect="Content" ObjectID="_1689142172" r:id="rId186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45" w:dyaOrig="270" w14:anchorId="3912A1F8">
          <v:shape id="_x0000_i2162" type="#_x0000_t75" style="width:32.25pt;height:13.5pt" o:ole="">
            <v:imagedata r:id="rId187" o:title=""/>
          </v:shape>
          <o:OLEObject Type="Embed" ProgID="Equation.DSMT4" ShapeID="_x0000_i2162" DrawAspect="Content" ObjectID="_1689142173" r:id="rId188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. Vậy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690" w:dyaOrig="270" w14:anchorId="1ADC6822">
          <v:shape id="_x0000_i2163" type="#_x0000_t75" style="width:34.5pt;height:13.5pt" o:ole="">
            <v:imagedata r:id="rId189" o:title=""/>
          </v:shape>
          <o:OLEObject Type="Embed" ProgID="Equation.DSMT4" ShapeID="_x0000_i2163" DrawAspect="Content" ObjectID="_1689142174" r:id="rId190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.</w:t>
      </w:r>
    </w:p>
    <w:p w14:paraId="19B1FD10" w14:textId="77777777" w:rsidR="000F6528" w:rsidRPr="002758F1" w:rsidRDefault="000F6528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3: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Số nghiệm của phương trình </w:t>
      </w:r>
      <w:r w:rsidRPr="002758F1">
        <w:rPr>
          <w:rFonts w:ascii="Chu Van An" w:hAnsi="Chu Van An" w:cs="Chu Van An"/>
          <w:position w:val="-24"/>
          <w:sz w:val="24"/>
          <w:szCs w:val="24"/>
          <w:lang w:val="pt-BR"/>
        </w:rPr>
        <w:object w:dxaOrig="1400" w:dyaOrig="620" w14:anchorId="1493AD4E">
          <v:shape id="_x0000_i2164" type="#_x0000_t75" style="width:69.75pt;height:30.75pt" o:ole="">
            <v:imagedata r:id="rId191" o:title=""/>
          </v:shape>
          <o:OLEObject Type="Embed" ProgID="Equation.DSMT4" ShapeID="_x0000_i2164" DrawAspect="Content" ObjectID="_1689142175" r:id="rId192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là</w:t>
      </w:r>
    </w:p>
    <w:p w14:paraId="5C4615EB" w14:textId="77777777" w:rsidR="000F6528" w:rsidRPr="002758F1" w:rsidRDefault="000F6528" w:rsidP="002758F1">
      <w:pPr>
        <w:pStyle w:val="ListParagraph"/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</w:rPr>
        <w:object w:dxaOrig="180" w:dyaOrig="280" w14:anchorId="006C51B9">
          <v:shape id="_x0000_i2165" type="#_x0000_t75" style="width:9pt;height:14.25pt" o:ole="">
            <v:imagedata r:id="rId193" o:title=""/>
          </v:shape>
          <o:OLEObject Type="Embed" ProgID="Equation.DSMT4" ShapeID="_x0000_i2165" DrawAspect="Content" ObjectID="_1689142176" r:id="rId194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200" w:dyaOrig="280" w14:anchorId="5687C527">
          <v:shape id="_x0000_i2166" type="#_x0000_t75" style="width:9.75pt;height:14.25pt" o:ole="">
            <v:imagedata r:id="rId195" o:title=""/>
          </v:shape>
          <o:OLEObject Type="Embed" ProgID="Equation.DSMT4" ShapeID="_x0000_i2166" DrawAspect="Content" ObjectID="_1689142177" r:id="rId196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color w:val="000000"/>
          <w:position w:val="-4"/>
          <w:sz w:val="24"/>
          <w:szCs w:val="24"/>
        </w:rPr>
        <w:object w:dxaOrig="200" w:dyaOrig="260" w14:anchorId="31A343AF">
          <v:shape id="_x0000_i2167" type="#_x0000_t75" style="width:9.75pt;height:12.75pt" o:ole="">
            <v:imagedata r:id="rId197" o:title=""/>
          </v:shape>
          <o:OLEObject Type="Embed" ProgID="Equation.DSMT4" ShapeID="_x0000_i2167" DrawAspect="Content" ObjectID="_1689142178" r:id="rId19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140" w:dyaOrig="260" w14:anchorId="5F685FB2">
          <v:shape id="_x0000_i2168" type="#_x0000_t75" style="width:6.75pt;height:12.75pt" o:ole="">
            <v:imagedata r:id="rId199" o:title=""/>
          </v:shape>
          <o:OLEObject Type="Embed" ProgID="Equation.DSMT4" ShapeID="_x0000_i2168" DrawAspect="Content" ObjectID="_1689142179" r:id="rId20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07C3C0AD" w14:textId="77777777" w:rsidR="000F6528" w:rsidRPr="002758F1" w:rsidRDefault="000F6528" w:rsidP="002758F1">
      <w:pPr>
        <w:spacing w:before="12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BC35A53" w14:textId="77777777" w:rsidR="000F6528" w:rsidRPr="002758F1" w:rsidRDefault="000F6528" w:rsidP="002758F1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Điều kiện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  <w:lang w:val="nl-NL"/>
        </w:rPr>
        <w:object w:dxaOrig="980" w:dyaOrig="320" w14:anchorId="422C28AC">
          <v:shape id="_x0000_i2169" type="#_x0000_t75" style="width:48.75pt;height:15.75pt" o:ole="">
            <v:imagedata r:id="rId201" o:title=""/>
          </v:shape>
          <o:OLEObject Type="Embed" ProgID="Equation.DSMT4" ShapeID="_x0000_i2169" DrawAspect="Content" ObjectID="_1689142180" r:id="rId20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106D2C2C" w14:textId="77777777" w:rsidR="000F6528" w:rsidRPr="002758F1" w:rsidRDefault="000F6528" w:rsidP="002758F1">
      <w:pPr>
        <w:spacing w:line="240" w:lineRule="auto"/>
        <w:ind w:left="992"/>
        <w:contextualSpacing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Với điều kiện trên, ta có: </w:t>
      </w:r>
      <w:r w:rsidRPr="002758F1">
        <w:rPr>
          <w:rFonts w:ascii="Chu Van An" w:hAnsi="Chu Van An" w:cs="Chu Van An"/>
          <w:color w:val="000000"/>
          <w:position w:val="-24"/>
          <w:sz w:val="24"/>
          <w:szCs w:val="24"/>
          <w:lang w:val="pt-BR"/>
        </w:rPr>
        <w:object w:dxaOrig="1400" w:dyaOrig="620" w14:anchorId="332135BD">
          <v:shape id="_x0000_i2170" type="#_x0000_t75" style="width:69.75pt;height:30.75pt" o:ole="">
            <v:imagedata r:id="rId191" o:title=""/>
          </v:shape>
          <o:OLEObject Type="Embed" ProgID="Equation.DSMT4" ShapeID="_x0000_i2170" DrawAspect="Content" ObjectID="_1689142181" r:id="rId203"/>
        </w:object>
      </w:r>
      <w:r w:rsidRPr="002758F1">
        <w:rPr>
          <w:rFonts w:ascii="Chu Van An" w:hAnsi="Chu Van An" w:cs="Chu Van An"/>
          <w:color w:val="000000"/>
          <w:position w:val="-14"/>
          <w:sz w:val="24"/>
          <w:szCs w:val="24"/>
          <w:lang w:val="pt-BR"/>
        </w:rPr>
        <w:object w:dxaOrig="2000" w:dyaOrig="400" w14:anchorId="1C1752AD">
          <v:shape id="_x0000_i2171" type="#_x0000_t75" style="width:99.75pt;height:20.25pt" o:ole="">
            <v:imagedata r:id="rId204" o:title=""/>
          </v:shape>
          <o:OLEObject Type="Embed" ProgID="Equation.DSMT4" ShapeID="_x0000_i2171" DrawAspect="Content" ObjectID="_1689142182" r:id="rId205"/>
        </w:object>
      </w:r>
      <w:r w:rsidRPr="002758F1">
        <w:rPr>
          <w:rFonts w:ascii="Chu Van An" w:hAnsi="Chu Van An" w:cs="Chu Van An"/>
          <w:color w:val="000000"/>
          <w:position w:val="-30"/>
          <w:sz w:val="24"/>
          <w:szCs w:val="24"/>
          <w:lang w:val="pt-BR"/>
        </w:rPr>
        <w:object w:dxaOrig="2700" w:dyaOrig="720" w14:anchorId="45CB8778">
          <v:shape id="_x0000_i2172" type="#_x0000_t75" style="width:135pt;height:36pt" o:ole="">
            <v:imagedata r:id="rId206" o:title=""/>
          </v:shape>
          <o:OLEObject Type="Embed" ProgID="Equation.DSMT4" ShapeID="_x0000_i2172" DrawAspect="Content" ObjectID="_1689142183" r:id="rId207"/>
        </w:object>
      </w:r>
    </w:p>
    <w:p w14:paraId="47445DF0" w14:textId="77777777" w:rsidR="000F6528" w:rsidRPr="002758F1" w:rsidRDefault="000F6528" w:rsidP="002758F1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2758F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Kết hợp với điều kiện suy ra là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  <w:lang w:val="pt-BR"/>
        </w:rPr>
        <w:object w:dxaOrig="680" w:dyaOrig="280" w14:anchorId="2C18F185">
          <v:shape id="_x0000_i2173" type="#_x0000_t75" style="width:33.75pt;height:14.25pt" o:ole="">
            <v:imagedata r:id="rId208" o:title=""/>
          </v:shape>
          <o:OLEObject Type="Embed" ProgID="Equation.DSMT4" ShapeID="_x0000_i2173" DrawAspect="Content" ObjectID="_1689142184" r:id="rId209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nghiệm của phương trình đã cho</w:t>
      </w:r>
      <w:r w:rsidRPr="002758F1">
        <w:rPr>
          <w:rFonts w:ascii="Chu Van An" w:hAnsi="Chu Van An" w:cs="Chu Van An"/>
          <w:sz w:val="24"/>
          <w:szCs w:val="24"/>
          <w:lang w:val="pt-BR"/>
        </w:rPr>
        <w:t>.</w:t>
      </w:r>
    </w:p>
    <w:p w14:paraId="24D4A4BE" w14:textId="77777777" w:rsidR="000F6528" w:rsidRPr="002758F1" w:rsidRDefault="000F6528" w:rsidP="002758F1">
      <w:pPr>
        <w:spacing w:line="240" w:lineRule="auto"/>
        <w:ind w:left="992"/>
        <w:contextualSpacing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2758F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Hay phương trình đã cho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140" w:dyaOrig="260" w14:anchorId="53F63682">
          <v:shape id="_x0000_i2174" type="#_x0000_t75" style="width:6.75pt;height:12.75pt" o:ole="">
            <v:imagedata r:id="rId199" o:title=""/>
          </v:shape>
          <o:OLEObject Type="Embed" ProgID="Equation.DSMT4" ShapeID="_x0000_i2174" DrawAspect="Content" ObjectID="_1689142185" r:id="rId210"/>
        </w:objec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758F1">
        <w:rPr>
          <w:rFonts w:ascii="Chu Van An" w:hAnsi="Chu Van An" w:cs="Chu Van An"/>
          <w:color w:val="000000"/>
          <w:sz w:val="24"/>
          <w:szCs w:val="24"/>
          <w:lang w:val="pt-BR"/>
        </w:rPr>
        <w:t>có nghiệm.</w:t>
      </w:r>
    </w:p>
    <w:p w14:paraId="0CC0DDBA" w14:textId="77777777" w:rsidR="000F6528" w:rsidRPr="002758F1" w:rsidRDefault="000F6528" w:rsidP="002758F1">
      <w:pPr>
        <w:spacing w:line="240" w:lineRule="auto"/>
        <w:ind w:left="992"/>
        <w:contextualSpacing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</w:p>
    <w:p w14:paraId="5E06CDBC" w14:textId="77777777" w:rsidR="000F6528" w:rsidRPr="002758F1" w:rsidRDefault="000F6528" w:rsidP="002758F1">
      <w:pPr>
        <w:spacing w:line="240" w:lineRule="auto"/>
        <w:ind w:left="992"/>
        <w:contextualSpacing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</w:p>
    <w:p w14:paraId="460F82BB" w14:textId="77777777" w:rsidR="000F6528" w:rsidRPr="002758F1" w:rsidRDefault="000F6528" w:rsidP="002758F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</w:rPr>
      </w:pPr>
    </w:p>
    <w:p w14:paraId="5C172D2D" w14:textId="77777777" w:rsidR="000F6528" w:rsidRPr="002758F1" w:rsidRDefault="000F6528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4: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Tích tất cả các nghiệm của phương trình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2460" w:dyaOrig="615" w14:anchorId="27960619">
          <v:shape id="_x0000_i2175" type="#_x0000_t75" style="width:123pt;height:30.75pt" o:ole="">
            <v:imagedata r:id="rId211" o:title=""/>
          </v:shape>
          <o:OLEObject Type="Embed" ProgID="Equation.DSMT4" ShapeID="_x0000_i2175" DrawAspect="Content" ObjectID="_1689142186" r:id="rId212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</w:t>
      </w:r>
    </w:p>
    <w:p w14:paraId="002D111C" w14:textId="77777777" w:rsidR="000F6528" w:rsidRPr="002758F1" w:rsidRDefault="000F6528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758F1">
        <w:rPr>
          <w:rFonts w:ascii="Chu Van An" w:hAnsi="Chu Van An" w:cs="Chu Van An"/>
          <w:color w:val="000000"/>
          <w:position w:val="-4"/>
          <w:sz w:val="24"/>
          <w:szCs w:val="24"/>
        </w:rPr>
        <w:object w:dxaOrig="135" w:dyaOrig="255" w14:anchorId="4174C400">
          <v:shape id="_x0000_i2176" type="#_x0000_t75" style="width:6.75pt;height:12.75pt" o:ole="">
            <v:imagedata r:id="rId213" o:title=""/>
          </v:shape>
          <o:OLEObject Type="Embed" ProgID="Equation.DSMT4" ShapeID="_x0000_i2176" DrawAspect="Content" ObjectID="_1689142187" r:id="rId214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</w:rPr>
        <w:object w:dxaOrig="195" w:dyaOrig="285" w14:anchorId="37900273">
          <v:shape id="_x0000_i2177" type="#_x0000_t75" style="width:9.75pt;height:14.25pt" o:ole="">
            <v:imagedata r:id="rId215" o:title=""/>
          </v:shape>
          <o:OLEObject Type="Embed" ProgID="Equation.DSMT4" ShapeID="_x0000_i2177" DrawAspect="Content" ObjectID="_1689142188" r:id="rId216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color w:val="000000"/>
          <w:position w:val="-4"/>
          <w:sz w:val="24"/>
          <w:szCs w:val="24"/>
        </w:rPr>
        <w:object w:dxaOrig="300" w:dyaOrig="255" w14:anchorId="2ABAD670">
          <v:shape id="_x0000_i2178" type="#_x0000_t75" style="width:15pt;height:12.75pt" o:ole="">
            <v:imagedata r:id="rId217" o:title=""/>
          </v:shape>
          <o:OLEObject Type="Embed" ProgID="Equation.DSMT4" ShapeID="_x0000_i2178" DrawAspect="Content" ObjectID="_1689142189" r:id="rId218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color w:val="000000"/>
          <w:position w:val="-24"/>
          <w:sz w:val="24"/>
          <w:szCs w:val="24"/>
        </w:rPr>
        <w:object w:dxaOrig="405" w:dyaOrig="615" w14:anchorId="5CC1464D">
          <v:shape id="_x0000_i2179" type="#_x0000_t75" style="width:20.25pt;height:30.75pt" o:ole="">
            <v:imagedata r:id="rId219" o:title=""/>
          </v:shape>
          <o:OLEObject Type="Embed" ProgID="Equation.DSMT4" ShapeID="_x0000_i2179" DrawAspect="Content" ObjectID="_1689142190" r:id="rId220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BF61904" w14:textId="77777777" w:rsidR="000F6528" w:rsidRPr="002758F1" w:rsidRDefault="000F6528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B2A90FD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Điều kiện: </w:t>
      </w:r>
      <w:r w:rsidRPr="002758F1">
        <w:rPr>
          <w:rFonts w:ascii="Chu Van An" w:hAnsi="Chu Van An" w:cs="Chu Van An"/>
          <w:position w:val="-34"/>
          <w:sz w:val="24"/>
          <w:szCs w:val="24"/>
        </w:rPr>
        <w:object w:dxaOrig="2580" w:dyaOrig="795" w14:anchorId="7DB2D9FA">
          <v:shape id="_x0000_i2180" type="#_x0000_t75" style="width:129pt;height:39.75pt" o:ole="">
            <v:imagedata r:id="rId221" o:title=""/>
          </v:shape>
          <o:OLEObject Type="Embed" ProgID="Equation.DSMT4" ShapeID="_x0000_i2180" DrawAspect="Content" ObjectID="_1689142191" r:id="rId22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B08F64D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sz w:val="24"/>
          <w:szCs w:val="24"/>
        </w:rPr>
        <w:lastRenderedPageBreak/>
        <w:t xml:space="preserve">Đặt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960" w:dyaOrig="300" w14:anchorId="51613C23">
          <v:shape id="_x0000_i2181" type="#_x0000_t75" style="width:48pt;height:15pt" o:ole="">
            <v:imagedata r:id="rId223" o:title=""/>
          </v:shape>
          <o:OLEObject Type="Embed" ProgID="Equation.DSMT4" ShapeID="_x0000_i2181" DrawAspect="Content" ObjectID="_1689142192" r:id="rId224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 với </w:t>
      </w:r>
      <w:r w:rsidRPr="002758F1">
        <w:rPr>
          <w:rFonts w:ascii="Chu Van An" w:hAnsi="Chu Van An" w:cs="Chu Van An"/>
          <w:position w:val="-6"/>
          <w:sz w:val="24"/>
          <w:szCs w:val="24"/>
          <w:lang w:val="vi-VN"/>
        </w:rPr>
        <w:object w:dxaOrig="645" w:dyaOrig="285" w14:anchorId="1A4CEF59">
          <v:shape id="_x0000_i2182" type="#_x0000_t75" style="width:32.25pt;height:14.25pt" o:ole="">
            <v:imagedata r:id="rId225" o:title=""/>
          </v:shape>
          <o:OLEObject Type="Embed" ProgID="Equation.DSMT4" ShapeID="_x0000_i2182" DrawAspect="Content" ObjectID="_1689142193" r:id="rId226"/>
        </w:object>
      </w:r>
    </w:p>
    <w:p w14:paraId="21DDD140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Phương trình trở thành: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1485" w:dyaOrig="615" w14:anchorId="1486DAA3">
          <v:shape id="_x0000_i2183" type="#_x0000_t75" style="width:74.25pt;height:30.75pt" o:ole="">
            <v:imagedata r:id="rId227" o:title=""/>
          </v:shape>
          <o:OLEObject Type="Embed" ProgID="Equation.DSMT4" ShapeID="_x0000_i2183" DrawAspect="Content" ObjectID="_1689142194" r:id="rId228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3030" w:dyaOrig="405" w14:anchorId="147E66A0">
          <v:shape id="_x0000_i2184" type="#_x0000_t75" style="width:151.5pt;height:20.25pt" o:ole="">
            <v:imagedata r:id="rId229" o:title=""/>
          </v:shape>
          <o:OLEObject Type="Embed" ProgID="Equation.DSMT4" ShapeID="_x0000_i2184" DrawAspect="Content" ObjectID="_1689142195" r:id="rId230"/>
        </w:objec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725" w:dyaOrig="300" w14:anchorId="5033BF92">
          <v:shape id="_x0000_i2185" type="#_x0000_t75" style="width:86.25pt;height:15pt" o:ole="">
            <v:imagedata r:id="rId231" o:title=""/>
          </v:shape>
          <o:OLEObject Type="Embed" ProgID="Equation.DSMT4" ShapeID="_x0000_i2185" DrawAspect="Content" ObjectID="_1689142196" r:id="rId23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55B13FAB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Khi đó: </w:t>
      </w:r>
      <w:r w:rsidRPr="002758F1">
        <w:rPr>
          <w:rFonts w:ascii="Chu Van An" w:hAnsi="Chu Van An" w:cs="Chu Van An"/>
          <w:position w:val="-30"/>
          <w:sz w:val="24"/>
          <w:szCs w:val="24"/>
        </w:rPr>
        <w:object w:dxaOrig="2055" w:dyaOrig="735" w14:anchorId="6C492DC3">
          <v:shape id="_x0000_i2186" type="#_x0000_t75" style="width:102.75pt;height:36.75pt" o:ole="">
            <v:imagedata r:id="rId233" o:title=""/>
          </v:shape>
          <o:OLEObject Type="Embed" ProgID="Equation.DSMT4" ShapeID="_x0000_i2186" DrawAspect="Content" ObjectID="_1689142197" r:id="rId234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. </w:t>
      </w:r>
      <w:r w:rsidRPr="002758F1">
        <w:rPr>
          <w:rFonts w:ascii="Chu Van An" w:hAnsi="Chu Van An" w:cs="Chu Van An"/>
          <w:sz w:val="24"/>
          <w:szCs w:val="24"/>
        </w:rPr>
        <w:t xml:space="preserve">Vậy tích các nghiệm là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</w:rPr>
        <w:object w:dxaOrig="195" w:dyaOrig="285" w14:anchorId="4E6D76FE">
          <v:shape id="_x0000_i2187" type="#_x0000_t75" style="width:9.75pt;height:14.25pt" o:ole="">
            <v:imagedata r:id="rId215" o:title=""/>
          </v:shape>
          <o:OLEObject Type="Embed" ProgID="Equation.DSMT4" ShapeID="_x0000_i2187" DrawAspect="Content" ObjectID="_1689142198" r:id="rId235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BE45E8A" w14:textId="77777777" w:rsidR="000F6528" w:rsidRPr="002758F1" w:rsidRDefault="000F6528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5: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>Số nghiệm của phương trình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2880" w:dyaOrig="720" w14:anchorId="587AD081">
          <v:shape id="_x0000_i2188" type="#_x0000_t75" style="width:2in;height:36pt" o:ole="">
            <v:imagedata r:id="rId236" o:title=""/>
          </v:shape>
          <o:OLEObject Type="Embed" ProgID="Equation.DSMT4" ShapeID="_x0000_i2188" DrawAspect="Content" ObjectID="_1689142199" r:id="rId23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</w:t>
      </w:r>
    </w:p>
    <w:p w14:paraId="530B7853" w14:textId="77777777" w:rsidR="000F6528" w:rsidRPr="002758F1" w:rsidRDefault="000F6528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position w:val="-6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position w:val="-6"/>
          <w:sz w:val="24"/>
          <w:szCs w:val="24"/>
        </w:rPr>
        <w:t>2.</w:t>
      </w:r>
      <w:r w:rsidRPr="002758F1">
        <w:rPr>
          <w:rFonts w:ascii="Chu Van An" w:hAnsi="Chu Van An" w:cs="Chu Van An"/>
          <w:position w:val="-6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position w:val="-6"/>
          <w:sz w:val="24"/>
          <w:szCs w:val="24"/>
        </w:rPr>
        <w:t>3.</w:t>
      </w:r>
      <w:r w:rsidRPr="002758F1">
        <w:rPr>
          <w:rFonts w:ascii="Chu Van An" w:hAnsi="Chu Van An" w:cs="Chu Van An"/>
          <w:position w:val="-6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position w:val="-6"/>
          <w:sz w:val="24"/>
          <w:szCs w:val="24"/>
        </w:rPr>
        <w:t>1.</w:t>
      </w:r>
      <w:r w:rsidRPr="002758F1">
        <w:rPr>
          <w:rFonts w:ascii="Chu Van An" w:hAnsi="Chu Van An" w:cs="Chu Van An"/>
          <w:position w:val="-6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  <w:u w:val="single"/>
        </w:rPr>
        <w:t>D</w:t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position w:val="-6"/>
          <w:sz w:val="24"/>
          <w:szCs w:val="24"/>
        </w:rPr>
        <w:t>0.</w:t>
      </w:r>
    </w:p>
    <w:p w14:paraId="7A13D7B9" w14:textId="77777777" w:rsidR="000F6528" w:rsidRPr="002758F1" w:rsidRDefault="000F6528" w:rsidP="002758F1">
      <w:pPr>
        <w:tabs>
          <w:tab w:val="left" w:pos="1134"/>
          <w:tab w:val="left" w:pos="3402"/>
          <w:tab w:val="left" w:pos="5669"/>
          <w:tab w:val="left" w:pos="7937"/>
        </w:tabs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t>Lời giải</w:t>
      </w:r>
    </w:p>
    <w:p w14:paraId="6647D0A9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Điều kiện xác định </w:t>
      </w:r>
      <w:r w:rsidRPr="002758F1">
        <w:rPr>
          <w:rFonts w:ascii="Chu Van An" w:hAnsi="Chu Van An" w:cs="Chu Van An"/>
          <w:position w:val="-30"/>
          <w:sz w:val="24"/>
          <w:szCs w:val="24"/>
        </w:rPr>
        <w:object w:dxaOrig="720" w:dyaOrig="720" w14:anchorId="7A9DC3B8">
          <v:shape id="_x0000_i2189" type="#_x0000_t75" style="width:36pt;height:36pt" o:ole="">
            <v:imagedata r:id="rId238" o:title=""/>
          </v:shape>
          <o:OLEObject Type="Embed" ProgID="Equation.DSMT4" ShapeID="_x0000_i2189" DrawAspect="Content" ObjectID="_1689142200" r:id="rId239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6C1CD85B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24"/>
          <w:sz w:val="24"/>
          <w:szCs w:val="24"/>
        </w:rPr>
        <w:object w:dxaOrig="2880" w:dyaOrig="720" w14:anchorId="116A6867">
          <v:shape id="_x0000_i2190" type="#_x0000_t75" style="width:2in;height:36pt" o:ole="">
            <v:imagedata r:id="rId236" o:title=""/>
          </v:shape>
          <o:OLEObject Type="Embed" ProgID="Equation.DSMT4" ShapeID="_x0000_i2190" DrawAspect="Content" ObjectID="_1689142201" r:id="rId240"/>
        </w:object>
      </w:r>
    </w:p>
    <w:p w14:paraId="29A509A8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24"/>
          <w:sz w:val="24"/>
          <w:szCs w:val="24"/>
        </w:rPr>
        <w:object w:dxaOrig="1875" w:dyaOrig="720" w14:anchorId="3A33E2F4">
          <v:shape id="_x0000_i2191" type="#_x0000_t75" style="width:93.75pt;height:36pt" o:ole="">
            <v:imagedata r:id="rId241" o:title=""/>
          </v:shape>
          <o:OLEObject Type="Embed" ProgID="Equation.DSMT4" ShapeID="_x0000_i2191" DrawAspect="Content" ObjectID="_1689142202" r:id="rId242"/>
        </w:object>
      </w:r>
    </w:p>
    <w:p w14:paraId="3B702967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6"/>
          <w:sz w:val="24"/>
          <w:szCs w:val="24"/>
        </w:rPr>
        <w:object w:dxaOrig="1725" w:dyaOrig="285" w14:anchorId="73967292">
          <v:shape id="_x0000_i2192" type="#_x0000_t75" style="width:86.25pt;height:14.25pt" o:ole="">
            <v:imagedata r:id="rId243" o:title=""/>
          </v:shape>
          <o:OLEObject Type="Embed" ProgID="Equation.DSMT4" ShapeID="_x0000_i2192" DrawAspect="Content" ObjectID="_1689142203" r:id="rId244"/>
        </w:object>
      </w:r>
    </w:p>
    <w:p w14:paraId="58F1372C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6"/>
          <w:sz w:val="24"/>
          <w:szCs w:val="24"/>
        </w:rPr>
        <w:object w:dxaOrig="870" w:dyaOrig="285" w14:anchorId="6DB63343">
          <v:shape id="_x0000_i2193" type="#_x0000_t75" style="width:43.5pt;height:14.25pt" o:ole="">
            <v:imagedata r:id="rId245" o:title=""/>
          </v:shape>
          <o:OLEObject Type="Embed" ProgID="Equation.DSMT4" ShapeID="_x0000_i2193" DrawAspect="Content" ObjectID="_1689142204" r:id="rId246"/>
        </w:object>
      </w:r>
    </w:p>
    <w:p w14:paraId="38DE7C42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2758F1">
        <w:rPr>
          <w:rFonts w:ascii="Chu Van An" w:hAnsi="Chu Van An" w:cs="Chu Van An"/>
          <w:sz w:val="24"/>
          <w:szCs w:val="24"/>
        </w:rPr>
        <w:t>Vậy số nghiệm của phương trình bằng 0.</w:t>
      </w:r>
    </w:p>
    <w:p w14:paraId="389AB84F" w14:textId="3C2387A2" w:rsidR="00253050" w:rsidRPr="002758F1" w:rsidRDefault="00652C50" w:rsidP="002758F1">
      <w:pPr>
        <w:spacing w:before="120" w:after="120" w:line="240" w:lineRule="auto"/>
        <w:ind w:left="851" w:hanging="425"/>
        <w:mirrorIndents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695214B" w14:textId="77777777" w:rsidR="000F6528" w:rsidRPr="002758F1" w:rsidRDefault="000F6528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758F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1: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Số nghiệm của phương trình </w:t>
      </w:r>
      <w:r w:rsidRPr="002758F1">
        <w:rPr>
          <w:rFonts w:ascii="Chu Van An" w:eastAsia="Times New Roman" w:hAnsi="Chu Van An" w:cs="Chu Van An"/>
          <w:position w:val="-24"/>
          <w:sz w:val="24"/>
          <w:szCs w:val="24"/>
        </w:rPr>
        <w:object w:dxaOrig="1395" w:dyaOrig="615" w14:anchorId="6D2360F7">
          <v:shape id="_x0000_i2257" type="#_x0000_t75" style="width:69.75pt;height:30.75pt" o:ole="">
            <v:imagedata r:id="rId247" o:title=""/>
          </v:shape>
          <o:OLEObject Type="Embed" ProgID="Equation.DSMT4" ShapeID="_x0000_i2257" DrawAspect="Content" ObjectID="_1689142205" r:id="rId248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</w:t>
      </w:r>
    </w:p>
    <w:p w14:paraId="422AFEE1" w14:textId="77777777" w:rsidR="000F6528" w:rsidRPr="002758F1" w:rsidRDefault="000F6528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014BCF08">
          <v:shape id="_x0000_i2258" type="#_x0000_t75" style="width:9.75pt;height:14.25pt" o:ole="">
            <v:imagedata r:id="rId249" o:title=""/>
          </v:shape>
          <o:OLEObject Type="Embed" ProgID="Equation.DSMT4" ShapeID="_x0000_i2258" DrawAspect="Content" ObjectID="_1689142206" r:id="rId25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758F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54521D94">
          <v:shape id="_x0000_i2259" type="#_x0000_t75" style="width:9.75pt;height:12.75pt" o:ole="">
            <v:imagedata r:id="rId251" o:title=""/>
          </v:shape>
          <o:OLEObject Type="Embed" ProgID="Equation.DSMT4" ShapeID="_x0000_i2259" DrawAspect="Content" ObjectID="_1689142207" r:id="rId25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6D458F08">
          <v:shape id="_x0000_i2260" type="#_x0000_t75" style="width:9pt;height:14.25pt" o:ole="">
            <v:imagedata r:id="rId253" o:title=""/>
          </v:shape>
          <o:OLEObject Type="Embed" ProgID="Equation.DSMT4" ShapeID="_x0000_i2260" DrawAspect="Content" ObjectID="_1689142208" r:id="rId254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208D0A2A">
          <v:shape id="_x0000_i2261" type="#_x0000_t75" style="width:6.75pt;height:12.75pt" o:ole="">
            <v:imagedata r:id="rId255" o:title=""/>
          </v:shape>
          <o:OLEObject Type="Embed" ProgID="Equation.DSMT4" ShapeID="_x0000_i2261" DrawAspect="Content" ObjectID="_1689142209" r:id="rId256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0680E644" w14:textId="77777777" w:rsidR="000F6528" w:rsidRPr="002758F1" w:rsidRDefault="000F6528" w:rsidP="002758F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2758F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A0E8118" w14:textId="77777777" w:rsidR="000F6528" w:rsidRPr="002758F1" w:rsidRDefault="000F6528" w:rsidP="002758F1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2758F1">
        <w:rPr>
          <w:rFonts w:ascii="Chu Van An" w:hAnsi="Chu Van An" w:cs="Chu Van An"/>
          <w:b/>
          <w:color w:val="0000CC"/>
          <w:sz w:val="24"/>
          <w:szCs w:val="24"/>
        </w:rPr>
        <w:t>Chọn D</w:t>
      </w:r>
    </w:p>
    <w:p w14:paraId="397B26A6" w14:textId="77777777" w:rsidR="000F6528" w:rsidRPr="002758F1" w:rsidRDefault="000F6528" w:rsidP="002758F1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Đk: </w:t>
      </w:r>
      <w:r w:rsidRPr="002758F1">
        <w:rPr>
          <w:rFonts w:ascii="Chu Van An" w:eastAsia="Arial" w:hAnsi="Chu Van An" w:cs="Chu Van An"/>
          <w:position w:val="-6"/>
          <w:sz w:val="24"/>
          <w:szCs w:val="24"/>
        </w:rPr>
        <w:object w:dxaOrig="1980" w:dyaOrig="315" w14:anchorId="5DCBA23B">
          <v:shape id="_x0000_i2262" type="#_x0000_t75" style="width:99pt;height:15.75pt" o:ole="">
            <v:imagedata r:id="rId257" o:title=""/>
          </v:shape>
          <o:OLEObject Type="Embed" ProgID="Equation.DSMT4" ShapeID="_x0000_i2262" DrawAspect="Content" ObjectID="_1689142210" r:id="rId258"/>
        </w:object>
      </w:r>
    </w:p>
    <w:p w14:paraId="4486793C" w14:textId="77777777" w:rsidR="000F6528" w:rsidRPr="002758F1" w:rsidRDefault="000F6528" w:rsidP="002758F1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2758F1">
        <w:rPr>
          <w:rFonts w:ascii="Chu Van An" w:eastAsia="Times New Roman" w:hAnsi="Chu Van An" w:cs="Chu Van An"/>
          <w:position w:val="-30"/>
          <w:sz w:val="24"/>
          <w:szCs w:val="24"/>
        </w:rPr>
        <w:object w:dxaOrig="8205" w:dyaOrig="720" w14:anchorId="681B9B61">
          <v:shape id="_x0000_i2263" type="#_x0000_t75" style="width:410.25pt;height:36pt" o:ole="">
            <v:imagedata r:id="rId259" o:title=""/>
          </v:shape>
          <o:OLEObject Type="Embed" ProgID="Equation.DSMT4" ShapeID="_x0000_i2263" DrawAspect="Content" ObjectID="_1689142211" r:id="rId260"/>
        </w:object>
      </w:r>
    </w:p>
    <w:p w14:paraId="75E5BED9" w14:textId="77777777" w:rsidR="000F6528" w:rsidRPr="002758F1" w:rsidRDefault="000F6528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2: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  <w:lang w:val="pt-BR"/>
        </w:rPr>
        <w:t xml:space="preserve">Cho phương trình </w:t>
      </w:r>
      <w:r w:rsidRPr="002758F1">
        <w:rPr>
          <w:rFonts w:ascii="Chu Van An" w:hAnsi="Chu Van An" w:cs="Chu Van An"/>
          <w:position w:val="-24"/>
          <w:sz w:val="24"/>
          <w:szCs w:val="24"/>
          <w:lang w:val="pt-BR"/>
        </w:rPr>
        <w:object w:dxaOrig="1620" w:dyaOrig="660" w14:anchorId="0624D24D">
          <v:shape id="_x0000_i2264" type="#_x0000_t75" style="width:81pt;height:33pt" o:ole="">
            <v:imagedata r:id="rId261" o:title=""/>
          </v:shape>
          <o:OLEObject Type="Embed" ProgID="Equation.DSMT4" ShapeID="_x0000_i2264" DrawAspect="Content" ObjectID="_1689142212" r:id="rId262"/>
        </w:object>
      </w:r>
      <w:r w:rsidRPr="002758F1">
        <w:rPr>
          <w:rFonts w:ascii="Chu Van An" w:hAnsi="Chu Van An" w:cs="Chu Van An"/>
          <w:sz w:val="24"/>
          <w:szCs w:val="24"/>
          <w:lang w:val="pt-BR"/>
        </w:rPr>
        <w:t xml:space="preserve"> có nghiệm </w:t>
      </w:r>
      <w:r w:rsidRPr="002758F1">
        <w:rPr>
          <w:rFonts w:ascii="Chu Van An" w:hAnsi="Chu Van An" w:cs="Chu Van An"/>
          <w:position w:val="-6"/>
          <w:sz w:val="24"/>
          <w:szCs w:val="24"/>
          <w:lang w:val="pt-BR"/>
        </w:rPr>
        <w:object w:dxaOrig="210" w:dyaOrig="210" w14:anchorId="4DA48354">
          <v:shape id="_x0000_i2265" type="#_x0000_t75" style="width:10.5pt;height:10.5pt" o:ole="">
            <v:imagedata r:id="rId263" o:title=""/>
          </v:shape>
          <o:OLEObject Type="Embed" ProgID="Equation.DSMT4" ShapeID="_x0000_i2265" DrawAspect="Content" ObjectID="_1689142213" r:id="rId264"/>
        </w:object>
      </w:r>
      <w:r w:rsidRPr="002758F1">
        <w:rPr>
          <w:rFonts w:ascii="Chu Van An" w:hAnsi="Chu Van An" w:cs="Chu Van An"/>
          <w:sz w:val="24"/>
          <w:szCs w:val="24"/>
          <w:lang w:val="pt-BR"/>
        </w:rPr>
        <w:t xml:space="preserve">. Khi đó, tập hợp nào sau đây chứa </w:t>
      </w:r>
      <w:r w:rsidRPr="002758F1">
        <w:rPr>
          <w:rFonts w:ascii="Chu Van An" w:hAnsi="Chu Van An" w:cs="Chu Van An"/>
          <w:position w:val="-6"/>
          <w:sz w:val="24"/>
          <w:szCs w:val="24"/>
          <w:lang w:val="pt-BR"/>
        </w:rPr>
        <w:object w:dxaOrig="210" w:dyaOrig="210" w14:anchorId="3B4EFF90">
          <v:shape id="_x0000_i2266" type="#_x0000_t75" style="width:10.5pt;height:10.5pt" o:ole="">
            <v:imagedata r:id="rId265" o:title=""/>
          </v:shape>
          <o:OLEObject Type="Embed" ProgID="Equation.DSMT4" ShapeID="_x0000_i2266" DrawAspect="Content" ObjectID="_1689142214" r:id="rId266"/>
        </w:object>
      </w:r>
      <w:r w:rsidRPr="002758F1">
        <w:rPr>
          <w:rFonts w:ascii="Chu Van An" w:hAnsi="Chu Van An" w:cs="Chu Van An"/>
          <w:sz w:val="24"/>
          <w:szCs w:val="24"/>
          <w:lang w:val="pt-BR"/>
        </w:rPr>
        <w:t>?</w:t>
      </w:r>
    </w:p>
    <w:p w14:paraId="09D772B0" w14:textId="77777777" w:rsidR="000F6528" w:rsidRPr="002758F1" w:rsidRDefault="000F6528" w:rsidP="002758F1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eastAsia="Arial" w:hAnsi="Chu Van An" w:cs="Chu Van An"/>
          <w:color w:val="000000"/>
          <w:position w:val="-28"/>
          <w:sz w:val="24"/>
          <w:szCs w:val="24"/>
        </w:rPr>
        <w:object w:dxaOrig="660" w:dyaOrig="675" w14:anchorId="60AF0D2E">
          <v:shape id="_x0000_i2267" type="#_x0000_t75" style="width:33pt;height:33.75pt" o:ole="">
            <v:imagedata r:id="rId267" o:title=""/>
          </v:shape>
          <o:OLEObject Type="Embed" ProgID="Equation.DSMT4" ShapeID="_x0000_i2267" DrawAspect="Content" ObjectID="_1689142215" r:id="rId26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Arial" w:hAnsi="Chu Van An" w:cs="Chu Van An"/>
          <w:color w:val="000000"/>
          <w:position w:val="-28"/>
          <w:sz w:val="24"/>
          <w:szCs w:val="24"/>
        </w:rPr>
        <w:object w:dxaOrig="900" w:dyaOrig="675" w14:anchorId="36997DB2">
          <v:shape id="_x0000_i2268" type="#_x0000_t75" style="width:45pt;height:33.75pt" o:ole="">
            <v:imagedata r:id="rId269" o:title=""/>
          </v:shape>
          <o:OLEObject Type="Embed" ProgID="Equation.DSMT4" ShapeID="_x0000_i2268" DrawAspect="Content" ObjectID="_1689142216" r:id="rId27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758F1">
        <w:rPr>
          <w:rFonts w:ascii="Chu Van An" w:eastAsia="Arial" w:hAnsi="Chu Van An" w:cs="Chu Van An"/>
          <w:color w:val="000000"/>
          <w:position w:val="-28"/>
          <w:sz w:val="24"/>
          <w:szCs w:val="24"/>
        </w:rPr>
        <w:object w:dxaOrig="630" w:dyaOrig="675" w14:anchorId="3977E34A">
          <v:shape id="_x0000_i2269" type="#_x0000_t75" style="width:31.5pt;height:33.75pt" o:ole="">
            <v:imagedata r:id="rId271" o:title=""/>
          </v:shape>
          <o:OLEObject Type="Embed" ProgID="Equation.DSMT4" ShapeID="_x0000_i2269" DrawAspect="Content" ObjectID="_1689142217" r:id="rId27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eastAsia="Arial" w:hAnsi="Chu Van An" w:cs="Chu Van An"/>
          <w:color w:val="000000"/>
          <w:position w:val="-6"/>
          <w:sz w:val="24"/>
          <w:szCs w:val="24"/>
        </w:rPr>
        <w:object w:dxaOrig="255" w:dyaOrig="285" w14:anchorId="47576E9D">
          <v:shape id="_x0000_i2270" type="#_x0000_t75" style="width:12.75pt;height:14.25pt" o:ole="">
            <v:imagedata r:id="rId273" o:title=""/>
          </v:shape>
          <o:OLEObject Type="Embed" ProgID="Equation.DSMT4" ShapeID="_x0000_i2270" DrawAspect="Content" ObjectID="_1689142218" r:id="rId274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29577420" w14:textId="77777777" w:rsidR="000F6528" w:rsidRPr="002758F1" w:rsidRDefault="000F6528" w:rsidP="002758F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B0EAD38" w14:textId="77777777" w:rsidR="000F6528" w:rsidRPr="002758F1" w:rsidRDefault="000F6528" w:rsidP="002758F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0000CC"/>
          <w:sz w:val="24"/>
          <w:szCs w:val="24"/>
        </w:rPr>
        <w:t>Chọn B</w:t>
      </w:r>
    </w:p>
    <w:p w14:paraId="1D17FCA9" w14:textId="77777777" w:rsidR="000F6528" w:rsidRPr="002758F1" w:rsidRDefault="000F6528" w:rsidP="002758F1">
      <w:pPr>
        <w:pStyle w:val="ListParagraph"/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  <w:lang w:val="pt-BR"/>
        </w:rPr>
      </w:pPr>
      <w:r w:rsidRPr="002758F1">
        <w:rPr>
          <w:rFonts w:ascii="Chu Van An" w:hAnsi="Chu Van An" w:cs="Chu Van An"/>
          <w:sz w:val="24"/>
          <w:szCs w:val="24"/>
          <w:lang w:val="pt-BR"/>
        </w:rPr>
        <w:t xml:space="preserve">ĐK </w:t>
      </w:r>
      <w:r w:rsidRPr="002758F1">
        <w:rPr>
          <w:rFonts w:ascii="Chu Van An" w:eastAsia="Arial" w:hAnsi="Chu Van An" w:cs="Chu Van An"/>
          <w:position w:val="-6"/>
          <w:sz w:val="24"/>
          <w:szCs w:val="24"/>
          <w:lang w:val="pt-BR"/>
        </w:rPr>
        <w:object w:dxaOrig="540" w:dyaOrig="285" w14:anchorId="003B69FC">
          <v:shape id="_x0000_i2271" type="#_x0000_t75" style="width:27pt;height:14.25pt" o:ole="">
            <v:imagedata r:id="rId275" o:title=""/>
          </v:shape>
          <o:OLEObject Type="Embed" ProgID="Equation.DSMT4" ShapeID="_x0000_i2271" DrawAspect="Content" ObjectID="_1689142219" r:id="rId276"/>
        </w:object>
      </w:r>
      <w:r w:rsidRPr="002758F1">
        <w:rPr>
          <w:rFonts w:ascii="Chu Van An" w:hAnsi="Chu Van An" w:cs="Chu Van An"/>
          <w:sz w:val="24"/>
          <w:szCs w:val="24"/>
          <w:lang w:val="pt-BR"/>
        </w:rPr>
        <w:t>.</w:t>
      </w:r>
    </w:p>
    <w:p w14:paraId="3C44A587" w14:textId="77777777" w:rsidR="000F6528" w:rsidRPr="002758F1" w:rsidRDefault="000F6528" w:rsidP="002758F1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2758F1">
        <w:rPr>
          <w:rFonts w:ascii="Chu Van An" w:eastAsia="Arial" w:hAnsi="Chu Van An" w:cs="Chu Van An"/>
          <w:position w:val="-58"/>
          <w:sz w:val="24"/>
          <w:szCs w:val="24"/>
          <w:lang w:val="pt-BR"/>
        </w:rPr>
        <w:object w:dxaOrig="8235" w:dyaOrig="1275" w14:anchorId="025DA013">
          <v:shape id="_x0000_i2272" type="#_x0000_t75" style="width:411.75pt;height:63.75pt" o:ole="">
            <v:imagedata r:id="rId277" o:title=""/>
          </v:shape>
          <o:OLEObject Type="Embed" ProgID="Equation.DSMT4" ShapeID="_x0000_i2272" DrawAspect="Content" ObjectID="_1689142220" r:id="rId278"/>
        </w:object>
      </w:r>
      <w:r w:rsidRPr="002758F1">
        <w:rPr>
          <w:rFonts w:ascii="Chu Van An" w:hAnsi="Chu Van An" w:cs="Chu Van An"/>
          <w:sz w:val="24"/>
          <w:szCs w:val="24"/>
          <w:lang w:val="pt-BR"/>
        </w:rPr>
        <w:t>.</w:t>
      </w:r>
    </w:p>
    <w:p w14:paraId="308F067C" w14:textId="77777777" w:rsidR="000F6528" w:rsidRPr="002758F1" w:rsidRDefault="000F6528" w:rsidP="002758F1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2758F1">
        <w:rPr>
          <w:rFonts w:ascii="Chu Van An" w:eastAsia="Arial" w:hAnsi="Chu Van An" w:cs="Chu Van An"/>
          <w:color w:val="000000"/>
          <w:position w:val="-28"/>
          <w:sz w:val="24"/>
          <w:szCs w:val="24"/>
        </w:rPr>
        <w:object w:dxaOrig="2520" w:dyaOrig="720" w14:anchorId="5CD29CDE">
          <v:shape id="_x0000_i2273" type="#_x0000_t75" style="width:126.75pt;height:36pt" o:ole="">
            <v:imagedata r:id="rId279" o:title=""/>
          </v:shape>
          <o:OLEObject Type="Embed" ProgID="Equation.DSMT4" ShapeID="_x0000_i2273" DrawAspect="Content" ObjectID="_1689142221" r:id="rId280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9F87FBC" w14:textId="77777777" w:rsidR="000F6528" w:rsidRPr="002758F1" w:rsidRDefault="000F6528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3: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Số nghiệm của phương trình </w:t>
      </w:r>
      <w:r w:rsidRPr="002758F1">
        <w:rPr>
          <w:rFonts w:ascii="Chu Van An" w:eastAsia="Times New Roman" w:hAnsi="Chu Van An" w:cs="Chu Van An"/>
          <w:position w:val="-24"/>
          <w:sz w:val="24"/>
          <w:szCs w:val="24"/>
        </w:rPr>
        <w:object w:dxaOrig="2430" w:dyaOrig="615" w14:anchorId="16D8E00F">
          <v:shape id="_x0000_i2274" type="#_x0000_t75" style="width:121.5pt;height:30.75pt" o:ole="">
            <v:imagedata r:id="rId281" o:title=""/>
          </v:shape>
          <o:OLEObject Type="Embed" ProgID="Equation.DSMT4" ShapeID="_x0000_i2274" DrawAspect="Content" ObjectID="_1689142222" r:id="rId282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</w:t>
      </w:r>
    </w:p>
    <w:p w14:paraId="4D495472" w14:textId="77777777" w:rsidR="000F6528" w:rsidRPr="002758F1" w:rsidRDefault="000F6528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>0.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>2.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>3.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>1.</w:t>
      </w:r>
    </w:p>
    <w:p w14:paraId="11396AB7" w14:textId="77777777" w:rsidR="000F6528" w:rsidRPr="002758F1" w:rsidRDefault="000F6528" w:rsidP="002758F1">
      <w:pPr>
        <w:spacing w:line="240" w:lineRule="auto"/>
        <w:ind w:left="992"/>
        <w:jc w:val="center"/>
        <w:rPr>
          <w:rFonts w:ascii="Chu Van An" w:hAnsi="Chu Van An" w:cs="Chu Van An"/>
          <w:b/>
          <w:i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800080"/>
          <w:sz w:val="24"/>
          <w:szCs w:val="24"/>
          <w:lang w:val="fr-FR"/>
        </w:rPr>
        <w:t>Lời giải</w:t>
      </w:r>
    </w:p>
    <w:p w14:paraId="62BFA507" w14:textId="77777777" w:rsidR="000F6528" w:rsidRPr="002758F1" w:rsidRDefault="000F6528" w:rsidP="002758F1">
      <w:pPr>
        <w:spacing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CC"/>
          <w:sz w:val="24"/>
          <w:szCs w:val="24"/>
          <w:lang w:val="fr-FR"/>
        </w:rPr>
        <w:t>Chọn D</w:t>
      </w:r>
    </w:p>
    <w:p w14:paraId="6D2AE05F" w14:textId="77777777" w:rsidR="000F6528" w:rsidRPr="002758F1" w:rsidRDefault="000F6528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>ĐK: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635" w:dyaOrig="285" w14:anchorId="191856D3">
          <v:shape id="_x0000_i2275" type="#_x0000_t75" style="width:81.75pt;height:14.25pt" o:ole="">
            <v:imagedata r:id="rId283" o:title=""/>
          </v:shape>
          <o:OLEObject Type="Embed" ProgID="Equation.DSMT4" ShapeID="_x0000_i2275" DrawAspect="Content" ObjectID="_1689142223" r:id="rId284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20EE8CC2" w14:textId="77777777" w:rsidR="000F6528" w:rsidRPr="002758F1" w:rsidRDefault="000F6528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2758F1">
        <w:rPr>
          <w:rFonts w:ascii="Chu Van An" w:eastAsia="Times New Roman" w:hAnsi="Chu Van An" w:cs="Chu Van An"/>
          <w:position w:val="-24"/>
          <w:sz w:val="24"/>
          <w:szCs w:val="24"/>
        </w:rPr>
        <w:object w:dxaOrig="2430" w:dyaOrig="615" w14:anchorId="55C7990B">
          <v:shape id="_x0000_i2276" type="#_x0000_t75" style="width:121.5pt;height:30.75pt" o:ole="">
            <v:imagedata r:id="rId281" o:title=""/>
          </v:shape>
          <o:OLEObject Type="Embed" ProgID="Equation.DSMT4" ShapeID="_x0000_i2276" DrawAspect="Content" ObjectID="_1689142224" r:id="rId285"/>
        </w:objec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725" w:dyaOrig="315" w14:anchorId="65472445">
          <v:shape id="_x0000_i2277" type="#_x0000_t75" style="width:86.25pt;height:15.75pt" o:ole="">
            <v:imagedata r:id="rId286" o:title=""/>
          </v:shape>
          <o:OLEObject Type="Embed" ProgID="Equation.DSMT4" ShapeID="_x0000_i2277" DrawAspect="Content" ObjectID="_1689142225" r:id="rId287"/>
        </w:object>
      </w:r>
      <w:r w:rsidRPr="002758F1">
        <w:rPr>
          <w:rFonts w:ascii="Chu Van An" w:eastAsia="Times New Roman" w:hAnsi="Chu Van An" w:cs="Chu Van An"/>
          <w:position w:val="-30"/>
          <w:sz w:val="24"/>
          <w:szCs w:val="24"/>
        </w:rPr>
        <w:object w:dxaOrig="945" w:dyaOrig="720" w14:anchorId="75474CC5">
          <v:shape id="_x0000_i2278" type="#_x0000_t75" style="width:47.25pt;height:36pt" o:ole="">
            <v:imagedata r:id="rId288" o:title=""/>
          </v:shape>
          <o:OLEObject Type="Embed" ProgID="Equation.DSMT4" ShapeID="_x0000_i2278" DrawAspect="Content" ObjectID="_1689142226" r:id="rId289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A9AA5D8" w14:textId="77777777" w:rsidR="000F6528" w:rsidRPr="002758F1" w:rsidRDefault="000F6528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eastAsia="Times New Roman" w:hAnsi="Chu Van An" w:cs="Chu Van An"/>
          <w:position w:val="-10"/>
          <w:sz w:val="24"/>
          <w:szCs w:val="24"/>
        </w:rPr>
        <w:object w:dxaOrig="645" w:dyaOrig="315" w14:anchorId="4B591C60">
          <v:shape id="_x0000_i2279" type="#_x0000_t75" style="width:32.25pt;height:15.75pt" o:ole="">
            <v:imagedata r:id="rId290" o:title=""/>
          </v:shape>
          <o:OLEObject Type="Embed" ProgID="Equation.DSMT4" ShapeID="_x0000_i2279" DrawAspect="Content" ObjectID="_1689142227" r:id="rId291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không thỏa mãn điều kiện.</w:t>
      </w:r>
    </w:p>
    <w:p w14:paraId="19D95897" w14:textId="77777777" w:rsidR="000F6528" w:rsidRPr="002758F1" w:rsidRDefault="000F6528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eastAsia="Times New Roman" w:hAnsi="Chu Van An" w:cs="Chu Van An"/>
          <w:position w:val="-10"/>
          <w:sz w:val="24"/>
          <w:szCs w:val="24"/>
        </w:rPr>
        <w:object w:dxaOrig="675" w:dyaOrig="315" w14:anchorId="34A25DA0">
          <v:shape id="_x0000_i2280" type="#_x0000_t75" style="width:33.75pt;height:15.75pt" o:ole="">
            <v:imagedata r:id="rId292" o:title=""/>
          </v:shape>
          <o:OLEObject Type="Embed" ProgID="Equation.DSMT4" ShapeID="_x0000_i2280" DrawAspect="Content" ObjectID="_1689142228" r:id="rId293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thay vào phương trình ban đầu thỏa mãn.</w:t>
      </w:r>
    </w:p>
    <w:p w14:paraId="42285BEB" w14:textId="77777777" w:rsidR="000F6528" w:rsidRPr="002758F1" w:rsidRDefault="000F6528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>Vậy phương trình đã cho có một nghiệm</w: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3EE994B">
          <v:shape id="_x0000_i2281" type="#_x0000_t75" style="width:27.75pt;height:14.25pt" o:ole="">
            <v:imagedata r:id="rId294" o:title=""/>
          </v:shape>
          <o:OLEObject Type="Embed" ProgID="Equation.DSMT4" ShapeID="_x0000_i2281" DrawAspect="Content" ObjectID="_1689142229" r:id="rId295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.</w:t>
      </w:r>
    </w:p>
    <w:p w14:paraId="215B0FA7" w14:textId="77777777" w:rsidR="000F6528" w:rsidRPr="002758F1" w:rsidRDefault="000F6528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4: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Phương trình </w:t>
      </w:r>
      <w:r w:rsidRPr="002758F1">
        <w:rPr>
          <w:rFonts w:ascii="Chu Van An" w:eastAsia="Times New Roman" w:hAnsi="Chu Van An" w:cs="Chu Van An"/>
          <w:position w:val="-24"/>
          <w:sz w:val="24"/>
          <w:szCs w:val="24"/>
        </w:rPr>
        <w:object w:dxaOrig="1650" w:dyaOrig="630" w14:anchorId="037BA7BE">
          <v:shape id="_x0000_i2282" type="#_x0000_t75" style="width:82.5pt;height:31.5pt" o:ole="">
            <v:imagedata r:id="rId296" o:title=""/>
          </v:shape>
          <o:OLEObject Type="Embed" ProgID="Equation.DSMT4" ShapeID="_x0000_i2282" DrawAspect="Content" ObjectID="_1689142230" r:id="rId29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bao nhiêu nghiệm?</w:t>
      </w:r>
    </w:p>
    <w:p w14:paraId="3D7445DF" w14:textId="77777777" w:rsidR="000F6528" w:rsidRPr="002758F1" w:rsidRDefault="000F6528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sz w:val="24"/>
          <w:szCs w:val="24"/>
        </w:rPr>
        <w:t>Vô số nghiệm.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39DEE12A">
          <v:shape id="_x0000_i2283" type="#_x0000_t75" style="width:10.5pt;height:14.25pt" o:ole="">
            <v:imagedata r:id="rId298" o:title=""/>
          </v:shape>
          <o:OLEObject Type="Embed" ProgID="Equation.DSMT4" ShapeID="_x0000_i2283" DrawAspect="Content" ObjectID="_1689142231" r:id="rId299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position w:val="-4"/>
          <w:sz w:val="24"/>
          <w:szCs w:val="24"/>
        </w:rPr>
        <w:object w:dxaOrig="150" w:dyaOrig="255" w14:anchorId="3670EA7D">
          <v:shape id="_x0000_i2284" type="#_x0000_t75" style="width:7.5pt;height:12.75pt" o:ole="">
            <v:imagedata r:id="rId300" o:title=""/>
          </v:shape>
          <o:OLEObject Type="Embed" ProgID="Equation.DSMT4" ShapeID="_x0000_i2284" DrawAspect="Content" ObjectID="_1689142232" r:id="rId301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24E09C45">
          <v:shape id="_x0000_i2285" type="#_x0000_t75" style="width:10.5pt;height:12.75pt" o:ole="">
            <v:imagedata r:id="rId302" o:title=""/>
          </v:shape>
          <o:OLEObject Type="Embed" ProgID="Equation.DSMT4" ShapeID="_x0000_i2285" DrawAspect="Content" ObjectID="_1689142233" r:id="rId30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30A94B70" w14:textId="77777777" w:rsidR="000F6528" w:rsidRPr="002758F1" w:rsidRDefault="000F6528" w:rsidP="002758F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69BFCFD7" w14:textId="77777777" w:rsidR="000F6528" w:rsidRPr="002758F1" w:rsidRDefault="000F6528" w:rsidP="002758F1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bCs/>
          <w:color w:val="0000FF"/>
          <w:sz w:val="24"/>
          <w:szCs w:val="24"/>
        </w:rPr>
        <w:t>Chọn C</w:t>
      </w:r>
    </w:p>
    <w:p w14:paraId="7E95683B" w14:textId="77777777" w:rsidR="000F6528" w:rsidRPr="002758F1" w:rsidRDefault="000F6528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Điều kiện: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510" w:dyaOrig="285" w14:anchorId="57D7DB42">
          <v:shape id="_x0000_i2286" type="#_x0000_t75" style="width:25.5pt;height:14.25pt" o:ole="">
            <v:imagedata r:id="rId304" o:title=""/>
          </v:shape>
          <o:OLEObject Type="Embed" ProgID="Equation.DSMT4" ShapeID="_x0000_i2286" DrawAspect="Content" ObjectID="_1689142234" r:id="rId305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4CCACAC" w14:textId="77777777" w:rsidR="000F6528" w:rsidRPr="002758F1" w:rsidRDefault="000F6528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Phương trình đã cho trở thành: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1890" w:dyaOrig="390" w14:anchorId="0F0344CD">
          <v:shape id="_x0000_i2287" type="#_x0000_t75" style="width:94.5pt;height:19.5pt" o:ole="">
            <v:imagedata r:id="rId306" o:title=""/>
          </v:shape>
          <o:OLEObject Type="Embed" ProgID="Equation.DSMT4" ShapeID="_x0000_i2287" DrawAspect="Content" ObjectID="_1689142235" r:id="rId307"/>
        </w:objec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740" w:dyaOrig="330" w14:anchorId="0B732D70">
          <v:shape id="_x0000_i2288" type="#_x0000_t75" style="width:87pt;height:16.5pt" o:ole="">
            <v:imagedata r:id="rId308" o:title=""/>
          </v:shape>
          <o:OLEObject Type="Embed" ProgID="Equation.DSMT4" ShapeID="_x0000_i2288" DrawAspect="Content" ObjectID="_1689142236" r:id="rId309"/>
        </w:object>
      </w:r>
      <w:r w:rsidRPr="002758F1">
        <w:rPr>
          <w:rFonts w:ascii="Chu Van An" w:eastAsia="Times New Roman" w:hAnsi="Chu Van An" w:cs="Chu Van An"/>
          <w:position w:val="-30"/>
          <w:sz w:val="24"/>
          <w:szCs w:val="24"/>
        </w:rPr>
        <w:object w:dxaOrig="990" w:dyaOrig="720" w14:anchorId="5CA2E7AB">
          <v:shape id="_x0000_i2289" type="#_x0000_t75" style="width:49.5pt;height:36pt" o:ole="">
            <v:imagedata r:id="rId310" o:title=""/>
          </v:shape>
          <o:OLEObject Type="Embed" ProgID="Equation.DSMT4" ShapeID="_x0000_i2289" DrawAspect="Content" ObjectID="_1689142237" r:id="rId311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B092B75" w14:textId="77777777" w:rsidR="000F6528" w:rsidRPr="002758F1" w:rsidRDefault="000F6528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So sánh điều kiện có nghiệm phương trình là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09E7DFC">
          <v:shape id="_x0000_i2290" type="#_x0000_t75" style="width:27.75pt;height:14.25pt" o:ole="">
            <v:imagedata r:id="rId312" o:title=""/>
          </v:shape>
          <o:OLEObject Type="Embed" ProgID="Equation.DSMT4" ShapeID="_x0000_i2290" DrawAspect="Content" ObjectID="_1689142238" r:id="rId31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29D513B4" w14:textId="77777777" w:rsidR="000F6528" w:rsidRPr="002758F1" w:rsidRDefault="000F6528" w:rsidP="002758F1">
      <w:pPr>
        <w:tabs>
          <w:tab w:val="left" w:pos="992"/>
        </w:tabs>
        <w:spacing w:after="0" w:line="240" w:lineRule="auto"/>
        <w:ind w:left="992" w:hanging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>Câu 5:</w:t>
      </w: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Phương trình </w:t>
      </w:r>
      <w:r w:rsidRPr="002758F1">
        <w:rPr>
          <w:rFonts w:ascii="Chu Van An" w:eastAsia="Times New Roman" w:hAnsi="Chu Van An" w:cs="Chu Van An"/>
          <w:position w:val="-26"/>
          <w:sz w:val="24"/>
          <w:szCs w:val="24"/>
        </w:rPr>
        <w:object w:dxaOrig="1395" w:dyaOrig="675" w14:anchorId="0B5417D9">
          <v:shape id="_x0000_i2291" type="#_x0000_t75" style="width:69.75pt;height:33.75pt" o:ole="">
            <v:imagedata r:id="rId314" o:title=""/>
          </v:shape>
          <o:OLEObject Type="Embed" ProgID="Equation.DSMT4" ShapeID="_x0000_i2291" DrawAspect="Content" ObjectID="_1689142239" r:id="rId31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bao nhiêu nghiệm?</w:t>
      </w:r>
    </w:p>
    <w:p w14:paraId="6E619EF4" w14:textId="77777777" w:rsidR="000F6528" w:rsidRPr="002758F1" w:rsidRDefault="000F6528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2758F1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34239781">
          <v:shape id="_x0000_i2292" type="#_x0000_t75" style="width:6.75pt;height:12.75pt" o:ole="">
            <v:imagedata r:id="rId316" o:title=""/>
          </v:shape>
          <o:OLEObject Type="Embed" ProgID="Equation.DSMT4" ShapeID="_x0000_i2292" DrawAspect="Content" ObjectID="_1689142240" r:id="rId317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54780821">
          <v:shape id="_x0000_i2293" type="#_x0000_t75" style="width:9.75pt;height:14.25pt" o:ole="">
            <v:imagedata r:id="rId318" o:title=""/>
          </v:shape>
          <o:OLEObject Type="Embed" ProgID="Equation.DSMT4" ShapeID="_x0000_i2293" DrawAspect="Content" ObjectID="_1689142241" r:id="rId319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2758F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1BDCB2C8">
          <v:shape id="_x0000_i2294" type="#_x0000_t75" style="width:9.75pt;height:12.75pt" o:ole="">
            <v:imagedata r:id="rId320" o:title=""/>
          </v:shape>
          <o:OLEObject Type="Embed" ProgID="Equation.DSMT4" ShapeID="_x0000_i2294" DrawAspect="Content" ObjectID="_1689142242" r:id="rId321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7CC35F7F">
          <v:shape id="_x0000_i2295" type="#_x0000_t75" style="width:9pt;height:14.25pt" o:ole="">
            <v:imagedata r:id="rId322" o:title=""/>
          </v:shape>
          <o:OLEObject Type="Embed" ProgID="Equation.DSMT4" ShapeID="_x0000_i2295" DrawAspect="Content" ObjectID="_1689142243" r:id="rId32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321BEA2E" w14:textId="77777777" w:rsidR="000F6528" w:rsidRPr="002758F1" w:rsidRDefault="000F6528" w:rsidP="002758F1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73F3C425" w14:textId="77777777" w:rsidR="000F6528" w:rsidRPr="002758F1" w:rsidRDefault="000F6528" w:rsidP="002758F1">
      <w:pPr>
        <w:spacing w:line="240" w:lineRule="auto"/>
        <w:ind w:left="992"/>
        <w:jc w:val="both"/>
        <w:rPr>
          <w:rFonts w:ascii="Chu Van An" w:eastAsia="Times New Roman" w:hAnsi="Chu Van An" w:cs="Chu Van An"/>
          <w:b/>
          <w:color w:val="0000CC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CC"/>
          <w:sz w:val="24"/>
          <w:szCs w:val="24"/>
          <w:lang w:val="fr-FR"/>
        </w:rPr>
        <w:t>Chọn D</w:t>
      </w:r>
    </w:p>
    <w:p w14:paraId="69B8ACAF" w14:textId="77777777" w:rsidR="000F6528" w:rsidRPr="002758F1" w:rsidRDefault="000F6528" w:rsidP="002758F1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w:t xml:space="preserve">Điều kiện: </w:t>
      </w:r>
      <w:r w:rsidRPr="002758F1">
        <w:rPr>
          <w:rFonts w:ascii="Chu Van An" w:eastAsia="Arial" w:hAnsi="Chu Van An" w:cs="Chu Van An"/>
          <w:noProof/>
          <w:position w:val="-6"/>
          <w:sz w:val="24"/>
          <w:szCs w:val="24"/>
        </w:rPr>
        <w:object w:dxaOrig="2025" w:dyaOrig="285" w14:anchorId="6E3377DB">
          <v:shape id="_x0000_i2296" type="#_x0000_t75" style="width:101.25pt;height:14.25pt" o:ole="">
            <v:imagedata r:id="rId324" o:title=""/>
          </v:shape>
          <o:OLEObject Type="Embed" ProgID="Equation.DSMT4" ShapeID="_x0000_i2296" DrawAspect="Content" ObjectID="_1689142244" r:id="rId325"/>
        </w:object>
      </w:r>
      <w:r w:rsidRPr="002758F1">
        <w:rPr>
          <w:rFonts w:ascii="Chu Van An" w:hAnsi="Chu Van An" w:cs="Chu Van An"/>
          <w:noProof/>
          <w:sz w:val="24"/>
          <w:szCs w:val="24"/>
        </w:rPr>
        <w:t>.</w:t>
      </w:r>
    </w:p>
    <w:p w14:paraId="6CC5AF7B" w14:textId="77777777" w:rsidR="000F6528" w:rsidRPr="002758F1" w:rsidRDefault="000F6528" w:rsidP="002758F1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w:t xml:space="preserve">Ta có phương trình tương đương </w:t>
      </w:r>
      <w:r w:rsidRPr="002758F1">
        <w:rPr>
          <w:rFonts w:ascii="Chu Van An" w:eastAsia="Arial" w:hAnsi="Chu Van An" w:cs="Chu Van An"/>
          <w:noProof/>
          <w:position w:val="-34"/>
          <w:sz w:val="24"/>
          <w:szCs w:val="24"/>
        </w:rPr>
        <w:object w:dxaOrig="7545" w:dyaOrig="795" w14:anchorId="4789FBFA">
          <v:shape id="_x0000_i2297" type="#_x0000_t75" style="width:376.5pt;height:39.75pt" o:ole="">
            <v:imagedata r:id="rId326" o:title=""/>
          </v:shape>
          <o:OLEObject Type="Embed" ProgID="Equation.DSMT4" ShapeID="_x0000_i2297" DrawAspect="Content" ObjectID="_1689142245" r:id="rId327"/>
        </w:object>
      </w:r>
      <w:r w:rsidRPr="002758F1">
        <w:rPr>
          <w:rFonts w:ascii="Chu Van An" w:hAnsi="Chu Van An" w:cs="Chu Van An"/>
          <w:noProof/>
          <w:sz w:val="24"/>
          <w:szCs w:val="24"/>
        </w:rPr>
        <w:t>.</w:t>
      </w:r>
    </w:p>
    <w:p w14:paraId="76E9EFD3" w14:textId="77777777" w:rsidR="000F6528" w:rsidRPr="002758F1" w:rsidRDefault="000F6528" w:rsidP="002758F1">
      <w:pPr>
        <w:spacing w:line="240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w:t xml:space="preserve">Vậy phương trình có </w:t>
      </w:r>
      <w:r w:rsidRPr="002758F1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135" w:dyaOrig="255" w14:anchorId="1394838F">
          <v:shape id="_x0000_i2298" type="#_x0000_t75" style="width:6.75pt;height:12.75pt" o:ole="">
            <v:imagedata r:id="rId328" o:title=""/>
          </v:shape>
          <o:OLEObject Type="Embed" ProgID="Equation.DSMT4" ShapeID="_x0000_i2298" DrawAspect="Content" ObjectID="_1689142246" r:id="rId329"/>
        </w:object>
      </w:r>
      <w:r w:rsidRPr="002758F1">
        <w:rPr>
          <w:rFonts w:ascii="Chu Van An" w:hAnsi="Chu Van An" w:cs="Chu Van An"/>
          <w:noProof/>
          <w:sz w:val="24"/>
          <w:szCs w:val="24"/>
        </w:rPr>
        <w:t xml:space="preserve"> nghiệm.</w:t>
      </w:r>
    </w:p>
    <w:p w14:paraId="07A27275" w14:textId="77777777" w:rsidR="000F6528" w:rsidRPr="002758F1" w:rsidRDefault="000F6528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lastRenderedPageBreak/>
        <w:t>Câu 6:</w:t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Số các giá trị thực của tham số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40" w14:anchorId="4387C157">
          <v:shape id="_x0000_i2299" type="#_x0000_t75" style="width:12pt;height:12pt" o:ole="">
            <v:imagedata r:id="rId330" o:title=""/>
          </v:shape>
          <o:OLEObject Type="Embed" ProgID="Equation.DSMT4" ShapeID="_x0000_i2299" DrawAspect="Content" ObjectID="_1689142247" r:id="rId331"/>
        </w:object>
      </w:r>
      <w:r w:rsidRPr="002758F1">
        <w:rPr>
          <w:rFonts w:ascii="Chu Van An" w:hAnsi="Chu Van An" w:cs="Chu Van An"/>
          <w:sz w:val="24"/>
          <w:szCs w:val="24"/>
        </w:rPr>
        <w:t xml:space="preserve">để phương trình </w:t>
      </w:r>
      <w:r w:rsidRPr="002758F1">
        <w:rPr>
          <w:rFonts w:ascii="Chu Van An" w:eastAsia="Times New Roman" w:hAnsi="Chu Van An" w:cs="Chu Van An"/>
          <w:position w:val="-24"/>
          <w:sz w:val="24"/>
          <w:szCs w:val="24"/>
        </w:rPr>
        <w:object w:dxaOrig="1905" w:dyaOrig="675" w14:anchorId="4A110FE1">
          <v:shape id="_x0000_i2300" type="#_x0000_t75" style="width:95.25pt;height:33.75pt" o:ole="">
            <v:imagedata r:id="rId332" o:title=""/>
          </v:shape>
          <o:OLEObject Type="Embed" ProgID="Equation.DSMT4" ShapeID="_x0000_i2300" DrawAspect="Content" ObjectID="_1689142248" r:id="rId333"/>
        </w:object>
      </w:r>
      <w:r w:rsidRPr="002758F1">
        <w:rPr>
          <w:rFonts w:ascii="Chu Van An" w:hAnsi="Chu Van An" w:cs="Chu Van An"/>
          <w:sz w:val="24"/>
          <w:szCs w:val="24"/>
        </w:rPr>
        <w:t>có nghiệm duy nhất là</w:t>
      </w:r>
    </w:p>
    <w:p w14:paraId="7E0DAF44" w14:textId="77777777" w:rsidR="000F6528" w:rsidRPr="002758F1" w:rsidRDefault="000F6528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95" w:dyaOrig="285" w14:anchorId="0B9B0C73">
          <v:shape id="_x0000_i2301" type="#_x0000_t75" style="width:9.75pt;height:14.25pt" o:ole="">
            <v:imagedata r:id="rId334" o:title=""/>
          </v:shape>
          <o:OLEObject Type="Embed" ProgID="Equation.DSMT4" ShapeID="_x0000_i2301" DrawAspect="Content" ObjectID="_1689142249" r:id="rId335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758F1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195" w:dyaOrig="240" w14:anchorId="563945DB">
          <v:shape id="_x0000_i2302" type="#_x0000_t75" style="width:9.75pt;height:12pt" o:ole="">
            <v:imagedata r:id="rId336" o:title=""/>
          </v:shape>
          <o:OLEObject Type="Embed" ProgID="Equation.DSMT4" ShapeID="_x0000_i2302" DrawAspect="Content" ObjectID="_1689142250" r:id="rId337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758F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95" w:dyaOrig="285" w14:anchorId="6E39D798">
          <v:shape id="_x0000_i2303" type="#_x0000_t75" style="width:9.75pt;height:14.25pt" o:ole="">
            <v:imagedata r:id="rId338" o:title=""/>
          </v:shape>
          <o:OLEObject Type="Embed" ProgID="Equation.DSMT4" ShapeID="_x0000_i2303" DrawAspect="Content" ObjectID="_1689142251" r:id="rId339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150" w:dyaOrig="240" w14:anchorId="3C10D7C8">
          <v:shape id="_x0000_i2304" type="#_x0000_t75" style="width:7.5pt;height:12pt" o:ole="">
            <v:imagedata r:id="rId340" o:title=""/>
          </v:shape>
          <o:OLEObject Type="Embed" ProgID="Equation.DSMT4" ShapeID="_x0000_i2304" DrawAspect="Content" ObjectID="_1689142252" r:id="rId341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E09CFD1" w14:textId="77777777" w:rsidR="000F6528" w:rsidRPr="002758F1" w:rsidRDefault="000F6528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976788B" w14:textId="77777777" w:rsidR="000F6528" w:rsidRPr="002758F1" w:rsidRDefault="000F6528" w:rsidP="002758F1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20FB2A77" w14:textId="77777777" w:rsidR="000F6528" w:rsidRPr="002758F1" w:rsidRDefault="000F6528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eastAsia="Times New Roman" w:hAnsi="Chu Van An" w:cs="Chu Van An"/>
          <w:position w:val="-24"/>
          <w:sz w:val="24"/>
          <w:szCs w:val="24"/>
        </w:rPr>
        <w:object w:dxaOrig="2235" w:dyaOrig="675" w14:anchorId="6D32ED58">
          <v:shape id="_x0000_i2305" type="#_x0000_t75" style="width:111.75pt;height:33.75pt" o:ole="">
            <v:imagedata r:id="rId342" o:title=""/>
          </v:shape>
          <o:OLEObject Type="Embed" ProgID="Equation.DSMT4" ShapeID="_x0000_i2305" DrawAspect="Content" ObjectID="_1689142253" r:id="rId343"/>
        </w:object>
      </w:r>
      <w:r w:rsidRPr="002758F1">
        <w:rPr>
          <w:rFonts w:ascii="Chu Van An" w:hAnsi="Chu Van An" w:cs="Chu Van An"/>
          <w:sz w:val="24"/>
          <w:szCs w:val="24"/>
        </w:rPr>
        <w:t xml:space="preserve">; Điều kiện xác định: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55C83311">
          <v:shape id="_x0000_i2306" type="#_x0000_t75" style="width:33.75pt;height:14.25pt" o:ole="">
            <v:imagedata r:id="rId344" o:title=""/>
          </v:shape>
          <o:OLEObject Type="Embed" ProgID="Equation.DSMT4" ShapeID="_x0000_i2306" DrawAspect="Content" ObjectID="_1689142254" r:id="rId345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5E98D306" w14:textId="77777777" w:rsidR="000F6528" w:rsidRPr="002758F1" w:rsidRDefault="000F6528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Với điều kiện trên, phương trình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405" w14:anchorId="7C5BF4CE">
          <v:shape id="_x0000_i2307" type="#_x0000_t75" style="width:16.5pt;height:20.25pt" o:ole="">
            <v:imagedata r:id="rId346" o:title=""/>
          </v:shape>
          <o:OLEObject Type="Embed" ProgID="Equation.DSMT4" ShapeID="_x0000_i2307" DrawAspect="Content" ObjectID="_1689142255" r:id="rId347"/>
        </w:object>
      </w:r>
      <w:r w:rsidRPr="002758F1">
        <w:rPr>
          <w:rFonts w:ascii="Chu Van An" w:eastAsia="Times New Roman" w:hAnsi="Chu Van An" w:cs="Chu Van An"/>
          <w:position w:val="-30"/>
          <w:sz w:val="24"/>
          <w:szCs w:val="24"/>
        </w:rPr>
        <w:object w:dxaOrig="3555" w:dyaOrig="720" w14:anchorId="6ECB76AC">
          <v:shape id="_x0000_i2308" type="#_x0000_t75" style="width:177.75pt;height:36pt" o:ole="">
            <v:imagedata r:id="rId348" o:title=""/>
          </v:shape>
          <o:OLEObject Type="Embed" ProgID="Equation.DSMT4" ShapeID="_x0000_i2308" DrawAspect="Content" ObjectID="_1689142256" r:id="rId349"/>
        </w:object>
      </w:r>
      <w:r w:rsidRPr="002758F1">
        <w:rPr>
          <w:rFonts w:ascii="Chu Van An" w:eastAsia="Times New Roman" w:hAnsi="Chu Van An" w:cs="Chu Van An"/>
          <w:position w:val="-34"/>
          <w:sz w:val="24"/>
          <w:szCs w:val="24"/>
        </w:rPr>
        <w:object w:dxaOrig="1770" w:dyaOrig="795" w14:anchorId="0E949DCC">
          <v:shape id="_x0000_i2309" type="#_x0000_t75" style="width:88.5pt;height:39.75pt" o:ole="">
            <v:imagedata r:id="rId350" o:title=""/>
          </v:shape>
          <o:OLEObject Type="Embed" ProgID="Equation.DSMT4" ShapeID="_x0000_i2309" DrawAspect="Content" ObjectID="_1689142257" r:id="rId351"/>
        </w:object>
      </w:r>
    </w:p>
    <w:p w14:paraId="27E46513" w14:textId="77777777" w:rsidR="000F6528" w:rsidRPr="002758F1" w:rsidRDefault="000F6528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Phương trình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405" w14:anchorId="76765194">
          <v:shape id="_x0000_i2310" type="#_x0000_t75" style="width:16.5pt;height:20.25pt" o:ole="">
            <v:imagedata r:id="rId352" o:title=""/>
          </v:shape>
          <o:OLEObject Type="Embed" ProgID="Equation.DSMT4" ShapeID="_x0000_i2310" DrawAspect="Content" ObjectID="_1689142258" r:id="rId353"/>
        </w:object>
      </w:r>
      <w:r w:rsidRPr="002758F1">
        <w:rPr>
          <w:rFonts w:ascii="Chu Van An" w:hAnsi="Chu Van An" w:cs="Chu Van An"/>
          <w:sz w:val="24"/>
          <w:szCs w:val="24"/>
        </w:rPr>
        <w:t xml:space="preserve">có nghiệm duy nhất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40" w14:anchorId="34249CFE">
          <v:shape id="_x0000_i2311" type="#_x0000_t75" style="width:16.5pt;height:12pt" o:ole="">
            <v:imagedata r:id="rId354" o:title=""/>
          </v:shape>
          <o:OLEObject Type="Embed" ProgID="Equation.DSMT4" ShapeID="_x0000_i2311" DrawAspect="Content" ObjectID="_1689142259" r:id="rId355"/>
        </w:objec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405" w14:anchorId="7BA78A6C">
          <v:shape id="_x0000_i2312" type="#_x0000_t75" style="width:18pt;height:20.25pt" o:ole="">
            <v:imagedata r:id="rId356" o:title=""/>
          </v:shape>
          <o:OLEObject Type="Embed" ProgID="Equation.DSMT4" ShapeID="_x0000_i2312" DrawAspect="Content" ObjectID="_1689142260" r:id="rId35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vô nghiệm hoặc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405" w14:anchorId="65763C61">
          <v:shape id="_x0000_i2313" type="#_x0000_t75" style="width:18pt;height:20.25pt" o:ole="">
            <v:imagedata r:id="rId358" o:title=""/>
          </v:shape>
          <o:OLEObject Type="Embed" ProgID="Equation.DSMT4" ShapeID="_x0000_i2313" DrawAspect="Content" ObjectID="_1689142261" r:id="rId359"/>
        </w:object>
      </w:r>
      <w:r w:rsidRPr="002758F1">
        <w:rPr>
          <w:rFonts w:ascii="Chu Van An" w:hAnsi="Chu Van An" w:cs="Chu Van An"/>
          <w:sz w:val="24"/>
          <w:szCs w:val="24"/>
        </w:rPr>
        <w:t xml:space="preserve">có nghiệm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3F74BDB">
          <v:shape id="_x0000_i2314" type="#_x0000_t75" style="width:27.75pt;height:14.25pt" o:ole="">
            <v:imagedata r:id="rId360" o:title=""/>
          </v:shape>
          <o:OLEObject Type="Embed" ProgID="Equation.DSMT4" ShapeID="_x0000_i2314" DrawAspect="Content" ObjectID="_1689142262" r:id="rId361"/>
        </w:object>
      </w:r>
      <w:r w:rsidRPr="002758F1">
        <w:rPr>
          <w:rFonts w:ascii="Chu Van An" w:hAnsi="Chu Van An" w:cs="Chu Van An"/>
          <w:sz w:val="24"/>
          <w:szCs w:val="24"/>
        </w:rPr>
        <w:t xml:space="preserve">hoặc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405" w14:anchorId="4125B247">
          <v:shape id="_x0000_i2315" type="#_x0000_t75" style="width:18pt;height:20.25pt" o:ole="">
            <v:imagedata r:id="rId362" o:title=""/>
          </v:shape>
          <o:OLEObject Type="Embed" ProgID="Equation.DSMT4" ShapeID="_x0000_i2315" DrawAspect="Content" ObjectID="_1689142263" r:id="rId363"/>
        </w:object>
      </w:r>
      <w:r w:rsidRPr="002758F1">
        <w:rPr>
          <w:rFonts w:ascii="Chu Van An" w:hAnsi="Chu Van An" w:cs="Chu Van An"/>
          <w:sz w:val="24"/>
          <w:szCs w:val="24"/>
        </w:rPr>
        <w:t xml:space="preserve">có nghiệm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5E351D97">
          <v:shape id="_x0000_i2316" type="#_x0000_t75" style="width:33.75pt;height:14.25pt" o:ole="">
            <v:imagedata r:id="rId364" o:title=""/>
          </v:shape>
          <o:OLEObject Type="Embed" ProgID="Equation.DSMT4" ShapeID="_x0000_i2316" DrawAspect="Content" ObjectID="_1689142264" r:id="rId365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00063FDB" w14:textId="77777777" w:rsidR="000F6528" w:rsidRPr="002758F1" w:rsidRDefault="000F6528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(2) vô nghiệm khi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36BD14DB">
          <v:shape id="_x0000_i2317" type="#_x0000_t75" style="width:30pt;height:14.25pt" o:ole="">
            <v:imagedata r:id="rId366" o:title=""/>
          </v:shape>
          <o:OLEObject Type="Embed" ProgID="Equation.DSMT4" ShapeID="_x0000_i2317" DrawAspect="Content" ObjectID="_1689142265" r:id="rId36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; (2) có nghiệm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ED5D7B9">
          <v:shape id="_x0000_i2318" type="#_x0000_t75" style="width:27.75pt;height:14.25pt" o:ole="">
            <v:imagedata r:id="rId368" o:title=""/>
          </v:shape>
          <o:OLEObject Type="Embed" ProgID="Equation.DSMT4" ShapeID="_x0000_i2318" DrawAspect="Content" ObjectID="_1689142266" r:id="rId369"/>
        </w:object>
      </w:r>
      <w:r w:rsidRPr="002758F1">
        <w:rPr>
          <w:rFonts w:ascii="Chu Van An" w:hAnsi="Chu Van An" w:cs="Chu Van An"/>
          <w:sz w:val="24"/>
          <w:szCs w:val="24"/>
        </w:rPr>
        <w:t xml:space="preserve">khi </w:t>
      </w:r>
      <w:r w:rsidRPr="002758F1">
        <w:rPr>
          <w:rFonts w:ascii="Chu Van An" w:eastAsia="Times New Roman" w:hAnsi="Chu Van An" w:cs="Chu Van An"/>
          <w:position w:val="-24"/>
          <w:sz w:val="24"/>
          <w:szCs w:val="24"/>
        </w:rPr>
        <w:object w:dxaOrig="825" w:dyaOrig="615" w14:anchorId="3CC19698">
          <v:shape id="_x0000_i2319" type="#_x0000_t75" style="width:41.25pt;height:30.75pt" o:ole="">
            <v:imagedata r:id="rId370" o:title=""/>
          </v:shape>
          <o:OLEObject Type="Embed" ProgID="Equation.DSMT4" ShapeID="_x0000_i2319" DrawAspect="Content" ObjectID="_1689142267" r:id="rId371"/>
        </w:object>
      </w:r>
      <w:r w:rsidRPr="002758F1">
        <w:rPr>
          <w:rFonts w:ascii="Chu Van An" w:hAnsi="Chu Van An" w:cs="Chu Van An"/>
          <w:sz w:val="24"/>
          <w:szCs w:val="24"/>
        </w:rPr>
        <w:t xml:space="preserve">; (2) có nghiệm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69BB1C82">
          <v:shape id="_x0000_i2320" type="#_x0000_t75" style="width:33.75pt;height:14.25pt" o:ole="">
            <v:imagedata r:id="rId372" o:title=""/>
          </v:shape>
          <o:OLEObject Type="Embed" ProgID="Equation.DSMT4" ShapeID="_x0000_i2320" DrawAspect="Content" ObjectID="_1689142268" r:id="rId373"/>
        </w:object>
      </w:r>
      <w:r w:rsidRPr="002758F1">
        <w:rPr>
          <w:rFonts w:ascii="Chu Van An" w:hAnsi="Chu Van An" w:cs="Chu Van An"/>
          <w:sz w:val="24"/>
          <w:szCs w:val="24"/>
        </w:rPr>
        <w:t xml:space="preserve">khi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4A419885">
          <v:shape id="_x0000_i2321" type="#_x0000_t75" style="width:27.75pt;height:14.25pt" o:ole="">
            <v:imagedata r:id="rId374" o:title=""/>
          </v:shape>
          <o:OLEObject Type="Embed" ProgID="Equation.DSMT4" ShapeID="_x0000_i2321" DrawAspect="Content" ObjectID="_1689142269" r:id="rId375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0ACC5FA5" w14:textId="77777777" w:rsidR="000F6528" w:rsidRPr="002758F1" w:rsidRDefault="000F6528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Vậy có 3 giá trị của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40" w14:anchorId="5184F25E">
          <v:shape id="_x0000_i2322" type="#_x0000_t75" style="width:12pt;height:12pt" o:ole="">
            <v:imagedata r:id="rId376" o:title=""/>
          </v:shape>
          <o:OLEObject Type="Embed" ProgID="Equation.DSMT4" ShapeID="_x0000_i2322" DrawAspect="Content" ObjectID="_1689142270" r:id="rId377"/>
        </w:object>
      </w:r>
      <w:r w:rsidRPr="002758F1">
        <w:rPr>
          <w:rFonts w:ascii="Chu Van An" w:hAnsi="Chu Van An" w:cs="Chu Van An"/>
          <w:sz w:val="24"/>
          <w:szCs w:val="24"/>
        </w:rPr>
        <w:t>thỏa mãn yêu cầu bài toán.</w:t>
      </w:r>
    </w:p>
    <w:p w14:paraId="5D7E016D" w14:textId="77777777" w:rsidR="000F6528" w:rsidRPr="002758F1" w:rsidRDefault="000F6528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7: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>Tìm</w: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2758F1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270" w:dyaOrig="225" w14:anchorId="7452E7FF">
          <v:shape id="_x0000_i2323" type="#_x0000_t75" style="width:13.5pt;height:11.25pt" o:ole="">
            <v:imagedata r:id="rId378" o:title=""/>
          </v:shape>
          <o:OLEObject Type="Embed" ProgID="Equation.DSMT4" ShapeID="_x0000_i2323" DrawAspect="Content" ObjectID="_1689142271" r:id="rId379"/>
        </w:object>
      </w:r>
      <w:r w:rsidRPr="002758F1">
        <w:rPr>
          <w:rFonts w:ascii="Chu Van An" w:hAnsi="Chu Van An" w:cs="Chu Van An"/>
          <w:sz w:val="24"/>
          <w:szCs w:val="24"/>
        </w:rPr>
        <w:t xml:space="preserve">để phương trình </w:t>
      </w:r>
      <w:r w:rsidRPr="002758F1">
        <w:rPr>
          <w:rFonts w:ascii="Chu Van An" w:eastAsia="Times New Roman" w:hAnsi="Chu Van An" w:cs="Chu Van An"/>
          <w:noProof/>
          <w:position w:val="-24"/>
          <w:sz w:val="24"/>
          <w:szCs w:val="24"/>
        </w:rPr>
        <w:object w:dxaOrig="1320" w:dyaOrig="630" w14:anchorId="2B9B1866">
          <v:shape id="_x0000_i2324" type="#_x0000_t75" style="width:66pt;height:31.5pt" o:ole="">
            <v:imagedata r:id="rId380" o:title=""/>
          </v:shape>
          <o:OLEObject Type="Embed" ProgID="Equation.DSMT4" ShapeID="_x0000_i2324" DrawAspect="Content" ObjectID="_1689142272" r:id="rId381"/>
        </w:object>
      </w:r>
      <w:r w:rsidRPr="002758F1">
        <w:rPr>
          <w:rFonts w:ascii="Chu Van An" w:hAnsi="Chu Van An" w:cs="Chu Van An"/>
          <w:sz w:val="24"/>
          <w:szCs w:val="24"/>
        </w:rPr>
        <w:t>có nghiệm duy nhất.</w:t>
      </w:r>
    </w:p>
    <w:p w14:paraId="46099AD7" w14:textId="77777777" w:rsidR="000F6528" w:rsidRPr="002758F1" w:rsidRDefault="000F6528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630" w:dyaOrig="270" w14:anchorId="7803D725">
          <v:shape id="_x0000_i2325" type="#_x0000_t75" style="width:31.5pt;height:13.5pt" o:ole="">
            <v:imagedata r:id="rId382" o:title=""/>
          </v:shape>
          <o:OLEObject Type="Embed" ProgID="Equation.DSMT4" ShapeID="_x0000_i2325" DrawAspect="Content" ObjectID="_1689142273" r:id="rId38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758F1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990" w:dyaOrig="390" w14:anchorId="46619B54">
          <v:shape id="_x0000_i2326" type="#_x0000_t75" style="width:49.5pt;height:19.5pt" o:ole="">
            <v:imagedata r:id="rId384" o:title=""/>
          </v:shape>
          <o:OLEObject Type="Embed" ProgID="Equation.DSMT4" ShapeID="_x0000_i2326" DrawAspect="Content" ObjectID="_1689142274" r:id="rId385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758F1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1170" w:dyaOrig="390" w14:anchorId="2990CD25">
          <v:shape id="_x0000_i2327" type="#_x0000_t75" style="width:58.5pt;height:19.5pt" o:ole="">
            <v:imagedata r:id="rId386" o:title=""/>
          </v:shape>
          <o:OLEObject Type="Embed" ProgID="Equation.DSMT4" ShapeID="_x0000_i2327" DrawAspect="Content" ObjectID="_1689142275" r:id="rId387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1335" w:dyaOrig="390" w14:anchorId="331ABFF0">
          <v:shape id="_x0000_i2328" type="#_x0000_t75" style="width:66.75pt;height:19.5pt" o:ole="">
            <v:imagedata r:id="rId388" o:title=""/>
          </v:shape>
          <o:OLEObject Type="Embed" ProgID="Equation.DSMT4" ShapeID="_x0000_i2328" DrawAspect="Content" ObjectID="_1689142276" r:id="rId389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9861579" w14:textId="77777777" w:rsidR="000F6528" w:rsidRPr="002758F1" w:rsidRDefault="000F6528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27F2CE53" w14:textId="77777777" w:rsidR="000F6528" w:rsidRPr="002758F1" w:rsidRDefault="000F6528" w:rsidP="002758F1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28E21A4C" w14:textId="77777777" w:rsidR="000F6528" w:rsidRPr="002758F1" w:rsidRDefault="000F6528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 xml:space="preserve">ĐK: </w:t>
      </w:r>
      <w:r w:rsidRPr="002758F1">
        <w:rPr>
          <w:rFonts w:ascii="Chu Van An" w:eastAsia="Times New Roman" w:hAnsi="Chu Van An" w:cs="Chu Van An"/>
          <w:noProof/>
          <w:position w:val="-30"/>
          <w:sz w:val="24"/>
          <w:szCs w:val="24"/>
        </w:rPr>
        <w:object w:dxaOrig="2100" w:dyaOrig="720" w14:anchorId="24421635">
          <v:shape id="_x0000_i2329" type="#_x0000_t75" style="width:105pt;height:36pt" o:ole="">
            <v:imagedata r:id="rId390" o:title=""/>
          </v:shape>
          <o:OLEObject Type="Embed" ProgID="Equation.DSMT4" ShapeID="_x0000_i2329" DrawAspect="Content" ObjectID="_1689142277" r:id="rId391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.</w:t>
      </w:r>
    </w:p>
    <w:p w14:paraId="0517AEC7" w14:textId="77777777" w:rsidR="000F6528" w:rsidRPr="002758F1" w:rsidRDefault="000F6528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2758F1">
        <w:rPr>
          <w:rFonts w:ascii="Chu Van An" w:eastAsia="Times New Roman" w:hAnsi="Chu Van An" w:cs="Chu Van An"/>
          <w:noProof/>
          <w:position w:val="-24"/>
          <w:sz w:val="24"/>
          <w:szCs w:val="24"/>
        </w:rPr>
        <w:object w:dxaOrig="1695" w:dyaOrig="630" w14:anchorId="165AB5B0">
          <v:shape id="_x0000_i2330" type="#_x0000_t75" style="width:84.75pt;height:31.5pt" o:ole="">
            <v:imagedata r:id="rId392" o:title=""/>
          </v:shape>
          <o:OLEObject Type="Embed" ProgID="Equation.DSMT4" ShapeID="_x0000_i2330" DrawAspect="Content" ObjectID="_1689142278" r:id="rId393"/>
        </w:object>
      </w:r>
    </w:p>
    <w:p w14:paraId="7898C19C" w14:textId="77777777" w:rsidR="000F6528" w:rsidRPr="002758F1" w:rsidRDefault="000F6528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3195" w:dyaOrig="390" w14:anchorId="30F8F0E3">
          <v:shape id="_x0000_i2331" type="#_x0000_t75" style="width:159.75pt;height:19.5pt" o:ole="">
            <v:imagedata r:id="rId394" o:title=""/>
          </v:shape>
          <o:OLEObject Type="Embed" ProgID="Equation.DSMT4" ShapeID="_x0000_i2331" DrawAspect="Content" ObjectID="_1689142279" r:id="rId395"/>
        </w:object>
      </w:r>
      <w:r w:rsidRPr="002758F1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2190" w:dyaOrig="390" w14:anchorId="593E0709">
          <v:shape id="_x0000_i2332" type="#_x0000_t75" style="width:109.5pt;height:19.5pt" o:ole="">
            <v:imagedata r:id="rId396" o:title=""/>
          </v:shape>
          <o:OLEObject Type="Embed" ProgID="Equation.DSMT4" ShapeID="_x0000_i2332" DrawAspect="Content" ObjectID="_1689142280" r:id="rId397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.</w:t>
      </w:r>
    </w:p>
    <w:p w14:paraId="17487C27" w14:textId="77777777" w:rsidR="000F6528" w:rsidRPr="002758F1" w:rsidRDefault="000F6528" w:rsidP="002758F1">
      <w:pPr>
        <w:spacing w:line="240" w:lineRule="auto"/>
        <w:ind w:left="992"/>
        <w:jc w:val="both"/>
        <w:rPr>
          <w:rFonts w:ascii="Chu Van An" w:hAnsi="Chu Van An" w:cs="Chu Van An"/>
          <w:spacing w:val="-2"/>
          <w:sz w:val="24"/>
          <w:szCs w:val="24"/>
          <w:lang w:val="fr-FR"/>
        </w:rPr>
      </w:pPr>
      <w:r w:rsidRPr="002758F1">
        <w:rPr>
          <w:rFonts w:ascii="Chu Van An" w:hAnsi="Chu Van An" w:cs="Chu Van An"/>
          <w:spacing w:val="-2"/>
          <w:sz w:val="24"/>
          <w:szCs w:val="24"/>
          <w:lang w:val="fr-FR"/>
        </w:rPr>
        <w:t xml:space="preserve">Để phương trình có nghiệm duy nhất thì phương trình phải có nghiệm duy nhất khác </w:t>
      </w:r>
      <w:r w:rsidRPr="002758F1">
        <w:rPr>
          <w:rFonts w:ascii="Chu Van An" w:eastAsia="Times New Roman" w:hAnsi="Chu Van An" w:cs="Chu Van An"/>
          <w:noProof/>
          <w:spacing w:val="-2"/>
          <w:position w:val="-6"/>
          <w:sz w:val="24"/>
          <w:szCs w:val="24"/>
        </w:rPr>
        <w:object w:dxaOrig="270" w:dyaOrig="225" w14:anchorId="3BA0C48E">
          <v:shape id="_x0000_i2333" type="#_x0000_t75" style="width:13.5pt;height:11.25pt" o:ole="">
            <v:imagedata r:id="rId398" o:title=""/>
          </v:shape>
          <o:OLEObject Type="Embed" ProgID="Equation.DSMT4" ShapeID="_x0000_i2333" DrawAspect="Content" ObjectID="_1689142281" r:id="rId399"/>
        </w:object>
      </w:r>
      <w:r w:rsidRPr="002758F1">
        <w:rPr>
          <w:rFonts w:ascii="Chu Van An" w:hAnsi="Chu Van An" w:cs="Chu Van An"/>
          <w:spacing w:val="-2"/>
          <w:sz w:val="24"/>
          <w:szCs w:val="24"/>
          <w:lang w:val="fr-FR"/>
        </w:rPr>
        <w:t xml:space="preserve">và </w:t>
      </w:r>
      <w:r w:rsidRPr="002758F1">
        <w:rPr>
          <w:rFonts w:ascii="Chu Van An" w:eastAsia="Times New Roman" w:hAnsi="Chu Van An" w:cs="Chu Van An"/>
          <w:noProof/>
          <w:spacing w:val="-2"/>
          <w:position w:val="-4"/>
          <w:sz w:val="24"/>
          <w:szCs w:val="24"/>
        </w:rPr>
        <w:object w:dxaOrig="150" w:dyaOrig="270" w14:anchorId="21A13EB9">
          <v:shape id="_x0000_i2334" type="#_x0000_t75" style="width:7.5pt;height:13.5pt" o:ole="">
            <v:imagedata r:id="rId400" o:title=""/>
          </v:shape>
          <o:OLEObject Type="Embed" ProgID="Equation.DSMT4" ShapeID="_x0000_i2334" DrawAspect="Content" ObjectID="_1689142282" r:id="rId401"/>
        </w:object>
      </w:r>
      <w:r w:rsidRPr="002758F1">
        <w:rPr>
          <w:rFonts w:ascii="Chu Van An" w:hAnsi="Chu Van An" w:cs="Chu Van An"/>
          <w:spacing w:val="-2"/>
          <w:sz w:val="24"/>
          <w:szCs w:val="24"/>
          <w:lang w:val="fr-FR"/>
        </w:rPr>
        <w:t>.</w:t>
      </w:r>
    </w:p>
    <w:p w14:paraId="52CFAF05" w14:textId="77777777" w:rsidR="000F6528" w:rsidRPr="002758F1" w:rsidRDefault="000F6528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eastAsia="Times New Roman" w:hAnsi="Chu Van An" w:cs="Chu Van An"/>
          <w:noProof/>
          <w:position w:val="-90"/>
          <w:sz w:val="24"/>
          <w:szCs w:val="24"/>
        </w:rPr>
        <w:object w:dxaOrig="3450" w:dyaOrig="1890" w14:anchorId="41F00F75">
          <v:shape id="_x0000_i2335" type="#_x0000_t75" style="width:172.5pt;height:94.5pt" o:ole="">
            <v:imagedata r:id="rId402" o:title=""/>
          </v:shape>
          <o:OLEObject Type="Embed" ProgID="Equation.DSMT4" ShapeID="_x0000_i2335" DrawAspect="Content" ObjectID="_1689142283" r:id="rId403"/>
        </w:object>
      </w:r>
      <w:r w:rsidRPr="002758F1">
        <w:rPr>
          <w:rFonts w:ascii="Chu Van An" w:eastAsia="Times New Roman" w:hAnsi="Chu Van An" w:cs="Chu Van An"/>
          <w:noProof/>
          <w:position w:val="-50"/>
          <w:sz w:val="24"/>
          <w:szCs w:val="24"/>
        </w:rPr>
        <w:object w:dxaOrig="1170" w:dyaOrig="1110" w14:anchorId="318DC396">
          <v:shape id="_x0000_i2336" type="#_x0000_t75" style="width:58.5pt;height:55.5pt" o:ole="">
            <v:imagedata r:id="rId404" o:title=""/>
          </v:shape>
          <o:OLEObject Type="Embed" ProgID="Equation.DSMT4" ShapeID="_x0000_i2336" DrawAspect="Content" ObjectID="_1689142284" r:id="rId405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bookmarkEnd w:id="0"/>
    <w:p w14:paraId="03CE48AD" w14:textId="20F1764A" w:rsidR="00655465" w:rsidRPr="002758F1" w:rsidRDefault="00655465" w:rsidP="002758F1">
      <w:pPr>
        <w:spacing w:after="0" w:line="240" w:lineRule="auto"/>
        <w:ind w:left="426"/>
        <w:contextualSpacing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3497C94E" wp14:editId="206186B6">
                <wp:extent cx="6547104" cy="2362201"/>
                <wp:effectExtent l="0" t="19050" r="25400" b="19050"/>
                <wp:docPr id="20758295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362201"/>
                          <a:chOff x="0" y="0"/>
                          <a:chExt cx="6547104" cy="1929364"/>
                        </a:xfrm>
                      </wpg:grpSpPr>
                      <wps:wsp>
                        <wps:cNvPr id="5532729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417"/>
                            <a:ext cx="6547104" cy="166894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D82AEC2" w14:textId="77777777" w:rsidR="00655465" w:rsidRDefault="00655465" w:rsidP="0065546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062B30D3" w14:textId="77777777" w:rsidR="000F6528" w:rsidRPr="000F6528" w:rsidRDefault="00655465" w:rsidP="000F6528">
                              <w:pPr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0F6528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0F652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0F652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Cách giải:</w:t>
                              </w:r>
                            </w:p>
                            <w:p w14:paraId="4649A96E" w14:textId="2C470AC4" w:rsidR="000F6528" w:rsidRPr="00885BEC" w:rsidRDefault="000F6528" w:rsidP="00C474C4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ind w:left="567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885BEC">
                                <w:rPr>
                                  <w:rFonts w:ascii="Chu Van An" w:hAnsi="Chu Van An" w:cs="Chu Van An"/>
                                  <w:i/>
                                </w:rPr>
                                <w:t>Dạng ax</w:t>
                              </w:r>
                              <w:r w:rsidRPr="00885BEC">
                                <w:rPr>
                                  <w:rFonts w:ascii="Chu Van An" w:hAnsi="Chu Van An" w:cs="Chu Van An"/>
                                  <w:i/>
                                  <w:vertAlign w:val="superscript"/>
                                </w:rPr>
                                <w:t>4</w:t>
                              </w:r>
                              <w:r w:rsidRPr="00885BEC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+ bx + c = 0 (a≠0) (1)</w:t>
                              </w:r>
                            </w:p>
                            <w:p w14:paraId="12F5A8F8" w14:textId="77777777" w:rsidR="000F6528" w:rsidRPr="00885BEC" w:rsidRDefault="000F6528" w:rsidP="00C474C4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tabs>
                                  <w:tab w:val="left" w:pos="1080"/>
                                </w:tabs>
                                <w:ind w:left="567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885BEC">
                                <w:rPr>
                                  <w:rFonts w:ascii="Chu Van An" w:hAnsi="Chu Van An" w:cs="Chu Van An"/>
                                  <w:i/>
                                  <w:lang w:val="vi-VN"/>
                                </w:rPr>
                                <w:t>Đặt</w:t>
                              </w:r>
                              <w:r w:rsidRPr="00885BEC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885BEC">
                                <w:rPr>
                                  <w:rFonts w:ascii="Chu Van An" w:eastAsiaTheme="minorHAnsi" w:hAnsi="Chu Van An" w:cs="Chu Van An"/>
                                  <w:position w:val="-10"/>
                                </w:rPr>
                                <w:object w:dxaOrig="1200" w:dyaOrig="420" w14:anchorId="656EFC51">
                                  <v:shape id="_x0000_i2639" type="#_x0000_t75" style="width:60pt;height:21pt" o:ole="">
                                    <v:imagedata r:id="rId406" o:title=""/>
                                  </v:shape>
                                  <o:OLEObject Type="Embed" ProgID="Equation.DSMT4" ShapeID="_x0000_i2639" DrawAspect="Content" ObjectID="_1689143057" r:id="rId407"/>
                                </w:object>
                              </w:r>
                              <w:r w:rsidRPr="00885BEC">
                                <w:rPr>
                                  <w:rFonts w:ascii="Chu Van An" w:eastAsiaTheme="minorHAnsi" w:hAnsi="Chu Van An" w:cs="Chu Van An"/>
                                </w:rPr>
                                <w:t xml:space="preserve"> </w:t>
                              </w:r>
                            </w:p>
                            <w:p w14:paraId="755FFAEC" w14:textId="77777777" w:rsidR="000F6528" w:rsidRPr="00885BEC" w:rsidRDefault="000F6528" w:rsidP="00C474C4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tabs>
                                  <w:tab w:val="left" w:pos="1080"/>
                                </w:tabs>
                                <w:ind w:left="567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885BEC">
                                <w:rPr>
                                  <w:rFonts w:ascii="Chu Van An" w:hAnsi="Chu Van An" w:cs="Chu Van An"/>
                                  <w:i/>
                                  <w:lang w:val="vi-VN"/>
                                </w:rPr>
                                <w:t xml:space="preserve">Khi đó PT (1) trở thành PT  </w:t>
                              </w:r>
                              <w:r w:rsidRPr="00885BEC">
                                <w:rPr>
                                  <w:rFonts w:ascii="Chu Van An" w:eastAsiaTheme="minorHAnsi" w:hAnsi="Chu Van An" w:cs="Chu Van An"/>
                                  <w:position w:val="-10"/>
                                </w:rPr>
                                <w:object w:dxaOrig="1920" w:dyaOrig="420" w14:anchorId="6DD2AD27">
                                  <v:shape id="_x0000_i2638" type="#_x0000_t75" style="width:96pt;height:21pt" o:ole="">
                                    <v:imagedata r:id="rId408" o:title=""/>
                                  </v:shape>
                                  <o:OLEObject Type="Embed" ProgID="Equation.DSMT4" ShapeID="_x0000_i2638" DrawAspect="Content" ObjectID="_1689143058" r:id="rId409"/>
                                </w:object>
                              </w:r>
                              <w:r w:rsidRPr="00885BEC">
                                <w:rPr>
                                  <w:rFonts w:ascii="Chu Van An" w:eastAsiaTheme="minorHAnsi" w:hAnsi="Chu Van An" w:cs="Chu Van An"/>
                                </w:rPr>
                                <w:t xml:space="preserve"> </w:t>
                              </w:r>
                            </w:p>
                            <w:p w14:paraId="7E2A1ED9" w14:textId="77777777" w:rsidR="000F6528" w:rsidRPr="00AD397B" w:rsidRDefault="000F6528" w:rsidP="00C474C4">
                              <w:pPr>
                                <w:pStyle w:val="ListParagraph"/>
                                <w:numPr>
                                  <w:ilvl w:val="2"/>
                                  <w:numId w:val="11"/>
                                </w:numPr>
                                <w:tabs>
                                  <w:tab w:val="left" w:pos="1080"/>
                                </w:tabs>
                                <w:spacing w:after="0" w:line="240" w:lineRule="auto"/>
                                <w:ind w:left="1614" w:hanging="284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AD397B">
                                <w:rPr>
                                  <w:rFonts w:ascii="Chu Van An" w:hAnsi="Chu Van An" w:cs="Chu Van An"/>
                                  <w:i/>
                                  <w:lang w:val="vi-VN"/>
                                </w:rPr>
                                <w:t>Giải PT tìm t thỏa ĐK và suy ra nghiệm theo x.</w:t>
                              </w:r>
                            </w:p>
                            <w:p w14:paraId="30EE796C" w14:textId="77777777" w:rsidR="000F6528" w:rsidRPr="00C06839" w:rsidRDefault="000F6528" w:rsidP="00C474C4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ind w:left="567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C06839">
                                <w:rPr>
                                  <w:rFonts w:ascii="Chu Van An" w:hAnsi="Chu Van An" w:cs="Chu Van An"/>
                                  <w:i/>
                                </w:rPr>
                                <w:t>Nếu (1) có nghiệm x</w:t>
                              </w:r>
                              <w:r w:rsidRPr="00C06839">
                                <w:rPr>
                                  <w:rFonts w:ascii="Chu Van An" w:hAnsi="Chu Van An" w:cs="Chu Van An"/>
                                  <w:i/>
                                  <w:vertAlign w:val="subscript"/>
                                </w:rPr>
                                <w:t>0</w:t>
                              </w:r>
                              <w:r w:rsidRPr="00C0683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thì –x</w:t>
                              </w:r>
                              <w:r w:rsidRPr="00C06839">
                                <w:rPr>
                                  <w:rFonts w:ascii="Chu Van An" w:hAnsi="Chu Van An" w:cs="Chu Van An"/>
                                  <w:i/>
                                  <w:vertAlign w:val="subscript"/>
                                </w:rPr>
                                <w:t>0</w:t>
                              </w:r>
                              <w:r w:rsidRPr="00C06839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cũng là nghiệm của (1).</w:t>
                              </w:r>
                            </w:p>
                            <w:p w14:paraId="47B4F130" w14:textId="77777777" w:rsidR="000F6528" w:rsidRPr="00AD397B" w:rsidRDefault="000F6528" w:rsidP="00C474C4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kinsoku w:val="0"/>
                                <w:overflowPunct w:val="0"/>
                                <w:spacing w:after="0" w:line="240" w:lineRule="auto"/>
                                <w:ind w:left="1614" w:hanging="284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AD397B">
                                <w:rPr>
                                  <w:rFonts w:ascii="Chu Van An" w:hAnsi="Chu Van An" w:cs="Chu Van An"/>
                                  <w:i/>
                                </w:rPr>
                                <w:t>Điều kiện để (1) có 4 nghiệm phân biệt là (2) có 2 nghiệm dương phân biệt.</w:t>
                              </w:r>
                            </w:p>
                            <w:p w14:paraId="59772A68" w14:textId="039586D2" w:rsidR="00655465" w:rsidRDefault="00655465" w:rsidP="00655465">
                              <w:pPr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53272920" name="Group 553272920"/>
                        <wpg:cNvGrpSpPr/>
                        <wpg:grpSpPr>
                          <a:xfrm>
                            <a:off x="150812" y="0"/>
                            <a:ext cx="4506913" cy="571533"/>
                            <a:chOff x="150812" y="0"/>
                            <a:chExt cx="4507181" cy="571533"/>
                          </a:xfrm>
                        </wpg:grpSpPr>
                        <wpg:grpSp>
                          <wpg:cNvPr id="553272921" name="Group 553272921"/>
                          <wpg:cNvGrpSpPr/>
                          <wpg:grpSpPr>
                            <a:xfrm>
                              <a:off x="150812" y="0"/>
                              <a:ext cx="4507181" cy="485775"/>
                              <a:chOff x="150812" y="0"/>
                              <a:chExt cx="4507181" cy="485775"/>
                            </a:xfrm>
                          </wpg:grpSpPr>
                          <wpg:grpSp>
                            <wpg:cNvPr id="553272922" name="Group 553272922"/>
                            <wpg:cNvGrpSpPr/>
                            <wpg:grpSpPr>
                              <a:xfrm>
                                <a:off x="184099" y="0"/>
                                <a:ext cx="4473894" cy="485775"/>
                                <a:chOff x="184099" y="0"/>
                                <a:chExt cx="4473894" cy="485775"/>
                              </a:xfrm>
                            </wpg:grpSpPr>
                            <wps:wsp>
                              <wps:cNvPr id="553272923" name="Rectangle: Single Corner Snipped 553272923"/>
                              <wps:cNvSpPr/>
                              <wps:spPr>
                                <a:xfrm>
                                  <a:off x="184099" y="38090"/>
                                  <a:ext cx="4473894" cy="447555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53272924" name="Group 553272924"/>
                              <wpg:cNvGrpSpPr/>
                              <wpg:grpSpPr>
                                <a:xfrm>
                                  <a:off x="1502180" y="0"/>
                                  <a:ext cx="2812893" cy="485775"/>
                                  <a:chOff x="1502180" y="0"/>
                                  <a:chExt cx="2812893" cy="485775"/>
                                </a:xfrm>
                              </wpg:grpSpPr>
                              <wpg:grpSp>
                                <wpg:cNvPr id="553272925" name="Group 553272925"/>
                                <wpg:cNvGrpSpPr/>
                                <wpg:grpSpPr>
                                  <a:xfrm>
                                    <a:off x="1611714" y="83020"/>
                                    <a:ext cx="2703359" cy="390937"/>
                                    <a:chOff x="1611714" y="83020"/>
                                    <a:chExt cx="2703359" cy="390937"/>
                                  </a:xfrm>
                                </wpg:grpSpPr>
                                <wps:wsp>
                                  <wps:cNvPr id="553272926" name="Arrow: Chevron 553272926"/>
                                  <wps:cNvSpPr/>
                                  <wps:spPr>
                                    <a:xfrm>
                                      <a:off x="1760848" y="83020"/>
                                      <a:ext cx="2554225" cy="31495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12D42FE" w14:textId="1ABA03C3" w:rsidR="00655465" w:rsidRPr="007B662A" w:rsidRDefault="000F6528" w:rsidP="000F6528">
                                        <w:pPr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885BEC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w:t>Phương trình trùng phương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553272927" name="Group 55327292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553272928" name="Freeform: Shape 5532729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553272929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06FB07D" w14:textId="77777777" w:rsidR="00655465" w:rsidRPr="006D5D08" w:rsidRDefault="00655465" w:rsidP="00655465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  <w:r w:rsidRPr="006D5D08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Viết phương trình đường thẳng </w:t>
                                          </w: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>dạng cơ bản</w:t>
                                          </w:r>
                                        </w:p>
                                        <w:p w14:paraId="17D27751" w14:textId="77777777" w:rsidR="00655465" w:rsidRDefault="00655465" w:rsidP="00655465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553272930" name="Group 5532729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553272931" name="Freeform: Shape 5532729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553272932" name="Flowchart: Terminator 5532729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553272933" name="Flowchart: Direct Access Storage 5532729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53272934" name="Group 55327293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53272935" name="Flowchart: Preparation 5532729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327293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0381D72" w14:textId="0E095906" w:rsidR="00655465" w:rsidRDefault="00655465" w:rsidP="00655465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497C94E" id="_x0000_s1123" style="width:515.5pt;height:186pt;mso-position-horizontal-relative:char;mso-position-vertical-relative:line" coordsize="65471,19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">
                <v:shape id="Rectangle: Diagonal Corners Rounded 1" o:spid="_x0000_s1124" style="position:absolute;top:2604;width:65471;height:16689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19997;6547104,1653143;6532329,1668947;112179,1668947;0,1548950;0,15804;14775,0" o:connectangles="0,0,0,0,0,0,0,0,0" textboxrect="0,0,6435090,1533525"/>
                  <v:textbox>
                    <w:txbxContent>
                      <w:p w14:paraId="3D82AEC2" w14:textId="77777777" w:rsidR="00655465" w:rsidRDefault="00655465" w:rsidP="0065546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062B30D3" w14:textId="77777777" w:rsidR="000F6528" w:rsidRPr="000F6528" w:rsidRDefault="00655465" w:rsidP="000F6528">
                        <w:pPr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0F6528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0F652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0F652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Cách giải:</w:t>
                        </w:r>
                      </w:p>
                      <w:p w14:paraId="4649A96E" w14:textId="2C470AC4" w:rsidR="000F6528" w:rsidRPr="00885BEC" w:rsidRDefault="000F6528" w:rsidP="00C474C4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ind w:left="567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885BEC">
                          <w:rPr>
                            <w:rFonts w:ascii="Chu Van An" w:hAnsi="Chu Van An" w:cs="Chu Van An"/>
                            <w:i/>
                          </w:rPr>
                          <w:t>Dạng ax</w:t>
                        </w:r>
                        <w:r w:rsidRPr="00885BEC">
                          <w:rPr>
                            <w:rFonts w:ascii="Chu Van An" w:hAnsi="Chu Van An" w:cs="Chu Van An"/>
                            <w:i/>
                            <w:vertAlign w:val="superscript"/>
                          </w:rPr>
                          <w:t>4</w:t>
                        </w:r>
                        <w:r w:rsidRPr="00885BEC">
                          <w:rPr>
                            <w:rFonts w:ascii="Chu Van An" w:hAnsi="Chu Van An" w:cs="Chu Van An"/>
                            <w:i/>
                          </w:rPr>
                          <w:t xml:space="preserve"> + bx + c = 0 (a≠0) (1)</w:t>
                        </w:r>
                      </w:p>
                      <w:p w14:paraId="12F5A8F8" w14:textId="77777777" w:rsidR="000F6528" w:rsidRPr="00885BEC" w:rsidRDefault="000F6528" w:rsidP="00C474C4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tabs>
                            <w:tab w:val="left" w:pos="1080"/>
                          </w:tabs>
                          <w:ind w:left="567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885BEC">
                          <w:rPr>
                            <w:rFonts w:ascii="Chu Van An" w:hAnsi="Chu Van An" w:cs="Chu Van An"/>
                            <w:i/>
                            <w:lang w:val="vi-VN"/>
                          </w:rPr>
                          <w:t>Đặt</w:t>
                        </w:r>
                        <w:r w:rsidRPr="00885BEC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885BEC">
                          <w:rPr>
                            <w:rFonts w:ascii="Chu Van An" w:eastAsiaTheme="minorHAnsi" w:hAnsi="Chu Van An" w:cs="Chu Van An"/>
                            <w:position w:val="-10"/>
                          </w:rPr>
                          <w:object w:dxaOrig="1200" w:dyaOrig="420" w14:anchorId="656EFC51">
                            <v:shape id="_x0000_i2639" type="#_x0000_t75" style="width:60pt;height:21pt" o:ole="">
                              <v:imagedata r:id="rId406" o:title=""/>
                            </v:shape>
                            <o:OLEObject Type="Embed" ProgID="Equation.DSMT4" ShapeID="_x0000_i2639" DrawAspect="Content" ObjectID="_1689143057" r:id="rId410"/>
                          </w:object>
                        </w:r>
                        <w:r w:rsidRPr="00885BEC">
                          <w:rPr>
                            <w:rFonts w:ascii="Chu Van An" w:eastAsiaTheme="minorHAnsi" w:hAnsi="Chu Van An" w:cs="Chu Van An"/>
                          </w:rPr>
                          <w:t xml:space="preserve"> </w:t>
                        </w:r>
                      </w:p>
                      <w:p w14:paraId="755FFAEC" w14:textId="77777777" w:rsidR="000F6528" w:rsidRPr="00885BEC" w:rsidRDefault="000F6528" w:rsidP="00C474C4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tabs>
                            <w:tab w:val="left" w:pos="1080"/>
                          </w:tabs>
                          <w:ind w:left="567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885BEC">
                          <w:rPr>
                            <w:rFonts w:ascii="Chu Van An" w:hAnsi="Chu Van An" w:cs="Chu Van An"/>
                            <w:i/>
                            <w:lang w:val="vi-VN"/>
                          </w:rPr>
                          <w:t xml:space="preserve">Khi đó PT (1) trở thành PT  </w:t>
                        </w:r>
                        <w:r w:rsidRPr="00885BEC">
                          <w:rPr>
                            <w:rFonts w:ascii="Chu Van An" w:eastAsiaTheme="minorHAnsi" w:hAnsi="Chu Van An" w:cs="Chu Van An"/>
                            <w:position w:val="-10"/>
                          </w:rPr>
                          <w:object w:dxaOrig="1920" w:dyaOrig="420" w14:anchorId="6DD2AD27">
                            <v:shape id="_x0000_i2638" type="#_x0000_t75" style="width:96pt;height:21pt" o:ole="">
                              <v:imagedata r:id="rId408" o:title=""/>
                            </v:shape>
                            <o:OLEObject Type="Embed" ProgID="Equation.DSMT4" ShapeID="_x0000_i2638" DrawAspect="Content" ObjectID="_1689143058" r:id="rId411"/>
                          </w:object>
                        </w:r>
                        <w:r w:rsidRPr="00885BEC">
                          <w:rPr>
                            <w:rFonts w:ascii="Chu Van An" w:eastAsiaTheme="minorHAnsi" w:hAnsi="Chu Van An" w:cs="Chu Van An"/>
                          </w:rPr>
                          <w:t xml:space="preserve"> </w:t>
                        </w:r>
                      </w:p>
                      <w:p w14:paraId="7E2A1ED9" w14:textId="77777777" w:rsidR="000F6528" w:rsidRPr="00AD397B" w:rsidRDefault="000F6528" w:rsidP="00C474C4">
                        <w:pPr>
                          <w:pStyle w:val="ListParagraph"/>
                          <w:numPr>
                            <w:ilvl w:val="2"/>
                            <w:numId w:val="11"/>
                          </w:numPr>
                          <w:tabs>
                            <w:tab w:val="left" w:pos="1080"/>
                          </w:tabs>
                          <w:spacing w:after="0" w:line="240" w:lineRule="auto"/>
                          <w:ind w:left="1614" w:hanging="284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AD397B">
                          <w:rPr>
                            <w:rFonts w:ascii="Chu Van An" w:hAnsi="Chu Van An" w:cs="Chu Van An"/>
                            <w:i/>
                            <w:lang w:val="vi-VN"/>
                          </w:rPr>
                          <w:t>Giải PT tìm t thỏa ĐK và suy ra nghiệm theo x.</w:t>
                        </w:r>
                      </w:p>
                      <w:p w14:paraId="30EE796C" w14:textId="77777777" w:rsidR="000F6528" w:rsidRPr="00C06839" w:rsidRDefault="000F6528" w:rsidP="00C474C4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ind w:left="567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C06839">
                          <w:rPr>
                            <w:rFonts w:ascii="Chu Van An" w:hAnsi="Chu Van An" w:cs="Chu Van An"/>
                            <w:i/>
                          </w:rPr>
                          <w:t>Nếu (1) có nghiệm x</w:t>
                        </w:r>
                        <w:r w:rsidRPr="00C06839">
                          <w:rPr>
                            <w:rFonts w:ascii="Chu Van An" w:hAnsi="Chu Van An" w:cs="Chu Van An"/>
                            <w:i/>
                            <w:vertAlign w:val="subscript"/>
                          </w:rPr>
                          <w:t>0</w:t>
                        </w:r>
                        <w:r w:rsidRPr="00C06839">
                          <w:rPr>
                            <w:rFonts w:ascii="Chu Van An" w:hAnsi="Chu Van An" w:cs="Chu Van An"/>
                            <w:i/>
                          </w:rPr>
                          <w:t xml:space="preserve"> thì –x</w:t>
                        </w:r>
                        <w:r w:rsidRPr="00C06839">
                          <w:rPr>
                            <w:rFonts w:ascii="Chu Van An" w:hAnsi="Chu Van An" w:cs="Chu Van An"/>
                            <w:i/>
                            <w:vertAlign w:val="subscript"/>
                          </w:rPr>
                          <w:t>0</w:t>
                        </w:r>
                        <w:r w:rsidRPr="00C06839">
                          <w:rPr>
                            <w:rFonts w:ascii="Chu Van An" w:hAnsi="Chu Van An" w:cs="Chu Van An"/>
                            <w:i/>
                          </w:rPr>
                          <w:t xml:space="preserve"> cũng là nghiệm của (1).</w:t>
                        </w:r>
                      </w:p>
                      <w:p w14:paraId="47B4F130" w14:textId="77777777" w:rsidR="000F6528" w:rsidRPr="00AD397B" w:rsidRDefault="000F6528" w:rsidP="00C474C4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kinsoku w:val="0"/>
                          <w:overflowPunct w:val="0"/>
                          <w:spacing w:after="0" w:line="240" w:lineRule="auto"/>
                          <w:ind w:left="1614" w:hanging="284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AD397B">
                          <w:rPr>
                            <w:rFonts w:ascii="Chu Van An" w:hAnsi="Chu Van An" w:cs="Chu Van An"/>
                            <w:i/>
                          </w:rPr>
                          <w:t>Điều kiện để (1) có 4 nghiệm phân biệt là (2) có 2 nghiệm dương phân biệt.</w:t>
                        </w:r>
                      </w:p>
                      <w:p w14:paraId="59772A68" w14:textId="039586D2" w:rsidR="00655465" w:rsidRDefault="00655465" w:rsidP="00655465">
                        <w:pPr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553272920" o:spid="_x0000_s1125" style="position:absolute;left:1508;width:45069;height:5715" coordorigin="1508" coordsize="45071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">
                  <v:group id="Group 553272921" o:spid="_x0000_s1126" style="position:absolute;left:1508;width:45071;height:4857" coordorigin="1508" coordsize="4507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">
                    <v:group id="Group 553272922" o:spid="_x0000_s1127" style="position:absolute;left:1840;width:44739;height:4857" coordorigin="1840" coordsize="4473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">
                      <v:shape id="Rectangle: Single Corner Snipped 553272923" o:spid="_x0000_s1128" style="position:absolute;left:1840;top:380;width:44739;height:4476;visibility:visible;mso-wrap-style:square;v-text-anchor:middle" coordsize="4473894,447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" path="m,l4319170,r154724,154724l4473894,447555,,447555,,xe" fillcolor="#efddf6 [663]" stroked="f" strokeweight="1.25pt">
                        <v:fill r:id="rId124" o:title="" color2="#fffff7" type="pattern"/>
                        <v:path arrowok="t" o:connecttype="custom" o:connectlocs="0,0;4319170,0;4473894,154724;4473894,447555;0,447555;0,0" o:connectangles="0,0,0,0,0,0"/>
                      </v:shape>
                      <v:group id="Group 553272924" o:spid="_x0000_s1129" style="position:absolute;left:15021;width:28129;height:4857" coordorigin="15021" coordsize="2812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">
                        <v:group id="Group 553272925" o:spid="_x0000_s1130" style="position:absolute;left:16117;top:830;width:27033;height:3909" coordorigin="16117,830" coordsize="27033,3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">
                          <v:shape id="Arrow: Chevron 553272926" o:spid="_x0000_s1131" type="#_x0000_t55" style="position:absolute;left:17608;top:830;width:25542;height:31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" adj="21029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12D42FE" w14:textId="1ABA03C3" w:rsidR="00655465" w:rsidRPr="007B662A" w:rsidRDefault="000F6528" w:rsidP="000F6528">
                                  <w:pPr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885BEC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  <w:lang w:val="vi-VN"/>
                                    </w:rPr>
                                    <w:t>Phương trình trùng phương</w:t>
                                  </w:r>
                                </w:p>
                              </w:txbxContent>
                            </v:textbox>
                          </v:shape>
                          <v:group id="Group 553272927" o:spid="_x0000_s113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">
                            <v:shape id="Freeform: Shape 553272928" o:spid="_x0000_s11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" filled="f" stroked="f">
                              <v:textbox>
                                <w:txbxContent>
                                  <w:p w14:paraId="406FB07D" w14:textId="77777777" w:rsidR="00655465" w:rsidRPr="006D5D08" w:rsidRDefault="00655465" w:rsidP="00655465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  <w:r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Viết phương trình đường thẳng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dạng cơ bản</w:t>
                                    </w:r>
                                  </w:p>
                                  <w:p w14:paraId="17D27751" w14:textId="77777777" w:rsidR="00655465" w:rsidRDefault="00655465" w:rsidP="00655465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553272930" o:spid="_x0000_s11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">
                          <v:shape id="Freeform: Shape 553272931" o:spid="_x0000_s11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553272932" o:spid="_x0000_s11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553272933" o:spid="_x0000_s11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553272934" o:spid="_x0000_s1139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">
                    <v:shape id="Flowchart: Preparation 553272935" o:spid="_x0000_s11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1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" filled="f" stroked="f">
                      <v:shadow on="t" color="black" opacity="20971f" offset="0,2.2pt"/>
                      <v:textbox>
                        <w:txbxContent>
                          <w:p w14:paraId="00381D72" w14:textId="0E095906" w:rsidR="00655465" w:rsidRDefault="00655465" w:rsidP="00655465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1BC6D969" w14:textId="0BDED5BA" w:rsidR="00655465" w:rsidRPr="002758F1" w:rsidRDefault="00655465" w:rsidP="002758F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758F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94186EC" w14:textId="77777777" w:rsidR="00F449FA" w:rsidRPr="002758F1" w:rsidRDefault="00F449FA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1: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Tập nghiệm của phương trình </w:t>
      </w:r>
      <w:r w:rsidRPr="002758F1">
        <w:rPr>
          <w:rFonts w:ascii="Chu Van An" w:eastAsia="Arial" w:hAnsi="Chu Van An" w:cs="Chu Van An"/>
          <w:position w:val="-6"/>
          <w:sz w:val="24"/>
          <w:szCs w:val="24"/>
        </w:rPr>
        <w:object w:dxaOrig="1515" w:dyaOrig="315" w14:anchorId="4A62A79C">
          <v:shape id="_x0000_i2717" type="#_x0000_t75" style="width:76.5pt;height:15.75pt" o:ole="">
            <v:imagedata r:id="rId412" o:title=""/>
          </v:shape>
          <o:OLEObject Type="Embed" ProgID="Equation.DSMT4" ShapeID="_x0000_i2717" DrawAspect="Content" ObjectID="_1689142285" r:id="rId413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</w:t>
      </w:r>
    </w:p>
    <w:p w14:paraId="11E1EE91" w14:textId="77777777" w:rsidR="00F449FA" w:rsidRPr="002758F1" w:rsidRDefault="00F449FA" w:rsidP="002758F1">
      <w:pPr>
        <w:pStyle w:val="ListParagraph"/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eastAsia="Arial" w:hAnsi="Chu Van An" w:cs="Chu Van An"/>
          <w:b/>
          <w:color w:val="000099"/>
          <w:position w:val="-14"/>
          <w:sz w:val="24"/>
          <w:szCs w:val="24"/>
          <w:lang w:eastAsia="x-none"/>
        </w:rPr>
        <w:object w:dxaOrig="1230" w:dyaOrig="405" w14:anchorId="45C4E85C">
          <v:shape id="_x0000_i2718" type="#_x0000_t75" style="width:61.5pt;height:20.25pt" o:ole="">
            <v:imagedata r:id="rId414" o:title=""/>
          </v:shape>
          <o:OLEObject Type="Embed" ProgID="Equation.DSMT4" ShapeID="_x0000_i2718" DrawAspect="Content" ObjectID="_1689142286" r:id="rId415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eastAsia="Times New Roman" w:hAnsi="Chu Van An" w:cs="Chu Van An"/>
          <w:bCs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bCs/>
          <w:color w:val="0000FF"/>
          <w:sz w:val="24"/>
          <w:szCs w:val="24"/>
          <w:u w:val="single"/>
        </w:rPr>
        <w:t>B</w:t>
      </w:r>
      <w:r w:rsidRPr="002758F1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 xml:space="preserve">. </w:t>
      </w:r>
      <w:r w:rsidRPr="002758F1">
        <w:rPr>
          <w:rFonts w:ascii="Chu Van An" w:eastAsia="Arial" w:hAnsi="Chu Van An" w:cs="Chu Van An"/>
          <w:b/>
          <w:color w:val="3366FF"/>
          <w:position w:val="-14"/>
          <w:sz w:val="24"/>
          <w:szCs w:val="24"/>
        </w:rPr>
        <w:object w:dxaOrig="1080" w:dyaOrig="405" w14:anchorId="2E12DF59">
          <v:shape id="_x0000_i2719" type="#_x0000_t75" style="width:54pt;height:20.25pt" o:ole="">
            <v:imagedata r:id="rId416" o:title=""/>
          </v:shape>
          <o:OLEObject Type="Embed" ProgID="Equation.DSMT4" ShapeID="_x0000_i2719" DrawAspect="Content" ObjectID="_1689142287" r:id="rId417"/>
        </w:object>
      </w:r>
      <w:r w:rsidRPr="002758F1">
        <w:rPr>
          <w:rFonts w:ascii="Chu Van An" w:hAnsi="Chu Van An" w:cs="Chu Van An"/>
          <w:bCs/>
          <w:sz w:val="24"/>
          <w:szCs w:val="24"/>
        </w:rPr>
        <w:t>.</w:t>
      </w:r>
      <w:r w:rsidRPr="002758F1">
        <w:rPr>
          <w:rFonts w:ascii="Chu Van An" w:eastAsia="Times New Roman" w:hAnsi="Chu Van An" w:cs="Chu Van An"/>
          <w:bCs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 xml:space="preserve">C. </w:t>
      </w:r>
      <w:r w:rsidRPr="002758F1">
        <w:rPr>
          <w:rFonts w:ascii="Chu Van An" w:eastAsia="Arial" w:hAnsi="Chu Van An" w:cs="Chu Van An"/>
          <w:b/>
          <w:color w:val="0070C0"/>
          <w:position w:val="-14"/>
          <w:sz w:val="24"/>
          <w:szCs w:val="24"/>
        </w:rPr>
        <w:object w:dxaOrig="1560" w:dyaOrig="405" w14:anchorId="250F2F94">
          <v:shape id="_x0000_i2720" type="#_x0000_t75" style="width:78pt;height:20.25pt" o:ole="">
            <v:imagedata r:id="rId418" o:title=""/>
          </v:shape>
          <o:OLEObject Type="Embed" ProgID="Equation.DSMT4" ShapeID="_x0000_i2720" DrawAspect="Content" ObjectID="_1689142288" r:id="rId419"/>
        </w:object>
      </w:r>
      <w:r w:rsidRPr="002758F1">
        <w:rPr>
          <w:rFonts w:ascii="Chu Van An" w:hAnsi="Chu Van An" w:cs="Chu Van An"/>
          <w:bCs/>
          <w:sz w:val="24"/>
          <w:szCs w:val="24"/>
        </w:rPr>
        <w:t>.</w:t>
      </w:r>
      <w:r w:rsidRPr="002758F1">
        <w:rPr>
          <w:rFonts w:ascii="Chu Van An" w:eastAsia="Times New Roman" w:hAnsi="Chu Van An" w:cs="Chu Van An"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eastAsia="Arial" w:hAnsi="Chu Van An" w:cs="Chu Van An"/>
          <w:b/>
          <w:color w:val="000099"/>
          <w:position w:val="-14"/>
          <w:sz w:val="24"/>
          <w:szCs w:val="24"/>
          <w:lang w:eastAsia="x-none"/>
        </w:rPr>
        <w:object w:dxaOrig="765" w:dyaOrig="405" w14:anchorId="52A0F6DD">
          <v:shape id="_x0000_i2721" type="#_x0000_t75" style="width:38.25pt;height:20.25pt" o:ole="">
            <v:imagedata r:id="rId420" o:title=""/>
          </v:shape>
          <o:OLEObject Type="Embed" ProgID="Equation.DSMT4" ShapeID="_x0000_i2721" DrawAspect="Content" ObjectID="_1689142289" r:id="rId421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2389FA8F" w14:textId="77777777" w:rsidR="00F449FA" w:rsidRPr="002758F1" w:rsidRDefault="00F449FA" w:rsidP="002758F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F5DF72B" w14:textId="77777777" w:rsidR="00F449FA" w:rsidRPr="002758F1" w:rsidRDefault="00F449FA" w:rsidP="002758F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>Chọn B</w:t>
      </w:r>
    </w:p>
    <w:p w14:paraId="52E027CD" w14:textId="77777777" w:rsidR="00F449FA" w:rsidRPr="002758F1" w:rsidRDefault="00F449FA" w:rsidP="002758F1">
      <w:pPr>
        <w:pStyle w:val="ListParagraph"/>
        <w:spacing w:line="240" w:lineRule="auto"/>
        <w:ind w:left="992"/>
        <w:rPr>
          <w:rFonts w:ascii="Chu Van An" w:eastAsia="Arial" w:hAnsi="Chu Van An" w:cs="Chu Van An"/>
          <w:sz w:val="24"/>
          <w:szCs w:val="24"/>
        </w:rPr>
      </w:pPr>
      <w:r w:rsidRPr="002758F1">
        <w:rPr>
          <w:rFonts w:ascii="Chu Van An" w:eastAsia="Arial" w:hAnsi="Chu Van An" w:cs="Chu Van An"/>
          <w:position w:val="-34"/>
          <w:sz w:val="24"/>
          <w:szCs w:val="24"/>
        </w:rPr>
        <w:object w:dxaOrig="3660" w:dyaOrig="795" w14:anchorId="042B5BAC">
          <v:shape id="_x0000_i2722" type="#_x0000_t75" style="width:183pt;height:39.75pt" o:ole="">
            <v:imagedata r:id="rId422" o:title=""/>
          </v:shape>
          <o:OLEObject Type="Embed" ProgID="Equation.DSMT4" ShapeID="_x0000_i2722" DrawAspect="Content" ObjectID="_1689142290" r:id="rId42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C63D4FC" w14:textId="77777777" w:rsidR="00F449FA" w:rsidRPr="002758F1" w:rsidRDefault="00F449FA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>Câu 2: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Phương trình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530" w:dyaOrig="315" w14:anchorId="0E6891BB">
          <v:shape id="_x0000_i2723" type="#_x0000_t75" style="width:76.5pt;height:15.75pt" o:ole="">
            <v:imagedata r:id="rId424" o:title=""/>
          </v:shape>
          <o:OLEObject Type="Embed" ProgID="Equation.DSMT4" ShapeID="_x0000_i2723" DrawAspect="Content" ObjectID="_1689142291" r:id="rId425"/>
        </w:object>
      </w:r>
      <w:r w:rsidRPr="002758F1">
        <w:rPr>
          <w:rFonts w:ascii="Chu Van An" w:hAnsi="Chu Van An" w:cs="Chu Van An"/>
          <w:sz w:val="24"/>
          <w:szCs w:val="24"/>
        </w:rPr>
        <w:t>có đúng 4 nghiệm phân biệt khi và chỉ khi</w:t>
      </w:r>
    </w:p>
    <w:p w14:paraId="1CEECEDF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contextualSpacing/>
        <w:mirrorIndents/>
        <w:jc w:val="both"/>
        <w:rPr>
          <w:rFonts w:ascii="Chu Van An" w:hAnsi="Chu Van An" w:cs="Chu Van An"/>
          <w:sz w:val="24"/>
          <w:szCs w:val="24"/>
          <w:lang w:val="x-none" w:eastAsia="x-none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eastAsia="Times New Roman" w:hAnsi="Chu Van An" w:cs="Chu Van An"/>
          <w:position w:val="-10"/>
          <w:sz w:val="24"/>
          <w:szCs w:val="24"/>
        </w:rPr>
        <w:object w:dxaOrig="1095" w:dyaOrig="315" w14:anchorId="5CAB67E8">
          <v:shape id="_x0000_i2724" type="#_x0000_t75" style="width:54.75pt;height:15.75pt" o:ole="">
            <v:imagedata r:id="rId426" o:title=""/>
          </v:shape>
          <o:OLEObject Type="Embed" ProgID="Equation.DSMT4" ShapeID="_x0000_i2724" DrawAspect="Content" ObjectID="_1689142292" r:id="rId427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position w:val="-10"/>
          <w:sz w:val="24"/>
          <w:szCs w:val="24"/>
        </w:rPr>
        <w:object w:dxaOrig="1875" w:dyaOrig="375" w14:anchorId="36BE193B">
          <v:shape id="_x0000_i2725" type="#_x0000_t75" style="width:93.75pt;height:18.75pt" o:ole="">
            <v:imagedata r:id="rId428" o:title=""/>
          </v:shape>
          <o:OLEObject Type="Embed" ProgID="Equation.DSMT4" ShapeID="_x0000_i2725" DrawAspect="Content" ObjectID="_1689142293" r:id="rId429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082F64A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contextualSpacing/>
        <w:mirrorIndents/>
        <w:jc w:val="both"/>
        <w:rPr>
          <w:rFonts w:ascii="Chu Van An" w:hAnsi="Chu Van An" w:cs="Chu Van An"/>
          <w:sz w:val="24"/>
          <w:szCs w:val="24"/>
          <w:lang w:val="x-none" w:eastAsia="x-none"/>
        </w:rPr>
      </w:pPr>
      <w:r w:rsidRPr="002758F1">
        <w:rPr>
          <w:rFonts w:ascii="Chu Van An" w:hAnsi="Chu Van An" w:cs="Chu Van An"/>
          <w:sz w:val="24"/>
          <w:szCs w:val="24"/>
          <w:lang w:val="x-none" w:eastAsia="x-none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765" w:dyaOrig="315" w14:anchorId="35DAC021">
          <v:shape id="_x0000_i2726" type="#_x0000_t75" style="width:38.25pt;height:15.75pt" o:ole="">
            <v:imagedata r:id="rId430" o:title=""/>
          </v:shape>
          <o:OLEObject Type="Embed" ProgID="Equation.DSMT4" ShapeID="_x0000_i2726" DrawAspect="Content" ObjectID="_1689142294" r:id="rId431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eastAsia="Times New Roman" w:hAnsi="Chu Van An" w:cs="Chu Van An"/>
          <w:position w:val="-10"/>
          <w:sz w:val="24"/>
          <w:szCs w:val="24"/>
        </w:rPr>
        <w:object w:dxaOrig="1095" w:dyaOrig="315" w14:anchorId="240987B5">
          <v:shape id="_x0000_i2727" type="#_x0000_t75" style="width:54.75pt;height:15.75pt" o:ole="">
            <v:imagedata r:id="rId432" o:title=""/>
          </v:shape>
          <o:OLEObject Type="Embed" ProgID="Equation.DSMT4" ShapeID="_x0000_i2727" DrawAspect="Content" ObjectID="_1689142295" r:id="rId433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B2F2DFB" w14:textId="77777777" w:rsidR="00F449FA" w:rsidRPr="002758F1" w:rsidRDefault="00F449FA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>Lời giải</w:t>
      </w:r>
    </w:p>
    <w:p w14:paraId="2C03B965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25EC2EE9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Phương trình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530" w:dyaOrig="315" w14:anchorId="1CA7FCCE">
          <v:shape id="_x0000_i2728" type="#_x0000_t75" style="width:76.5pt;height:15.75pt" o:ole="">
            <v:imagedata r:id="rId434" o:title=""/>
          </v:shape>
          <o:OLEObject Type="Embed" ProgID="Equation.DSMT4" ShapeID="_x0000_i2728" DrawAspect="Content" ObjectID="_1689142296" r:id="rId435"/>
        </w:object>
      </w:r>
      <w:r w:rsidRPr="002758F1">
        <w:rPr>
          <w:rFonts w:ascii="Chu Van An" w:hAnsi="Chu Van An" w:cs="Chu Van An"/>
          <w:b/>
          <w:noProof/>
          <w:position w:val="-6"/>
          <w:sz w:val="24"/>
          <w:szCs w:val="24"/>
        </w:rPr>
        <w:t xml:space="preserve"> </w:t>
      </w:r>
      <w:r w:rsidRPr="002758F1">
        <w:rPr>
          <w:rFonts w:ascii="Chu Van An" w:hAnsi="Chu Van An" w:cs="Chu Van An"/>
          <w:sz w:val="24"/>
          <w:szCs w:val="24"/>
        </w:rPr>
        <w:t>có đúng 4 nghiệm phân biệt khi và chỉ khi</w:t>
      </w:r>
    </w:p>
    <w:p w14:paraId="70D0649A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Phương trình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335" w:dyaOrig="315" w14:anchorId="739A1A56">
          <v:shape id="_x0000_i2729" type="#_x0000_t75" style="width:66.75pt;height:15.75pt" o:ole="">
            <v:imagedata r:id="rId436" o:title=""/>
          </v:shape>
          <o:OLEObject Type="Embed" ProgID="Equation.DSMT4" ShapeID="_x0000_i2729" DrawAspect="Content" ObjectID="_1689142297" r:id="rId437"/>
        </w:object>
      </w:r>
      <w:r w:rsidRPr="002758F1">
        <w:rPr>
          <w:rFonts w:ascii="Chu Van An" w:hAnsi="Chu Van An" w:cs="Chu Van An"/>
          <w:sz w:val="24"/>
          <w:szCs w:val="24"/>
        </w:rPr>
        <w:t>có đúng 2 nghiệm phân biệt dương khi và chỉ khi</w:t>
      </w:r>
    </w:p>
    <w:p w14:paraId="05B05E7C" w14:textId="77777777" w:rsidR="00F449FA" w:rsidRPr="002758F1" w:rsidRDefault="00F449FA" w:rsidP="002758F1">
      <w:pPr>
        <w:spacing w:line="240" w:lineRule="auto"/>
        <w:ind w:left="992"/>
        <w:contextualSpacing/>
        <w:rPr>
          <w:rFonts w:ascii="Chu Van An" w:hAnsi="Chu Van An" w:cs="Chu Van An"/>
          <w:sz w:val="24"/>
          <w:szCs w:val="24"/>
          <w:lang w:val="x-none" w:eastAsia="x-none"/>
        </w:rPr>
      </w:pPr>
      <w:r w:rsidRPr="002758F1">
        <w:rPr>
          <w:rFonts w:ascii="Chu Van An" w:eastAsia="Times New Roman" w:hAnsi="Chu Van An" w:cs="Chu Van An"/>
          <w:position w:val="-52"/>
          <w:sz w:val="24"/>
          <w:szCs w:val="24"/>
        </w:rPr>
        <w:object w:dxaOrig="2400" w:dyaOrig="1155" w14:anchorId="79F15B96">
          <v:shape id="_x0000_i2730" type="#_x0000_t75" style="width:120pt;height:57.75pt" o:ole="">
            <v:imagedata r:id="rId438" o:title=""/>
          </v:shape>
          <o:OLEObject Type="Embed" ProgID="Equation.DSMT4" ShapeID="_x0000_i2730" DrawAspect="Content" ObjectID="_1689142298" r:id="rId439"/>
        </w:object>
      </w:r>
      <w:r w:rsidRPr="002758F1">
        <w:rPr>
          <w:rFonts w:ascii="Chu Van An" w:hAnsi="Chu Van An" w:cs="Chu Van An"/>
          <w:noProof/>
          <w:sz w:val="24"/>
          <w:szCs w:val="24"/>
        </w:rPr>
        <w:t>.</w:t>
      </w:r>
    </w:p>
    <w:p w14:paraId="5A257C4F" w14:textId="77777777" w:rsidR="00F449FA" w:rsidRPr="002758F1" w:rsidRDefault="00F449FA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nl-NL"/>
        </w:rPr>
        <w:t>Câu 3: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2758F1">
        <w:rPr>
          <w:rFonts w:ascii="Chu Van An" w:hAnsi="Chu Van An" w:cs="Chu Van An"/>
          <w:sz w:val="24"/>
          <w:szCs w:val="24"/>
          <w:lang w:val="nl-NL"/>
        </w:rPr>
        <w:t xml:space="preserve">Số nghiệm của phương trình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515" w:dyaOrig="330" w14:anchorId="3B537D8F">
          <v:shape id="_x0000_i2731" type="#_x0000_t75" style="width:76.5pt;height:16.5pt" o:ole="">
            <v:imagedata r:id="rId440" o:title=""/>
          </v:shape>
          <o:OLEObject Type="Embed" ProgID="Equation.DSMT4" ShapeID="_x0000_i2731" DrawAspect="Content" ObjectID="_1689142299" r:id="rId441"/>
        </w:object>
      </w:r>
      <w:r w:rsidRPr="002758F1">
        <w:rPr>
          <w:rFonts w:ascii="Chu Van An" w:hAnsi="Chu Van An" w:cs="Chu Van An"/>
          <w:noProof/>
          <w:sz w:val="24"/>
          <w:szCs w:val="24"/>
          <w:lang w:val="nl-NL" w:eastAsia="vi-VN"/>
        </w:rPr>
        <w:t xml:space="preserve"> </w:t>
      </w:r>
      <w:r w:rsidRPr="002758F1">
        <w:rPr>
          <w:rFonts w:ascii="Chu Van An" w:hAnsi="Chu Van An" w:cs="Chu Van An"/>
          <w:sz w:val="24"/>
          <w:szCs w:val="24"/>
          <w:lang w:val="nl-NL"/>
        </w:rPr>
        <w:t>là.</w:t>
      </w:r>
    </w:p>
    <w:p w14:paraId="6B1EC48E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2758F1">
        <w:rPr>
          <w:rFonts w:ascii="Chu Van An" w:hAnsi="Chu Van An" w:cs="Chu Van An"/>
          <w:sz w:val="24"/>
          <w:szCs w:val="24"/>
          <w:lang w:val="nl-NL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2758F1">
        <w:rPr>
          <w:rFonts w:ascii="Chu Van An" w:eastAsia="Times New Roman" w:hAnsi="Chu Van An" w:cs="Chu Van An"/>
          <w:b/>
          <w:color w:val="3366FF"/>
          <w:position w:val="-4"/>
          <w:sz w:val="24"/>
          <w:szCs w:val="24"/>
        </w:rPr>
        <w:object w:dxaOrig="180" w:dyaOrig="270" w14:anchorId="0D04985D">
          <v:shape id="_x0000_i2732" type="#_x0000_t75" style="width:9pt;height:13.5pt" o:ole="">
            <v:imagedata r:id="rId442" o:title=""/>
          </v:shape>
          <o:OLEObject Type="Embed" ProgID="Equation.DSMT4" ShapeID="_x0000_i2732" DrawAspect="Content" ObjectID="_1689142300" r:id="rId443"/>
        </w:object>
      </w:r>
      <w:r w:rsidRPr="002758F1">
        <w:rPr>
          <w:rFonts w:ascii="Chu Van An" w:hAnsi="Chu Van An" w:cs="Chu Van An"/>
          <w:b/>
          <w:color w:val="3366FF"/>
          <w:sz w:val="24"/>
          <w:szCs w:val="24"/>
          <w:lang w:val="nl-NL"/>
        </w:rPr>
        <w:t>.</w:t>
      </w:r>
      <w:r w:rsidRPr="002758F1">
        <w:rPr>
          <w:rFonts w:ascii="Chu Van An" w:hAnsi="Chu Van An" w:cs="Chu Van An"/>
          <w:sz w:val="24"/>
          <w:szCs w:val="24"/>
          <w:lang w:val="nl-NL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2758F1">
        <w:rPr>
          <w:rFonts w:ascii="Chu Van An" w:eastAsia="Times New Roman" w:hAnsi="Chu Van An" w:cs="Chu Van An"/>
          <w:b/>
          <w:color w:val="3366FF"/>
          <w:position w:val="-4"/>
          <w:sz w:val="24"/>
          <w:szCs w:val="24"/>
        </w:rPr>
        <w:object w:dxaOrig="180" w:dyaOrig="270" w14:anchorId="0455F138">
          <v:shape id="_x0000_i2733" type="#_x0000_t75" style="width:9pt;height:13.5pt" o:ole="">
            <v:imagedata r:id="rId444" o:title=""/>
          </v:shape>
          <o:OLEObject Type="Embed" ProgID="Equation.DSMT4" ShapeID="_x0000_i2733" DrawAspect="Content" ObjectID="_1689142301" r:id="rId445"/>
        </w:object>
      </w:r>
      <w:r w:rsidRPr="002758F1">
        <w:rPr>
          <w:rFonts w:ascii="Chu Van An" w:hAnsi="Chu Van An" w:cs="Chu Van An"/>
          <w:b/>
          <w:color w:val="3366FF"/>
          <w:sz w:val="24"/>
          <w:szCs w:val="24"/>
          <w:lang w:val="nl-NL"/>
        </w:rPr>
        <w:t>.</w:t>
      </w:r>
      <w:r w:rsidRPr="002758F1">
        <w:rPr>
          <w:rFonts w:ascii="Chu Van An" w:hAnsi="Chu Van An" w:cs="Chu Van An"/>
          <w:sz w:val="24"/>
          <w:szCs w:val="24"/>
          <w:lang w:val="nl-NL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2758F1">
        <w:rPr>
          <w:rFonts w:ascii="Chu Van An" w:eastAsia="Times New Roman" w:hAnsi="Chu Van An" w:cs="Chu Van An"/>
          <w:b/>
          <w:color w:val="3366FF"/>
          <w:position w:val="-4"/>
          <w:sz w:val="24"/>
          <w:szCs w:val="24"/>
        </w:rPr>
        <w:object w:dxaOrig="210" w:dyaOrig="270" w14:anchorId="7013A51E">
          <v:shape id="_x0000_i2734" type="#_x0000_t75" style="width:10.5pt;height:13.5pt" o:ole="">
            <v:imagedata r:id="rId446" o:title=""/>
          </v:shape>
          <o:OLEObject Type="Embed" ProgID="Equation.DSMT4" ShapeID="_x0000_i2734" DrawAspect="Content" ObjectID="_1689142302" r:id="rId447"/>
        </w:object>
      </w:r>
      <w:r w:rsidRPr="002758F1">
        <w:rPr>
          <w:rFonts w:ascii="Chu Van An" w:hAnsi="Chu Van An" w:cs="Chu Van An"/>
          <w:b/>
          <w:color w:val="3366FF"/>
          <w:sz w:val="24"/>
          <w:szCs w:val="24"/>
          <w:lang w:val="nl-NL"/>
        </w:rPr>
        <w:t>.</w:t>
      </w:r>
      <w:r w:rsidRPr="002758F1">
        <w:rPr>
          <w:rFonts w:ascii="Chu Van An" w:hAnsi="Chu Van An" w:cs="Chu Van An"/>
          <w:sz w:val="24"/>
          <w:szCs w:val="24"/>
          <w:lang w:val="nl-NL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D. </w:t>
      </w:r>
      <w:r w:rsidRPr="002758F1">
        <w:rPr>
          <w:rFonts w:ascii="Chu Van An" w:eastAsia="Times New Roman" w:hAnsi="Chu Van An" w:cs="Chu Van An"/>
          <w:b/>
          <w:color w:val="3366FF"/>
          <w:position w:val="-4"/>
          <w:sz w:val="24"/>
          <w:szCs w:val="24"/>
        </w:rPr>
        <w:object w:dxaOrig="210" w:dyaOrig="270" w14:anchorId="3CB25D72">
          <v:shape id="_x0000_i2735" type="#_x0000_t75" style="width:10.5pt;height:13.5pt" o:ole="">
            <v:imagedata r:id="rId448" o:title=""/>
          </v:shape>
          <o:OLEObject Type="Embed" ProgID="Equation.DSMT4" ShapeID="_x0000_i2735" DrawAspect="Content" ObjectID="_1689142303" r:id="rId449"/>
        </w:object>
      </w:r>
      <w:r w:rsidRPr="002758F1">
        <w:rPr>
          <w:rFonts w:ascii="Chu Van An" w:hAnsi="Chu Van An" w:cs="Chu Van An"/>
          <w:b/>
          <w:color w:val="3366FF"/>
          <w:sz w:val="24"/>
          <w:szCs w:val="24"/>
          <w:lang w:val="nl-NL"/>
        </w:rPr>
        <w:t>.</w:t>
      </w:r>
    </w:p>
    <w:p w14:paraId="16675DF8" w14:textId="77777777" w:rsidR="00F449FA" w:rsidRPr="002758F1" w:rsidRDefault="00F449FA" w:rsidP="002758F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nl-NL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nl-NL"/>
        </w:rPr>
        <w:t>Lời giải</w:t>
      </w:r>
    </w:p>
    <w:p w14:paraId="168CB99B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nl-NL"/>
        </w:rPr>
        <w:t>Chọn B</w:t>
      </w:r>
    </w:p>
    <w:p w14:paraId="2FB91FDD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2758F1">
        <w:rPr>
          <w:rFonts w:ascii="Chu Van An" w:hAnsi="Chu Van An" w:cs="Chu Van An"/>
          <w:sz w:val="24"/>
          <w:szCs w:val="24"/>
          <w:lang w:val="nl-NL"/>
        </w:rPr>
        <w:t xml:space="preserve">Ta có </w:t>
      </w:r>
      <w:r w:rsidRPr="002758F1">
        <w:rPr>
          <w:rFonts w:ascii="Chu Van An" w:eastAsia="Times New Roman" w:hAnsi="Chu Van An" w:cs="Chu Van An"/>
          <w:position w:val="-16"/>
          <w:sz w:val="24"/>
          <w:szCs w:val="24"/>
        </w:rPr>
        <w:object w:dxaOrig="6015" w:dyaOrig="450" w14:anchorId="21B7A779">
          <v:shape id="_x0000_i2736" type="#_x0000_t75" style="width:300.75pt;height:22.5pt" o:ole="">
            <v:imagedata r:id="rId450" o:title=""/>
          </v:shape>
          <o:OLEObject Type="Embed" ProgID="Equation.DSMT4" ShapeID="_x0000_i2736" DrawAspect="Content" ObjectID="_1689142304" r:id="rId451"/>
        </w:object>
      </w:r>
      <w:r w:rsidRPr="002758F1">
        <w:rPr>
          <w:rFonts w:ascii="Chu Van An" w:hAnsi="Chu Van An" w:cs="Chu Van An"/>
          <w:sz w:val="24"/>
          <w:szCs w:val="24"/>
          <w:lang w:val="nl-NL"/>
        </w:rPr>
        <w:t xml:space="preserve"> Vậy phương trình đã cho có hai nghiệm.</w:t>
      </w:r>
    </w:p>
    <w:p w14:paraId="6C082FBC" w14:textId="77777777" w:rsidR="00F449FA" w:rsidRPr="002758F1" w:rsidRDefault="00F449FA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4: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Phương trình </w:t>
      </w:r>
      <w:r w:rsidRPr="002758F1">
        <w:rPr>
          <w:rFonts w:ascii="Chu Van An" w:hAnsi="Chu Van An" w:cs="Chu Van An"/>
          <w:sz w:val="24"/>
          <w:szCs w:val="24"/>
        </w:rPr>
        <w:object w:dxaOrig="2760" w:dyaOrig="480" w14:anchorId="1DA08442">
          <v:shape id="_x0000_i2737" type="#_x0000_t75" style="width:138pt;height:24pt" o:ole="">
            <v:imagedata r:id="rId452" o:title=""/>
          </v:shape>
          <o:OLEObject Type="Embed" ProgID="Equation.DSMT4" ShapeID="_x0000_i2737" DrawAspect="Content" ObjectID="_1689142305" r:id="rId453"/>
        </w:object>
      </w:r>
    </w:p>
    <w:p w14:paraId="111C1FF5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lastRenderedPageBreak/>
        <w:tab/>
        <w:t xml:space="preserve">A. </w:t>
      </w:r>
      <w:r w:rsidRPr="002758F1">
        <w:rPr>
          <w:rFonts w:ascii="Chu Van An" w:hAnsi="Chu Van An" w:cs="Chu Van An"/>
          <w:sz w:val="24"/>
          <w:szCs w:val="24"/>
        </w:rPr>
        <w:t>Vô nghiệm.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435" w14:anchorId="31FE8D67">
          <v:shape id="_x0000_i2738" type="#_x0000_t75" style="width:51.75pt;height:21.75pt" o:ole="">
            <v:imagedata r:id="rId454" o:title=""/>
          </v:shape>
          <o:OLEObject Type="Embed" ProgID="Equation.DSMT4" ShapeID="_x0000_i2738" DrawAspect="Content" ObjectID="_1689142306" r:id="rId455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eastAsia="Times New Roman" w:hAnsi="Chu Van An" w:cs="Chu Van An"/>
          <w:position w:val="-8"/>
          <w:sz w:val="24"/>
          <w:szCs w:val="24"/>
        </w:rPr>
        <w:object w:dxaOrig="855" w:dyaOrig="360" w14:anchorId="0D836F74">
          <v:shape id="_x0000_i2739" type="#_x0000_t75" style="width:42.75pt;height:18pt" o:ole="">
            <v:imagedata r:id="rId456" o:title=""/>
          </v:shape>
          <o:OLEObject Type="Embed" ProgID="Equation.DSMT4" ShapeID="_x0000_i2739" DrawAspect="Content" ObjectID="_1689142307" r:id="rId457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eastAsia="Times New Roman" w:hAnsi="Chu Van An" w:cs="Chu Van An"/>
          <w:position w:val="-10"/>
          <w:sz w:val="24"/>
          <w:szCs w:val="24"/>
        </w:rPr>
        <w:object w:dxaOrig="1635" w:dyaOrig="375" w14:anchorId="0657701D">
          <v:shape id="_x0000_i2740" type="#_x0000_t75" style="width:81.75pt;height:18.75pt" o:ole="">
            <v:imagedata r:id="rId458" o:title=""/>
          </v:shape>
          <o:OLEObject Type="Embed" ProgID="Equation.DSMT4" ShapeID="_x0000_i2740" DrawAspect="Content" ObjectID="_1689142308" r:id="rId459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F02B9C4" w14:textId="77777777" w:rsidR="00F449FA" w:rsidRPr="002758F1" w:rsidRDefault="00F449FA" w:rsidP="002758F1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69D8426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2758F1">
        <w:rPr>
          <w:rFonts w:ascii="Chu Van An" w:hAnsi="Chu Van An" w:cs="Chu Van An"/>
          <w:b/>
          <w:color w:val="0000CC"/>
          <w:sz w:val="24"/>
          <w:szCs w:val="24"/>
        </w:rPr>
        <w:t>Chọn B</w:t>
      </w:r>
    </w:p>
    <w:p w14:paraId="03E367AC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eastAsia="Times New Roman" w:hAnsi="Chu Van An" w:cs="Chu Van An"/>
          <w:position w:val="-36"/>
          <w:sz w:val="24"/>
          <w:szCs w:val="24"/>
        </w:rPr>
        <w:object w:dxaOrig="5445" w:dyaOrig="840" w14:anchorId="6374BA23">
          <v:shape id="_x0000_i2741" type="#_x0000_t75" style="width:272.25pt;height:42pt" o:ole="">
            <v:imagedata r:id="rId460" o:title=""/>
          </v:shape>
          <o:OLEObject Type="Embed" ProgID="Equation.DSMT4" ShapeID="_x0000_i2741" DrawAspect="Content" ObjectID="_1689142309" r:id="rId461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60CD7FF" w14:textId="77777777" w:rsidR="00F449FA" w:rsidRPr="002758F1" w:rsidRDefault="00F449FA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>Câu 5: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Tìm tất cả các giá trị của tham số </w:t>
      </w:r>
      <w:r w:rsidRPr="002758F1">
        <w:rPr>
          <w:rFonts w:ascii="Chu Van An" w:eastAsia="Arial" w:hAnsi="Chu Van An" w:cs="Chu Van An"/>
          <w:position w:val="-6"/>
          <w:sz w:val="24"/>
          <w:szCs w:val="24"/>
        </w:rPr>
        <w:object w:dxaOrig="255" w:dyaOrig="225" w14:anchorId="1015B400">
          <v:shape id="_x0000_i2742" type="#_x0000_t75" style="width:12.75pt;height:11.25pt" o:ole="">
            <v:imagedata r:id="rId462" o:title=""/>
          </v:shape>
          <o:OLEObject Type="Embed" ProgID="Equation.DSMT4" ShapeID="_x0000_i2742" DrawAspect="Content" ObjectID="_1689142310" r:id="rId463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để phương trình </w:t>
      </w:r>
      <w:r w:rsidRPr="002758F1">
        <w:rPr>
          <w:rFonts w:ascii="Chu Van An" w:eastAsia="Arial" w:hAnsi="Chu Van An" w:cs="Chu Van An"/>
          <w:position w:val="-6"/>
          <w:sz w:val="24"/>
          <w:szCs w:val="24"/>
        </w:rPr>
        <w:object w:dxaOrig="2205" w:dyaOrig="315" w14:anchorId="2BA70AF7">
          <v:shape id="_x0000_i2743" type="#_x0000_t75" style="width:110.25pt;height:15.75pt" o:ole="">
            <v:imagedata r:id="rId464" o:title=""/>
          </v:shape>
          <o:OLEObject Type="Embed" ProgID="Equation.DSMT4" ShapeID="_x0000_i2743" DrawAspect="Content" ObjectID="_1689142311" r:id="rId465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có bốn nghiệm phân biệt?</w:t>
      </w:r>
    </w:p>
    <w:p w14:paraId="75C73969" w14:textId="77777777" w:rsidR="00F449FA" w:rsidRPr="002758F1" w:rsidRDefault="00F449FA" w:rsidP="002758F1">
      <w:pPr>
        <w:pStyle w:val="ListParagraph"/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eastAsia="Arial" w:hAnsi="Chu Van An" w:cs="Chu Van An"/>
          <w:position w:val="-24"/>
          <w:sz w:val="24"/>
          <w:szCs w:val="24"/>
        </w:rPr>
        <w:object w:dxaOrig="630" w:dyaOrig="615" w14:anchorId="425C6A97">
          <v:shape id="_x0000_i2744" type="#_x0000_t75" style="width:31.5pt;height:30.75pt" o:ole="">
            <v:imagedata r:id="rId466" o:title=""/>
          </v:shape>
          <o:OLEObject Type="Embed" ProgID="Equation.DSMT4" ShapeID="_x0000_i2744" DrawAspect="Content" ObjectID="_1689142312" r:id="rId467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eastAsia="Times New Roman" w:hAnsi="Chu Van An" w:cs="Chu Van An"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Arial" w:hAnsi="Chu Van An" w:cs="Chu Van An"/>
          <w:position w:val="-24"/>
          <w:sz w:val="24"/>
          <w:szCs w:val="24"/>
        </w:rPr>
        <w:object w:dxaOrig="960" w:dyaOrig="630" w14:anchorId="6E71F9EB">
          <v:shape id="_x0000_i2745" type="#_x0000_t75" style="width:48pt;height:31.5pt" o:ole="">
            <v:imagedata r:id="rId468" o:title=""/>
          </v:shape>
          <o:OLEObject Type="Embed" ProgID="Equation.DSMT4" ShapeID="_x0000_i2745" DrawAspect="Content" ObjectID="_1689142313" r:id="rId469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hoặc </w:t>
      </w:r>
      <w:r w:rsidRPr="002758F1">
        <w:rPr>
          <w:rFonts w:ascii="Chu Van An" w:eastAsia="Arial" w:hAnsi="Chu Van An" w:cs="Chu Van An"/>
          <w:position w:val="-6"/>
          <w:sz w:val="24"/>
          <w:szCs w:val="24"/>
        </w:rPr>
        <w:object w:dxaOrig="600" w:dyaOrig="285" w14:anchorId="258DAF1F">
          <v:shape id="_x0000_i2746" type="#_x0000_t75" style="width:30pt;height:14.25pt" o:ole="">
            <v:imagedata r:id="rId470" o:title=""/>
          </v:shape>
          <o:OLEObject Type="Embed" ProgID="Equation.DSMT4" ShapeID="_x0000_i2746" DrawAspect="Content" ObjectID="_1689142314" r:id="rId471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6F260EF" w14:textId="77777777" w:rsidR="00F449FA" w:rsidRPr="002758F1" w:rsidRDefault="00F449FA" w:rsidP="002758F1">
      <w:pPr>
        <w:pStyle w:val="ListParagraph"/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eastAsia="Arial" w:hAnsi="Chu Van An" w:cs="Chu Van An"/>
          <w:position w:val="-6"/>
          <w:sz w:val="24"/>
          <w:szCs w:val="24"/>
        </w:rPr>
        <w:object w:dxaOrig="600" w:dyaOrig="285" w14:anchorId="478410C0">
          <v:shape id="_x0000_i2747" type="#_x0000_t75" style="width:30pt;height:14.25pt" o:ole="">
            <v:imagedata r:id="rId472" o:title=""/>
          </v:shape>
          <o:OLEObject Type="Embed" ProgID="Equation.DSMT4" ShapeID="_x0000_i2747" DrawAspect="Content" ObjectID="_1689142315" r:id="rId47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eastAsia="Times New Roman" w:hAnsi="Chu Van An" w:cs="Chu Van An"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eastAsia="Arial" w:hAnsi="Chu Van An" w:cs="Chu Van An"/>
          <w:position w:val="-6"/>
          <w:sz w:val="24"/>
          <w:szCs w:val="24"/>
        </w:rPr>
        <w:object w:dxaOrig="570" w:dyaOrig="285" w14:anchorId="30838372">
          <v:shape id="_x0000_i2748" type="#_x0000_t75" style="width:28.5pt;height:14.25pt" o:ole="">
            <v:imagedata r:id="rId474" o:title=""/>
          </v:shape>
          <o:OLEObject Type="Embed" ProgID="Equation.DSMT4" ShapeID="_x0000_i2748" DrawAspect="Content" ObjectID="_1689142316" r:id="rId47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hoặc </w:t>
      </w:r>
      <w:r w:rsidRPr="002758F1">
        <w:rPr>
          <w:rFonts w:ascii="Chu Van An" w:eastAsia="Arial" w:hAnsi="Chu Van An" w:cs="Chu Van An"/>
          <w:position w:val="-6"/>
          <w:sz w:val="24"/>
          <w:szCs w:val="24"/>
        </w:rPr>
        <w:object w:dxaOrig="600" w:dyaOrig="285" w14:anchorId="40568342">
          <v:shape id="_x0000_i2749" type="#_x0000_t75" style="width:30pt;height:14.25pt" o:ole="">
            <v:imagedata r:id="rId476" o:title=""/>
          </v:shape>
          <o:OLEObject Type="Embed" ProgID="Equation.DSMT4" ShapeID="_x0000_i2749" DrawAspect="Content" ObjectID="_1689142317" r:id="rId477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B7DB153" w14:textId="77777777" w:rsidR="00F449FA" w:rsidRPr="002758F1" w:rsidRDefault="00F449FA" w:rsidP="002758F1">
      <w:pPr>
        <w:pStyle w:val="ListParagraph"/>
        <w:tabs>
          <w:tab w:val="left" w:pos="1134"/>
          <w:tab w:val="left" w:pos="3402"/>
          <w:tab w:val="left" w:pos="5669"/>
          <w:tab w:val="left" w:pos="7937"/>
        </w:tabs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3008AAC6" w14:textId="77777777" w:rsidR="00F449FA" w:rsidRPr="002758F1" w:rsidRDefault="00F449FA" w:rsidP="002758F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0000CC"/>
          <w:sz w:val="24"/>
          <w:szCs w:val="24"/>
        </w:rPr>
        <w:t>Chọn B</w:t>
      </w:r>
    </w:p>
    <w:p w14:paraId="578C3DCD" w14:textId="77777777" w:rsidR="00F449FA" w:rsidRPr="002758F1" w:rsidRDefault="00F449FA" w:rsidP="002758F1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Xét phương trình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2205" w:dyaOrig="315" w14:anchorId="51F64275">
          <v:shape id="_x0000_i2750" type="#_x0000_t75" style="width:110.25pt;height:15.75pt" o:ole="">
            <v:imagedata r:id="rId464" o:title=""/>
          </v:shape>
          <o:OLEObject Type="Embed" ProgID="Equation.DSMT4" ShapeID="_x0000_i2750" DrawAspect="Content" ObjectID="_1689142318" r:id="rId478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(1).</w:t>
      </w:r>
    </w:p>
    <w:p w14:paraId="3A2BD370" w14:textId="77777777" w:rsidR="00F449FA" w:rsidRPr="002758F1" w:rsidRDefault="00F449FA" w:rsidP="002758F1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Đặt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05" w14:anchorId="6F606748">
          <v:shape id="_x0000_i2751" type="#_x0000_t75" style="width:68.25pt;height:20.25pt" o:ole="">
            <v:imagedata r:id="rId479" o:title=""/>
          </v:shape>
          <o:OLEObject Type="Embed" ProgID="Equation.DSMT4" ShapeID="_x0000_i2751" DrawAspect="Content" ObjectID="_1689142319" r:id="rId480"/>
        </w:object>
      </w:r>
      <w:r w:rsidRPr="002758F1">
        <w:rPr>
          <w:rFonts w:ascii="Chu Van An" w:hAnsi="Chu Van An" w:cs="Chu Van An"/>
          <w:sz w:val="24"/>
          <w:szCs w:val="24"/>
        </w:rPr>
        <w:t xml:space="preserve">. Khi đó phương trình trở thành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2025" w:dyaOrig="315" w14:anchorId="60671AC2">
          <v:shape id="_x0000_i2752" type="#_x0000_t75" style="width:101.25pt;height:15.75pt" o:ole="">
            <v:imagedata r:id="rId481" o:title=""/>
          </v:shape>
          <o:OLEObject Type="Embed" ProgID="Equation.DSMT4" ShapeID="_x0000_i2752" DrawAspect="Content" ObjectID="_1689142320" r:id="rId482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(2).</w:t>
      </w:r>
    </w:p>
    <w:p w14:paraId="3E5B5418" w14:textId="77777777" w:rsidR="00F449FA" w:rsidRPr="002758F1" w:rsidRDefault="00F449FA" w:rsidP="002758F1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Để phương trình (1) có 4 nghiệm phân biệt khi và chỉ khi phương trình (2) có 2 nghiệm dương phân biệt </w:t>
      </w:r>
      <w:r w:rsidRPr="002758F1">
        <w:rPr>
          <w:rFonts w:ascii="Chu Van An" w:eastAsia="Arial" w:hAnsi="Chu Van An" w:cs="Chu Van An"/>
          <w:position w:val="-88"/>
          <w:sz w:val="24"/>
          <w:szCs w:val="24"/>
        </w:rPr>
        <w:object w:dxaOrig="5805" w:dyaOrig="1875" w14:anchorId="6E7A6A00">
          <v:shape id="_x0000_i2753" type="#_x0000_t75" style="width:290.25pt;height:93.75pt" o:ole="">
            <v:imagedata r:id="rId483" o:title=""/>
          </v:shape>
          <o:OLEObject Type="Embed" ProgID="Equation.DSMT4" ShapeID="_x0000_i2753" DrawAspect="Content" ObjectID="_1689142321" r:id="rId484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368F5AB6" w14:textId="3C590FD4" w:rsidR="00655465" w:rsidRPr="002758F1" w:rsidRDefault="00C06839" w:rsidP="002758F1">
      <w:pPr>
        <w:spacing w:before="120" w:after="120" w:line="240" w:lineRule="auto"/>
        <w:ind w:left="992" w:hanging="708"/>
        <w:mirrorIndents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="00655465" w:rsidRPr="002758F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="00655465" w:rsidRPr="002758F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="00655465" w:rsidRPr="002758F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9619FAF" w14:textId="5B1455EA" w:rsidR="00F449FA" w:rsidRPr="002758F1" w:rsidRDefault="00F449FA" w:rsidP="002758F1">
      <w:pPr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Câu 1: </w:t>
      </w:r>
      <w:r w:rsidRPr="002758F1">
        <w:rPr>
          <w:rFonts w:ascii="Chu Van An" w:hAnsi="Chu Van An" w:cs="Chu Van An"/>
          <w:sz w:val="24"/>
          <w:szCs w:val="24"/>
        </w:rPr>
        <w:t xml:space="preserve">Phương trình </w:t>
      </w:r>
      <w:r w:rsidRPr="002758F1">
        <w:rPr>
          <w:rFonts w:ascii="Chu Van An" w:eastAsia="Arial" w:hAnsi="Chu Van An" w:cs="Chu Van An"/>
          <w:position w:val="-6"/>
          <w:sz w:val="24"/>
          <w:szCs w:val="24"/>
        </w:rPr>
        <w:object w:dxaOrig="1620" w:dyaOrig="330" w14:anchorId="49348BFA">
          <v:shape id="_x0000_i2791" type="#_x0000_t75" style="width:81pt;height:16.5pt" o:ole="">
            <v:imagedata r:id="rId485" o:title=""/>
          </v:shape>
          <o:OLEObject Type="Embed" ProgID="Equation.DSMT4" ShapeID="_x0000_i2791" DrawAspect="Content" ObjectID="_1689142322" r:id="rId486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bao nhiêu nghiệm?</w:t>
      </w:r>
    </w:p>
    <w:p w14:paraId="1137DDD6" w14:textId="77777777" w:rsidR="00F449FA" w:rsidRPr="002758F1" w:rsidRDefault="00F449FA" w:rsidP="002758F1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eastAsia="Arial" w:hAnsi="Chu Van An" w:cs="Chu Van An"/>
          <w:b/>
          <w:color w:val="0000FF"/>
          <w:position w:val="-4"/>
          <w:sz w:val="24"/>
          <w:szCs w:val="24"/>
        </w:rPr>
        <w:object w:dxaOrig="135" w:dyaOrig="255" w14:anchorId="7FEADCEB">
          <v:shape id="_x0000_i2792" type="#_x0000_t75" style="width:6.75pt;height:12.75pt" o:ole="">
            <v:imagedata r:id="rId487" o:title=""/>
          </v:shape>
          <o:OLEObject Type="Embed" ProgID="Equation.DSMT4" ShapeID="_x0000_i2792" DrawAspect="Content" ObjectID="_1689142323" r:id="rId48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Arial" w:hAnsi="Chu Van An" w:cs="Chu Van An"/>
          <w:b/>
          <w:color w:val="0000FF"/>
          <w:position w:val="-4"/>
          <w:sz w:val="24"/>
          <w:szCs w:val="24"/>
        </w:rPr>
        <w:object w:dxaOrig="195" w:dyaOrig="255" w14:anchorId="702A212C">
          <v:shape id="_x0000_i2793" type="#_x0000_t75" style="width:9.75pt;height:12.75pt" o:ole="">
            <v:imagedata r:id="rId489" o:title=""/>
          </v:shape>
          <o:OLEObject Type="Embed" ProgID="Equation.DSMT4" ShapeID="_x0000_i2793" DrawAspect="Content" ObjectID="_1689142324" r:id="rId49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758F1">
        <w:rPr>
          <w:rFonts w:ascii="Chu Van An" w:eastAsia="Arial" w:hAnsi="Chu Van An" w:cs="Chu Van An"/>
          <w:b/>
          <w:color w:val="0000FF"/>
          <w:position w:val="-6"/>
          <w:sz w:val="24"/>
          <w:szCs w:val="24"/>
        </w:rPr>
        <w:object w:dxaOrig="180" w:dyaOrig="285" w14:anchorId="1B47944A">
          <v:shape id="_x0000_i2794" type="#_x0000_t75" style="width:9pt;height:14.25pt" o:ole="">
            <v:imagedata r:id="rId491" o:title=""/>
          </v:shape>
          <o:OLEObject Type="Embed" ProgID="Equation.DSMT4" ShapeID="_x0000_i2794" DrawAspect="Content" ObjectID="_1689142325" r:id="rId49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eastAsia="Arial" w:hAnsi="Chu Van An" w:cs="Chu Van An"/>
          <w:b/>
          <w:color w:val="0000FF"/>
          <w:position w:val="-4"/>
          <w:sz w:val="24"/>
          <w:szCs w:val="24"/>
        </w:rPr>
        <w:object w:dxaOrig="195" w:dyaOrig="255" w14:anchorId="2410A5BD">
          <v:shape id="_x0000_i2795" type="#_x0000_t75" style="width:9.75pt;height:12.75pt" o:ole="">
            <v:imagedata r:id="rId493" o:title=""/>
          </v:shape>
          <o:OLEObject Type="Embed" ProgID="Equation.DSMT4" ShapeID="_x0000_i2795" DrawAspect="Content" ObjectID="_1689142326" r:id="rId494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27460561" w14:textId="77777777" w:rsidR="00F449FA" w:rsidRPr="002758F1" w:rsidRDefault="00F449FA" w:rsidP="002758F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sz w:val="24"/>
          <w:szCs w:val="24"/>
        </w:rPr>
        <w:t>Lời giải</w:t>
      </w:r>
    </w:p>
    <w:p w14:paraId="44491B47" w14:textId="77777777" w:rsidR="00F449FA" w:rsidRPr="002758F1" w:rsidRDefault="00F449FA" w:rsidP="002758F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0000CC"/>
          <w:sz w:val="24"/>
          <w:szCs w:val="24"/>
        </w:rPr>
        <w:t>Chọn B</w:t>
      </w:r>
    </w:p>
    <w:p w14:paraId="43A83FBF" w14:textId="77777777" w:rsidR="00F449FA" w:rsidRPr="002758F1" w:rsidRDefault="00F449FA" w:rsidP="002758F1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Phương trình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620" w:dyaOrig="330" w14:anchorId="2DB308BF">
          <v:shape id="_x0000_i2796" type="#_x0000_t75" style="width:81pt;height:16.5pt" o:ole="">
            <v:imagedata r:id="rId485" o:title=""/>
          </v:shape>
          <o:OLEObject Type="Embed" ProgID="Equation.DSMT4" ShapeID="_x0000_i2796" DrawAspect="Content" ObjectID="_1689142327" r:id="rId495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28A24AC5" w14:textId="77777777" w:rsidR="00F449FA" w:rsidRPr="002758F1" w:rsidRDefault="00F449FA" w:rsidP="002758F1">
      <w:pPr>
        <w:spacing w:line="240" w:lineRule="auto"/>
        <w:ind w:left="992"/>
        <w:contextualSpacing/>
        <w:jc w:val="both"/>
        <w:rPr>
          <w:rFonts w:ascii="Chu Van An" w:hAnsi="Chu Van An" w:cs="Chu Van An"/>
          <w:noProof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Đặt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330" w14:anchorId="48634CFF">
          <v:shape id="_x0000_i2797" type="#_x0000_t75" style="width:30.75pt;height:16.5pt" o:ole="">
            <v:imagedata r:id="rId496" o:title=""/>
          </v:shape>
          <o:OLEObject Type="Embed" ProgID="Equation.DSMT4" ShapeID="_x0000_i2797" DrawAspect="Content" ObjectID="_1689142328" r:id="rId49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thì được phương trình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425" w:dyaOrig="330" w14:anchorId="248DA2AA">
          <v:shape id="_x0000_i2798" type="#_x0000_t75" style="width:71.25pt;height:16.5pt" o:ole="">
            <v:imagedata r:id="rId498" o:title=""/>
          </v:shape>
          <o:OLEObject Type="Embed" ProgID="Equation.DSMT4" ShapeID="_x0000_i2798" DrawAspect="Content" ObjectID="_1689142329" r:id="rId499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275" w:dyaOrig="285" w14:anchorId="68A606EF">
          <v:shape id="_x0000_i2799" type="#_x0000_t75" style="width:63.75pt;height:14.25pt" o:ole="">
            <v:imagedata r:id="rId500" o:title=""/>
          </v:shape>
          <o:OLEObject Type="Embed" ProgID="Equation.DSMT4" ShapeID="_x0000_i2799" DrawAspect="Content" ObjectID="_1689142330" r:id="rId501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nên có </w:t>
      </w:r>
      <w:r w:rsidRPr="002758F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4464DAFC">
          <v:shape id="_x0000_i2800" type="#_x0000_t75" style="width:9.75pt;height:12.75pt" o:ole="">
            <v:imagedata r:id="rId502" o:title=""/>
          </v:shape>
          <o:OLEObject Type="Embed" ProgID="Equation.DSMT4" ShapeID="_x0000_i2800" DrawAspect="Content" ObjectID="_1689142331" r:id="rId503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nghiệm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35" w:dyaOrig="240" w14:anchorId="6C31DF6B">
          <v:shape id="_x0000_i2801" type="#_x0000_t75" style="width:6.75pt;height:12pt" o:ole="">
            <v:imagedata r:id="rId504" o:title=""/>
          </v:shape>
          <o:OLEObject Type="Embed" ProgID="Equation.DSMT4" ShapeID="_x0000_i2801" DrawAspect="Content" ObjectID="_1689142332" r:id="rId50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trái dấu</w:t>
      </w:r>
      <w:r w:rsidRPr="002758F1">
        <w:rPr>
          <w:rFonts w:ascii="Chu Van An" w:hAnsi="Chu Van An" w:cs="Chu Van An"/>
          <w:noProof/>
          <w:sz w:val="24"/>
          <w:szCs w:val="24"/>
        </w:rPr>
        <w:t>.</w:t>
      </w:r>
    </w:p>
    <w:p w14:paraId="751B2CDF" w14:textId="77777777" w:rsidR="00F449FA" w:rsidRPr="002758F1" w:rsidRDefault="00F449FA" w:rsidP="002758F1">
      <w:pPr>
        <w:spacing w:line="240" w:lineRule="auto"/>
        <w:ind w:left="992"/>
        <w:contextualSpacing/>
        <w:jc w:val="both"/>
        <w:rPr>
          <w:rFonts w:ascii="Chu Van An" w:hAnsi="Chu Van An" w:cs="Chu Van An"/>
          <w:noProof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w:t xml:space="preserve">Nghiệm </w:t>
      </w:r>
      <w:r w:rsidRPr="002758F1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495" w:dyaOrig="285" w14:anchorId="5054FEF6">
          <v:shape id="_x0000_i2802" type="#_x0000_t75" style="width:24.75pt;height:14.25pt" o:ole="">
            <v:imagedata r:id="rId506" o:title=""/>
          </v:shape>
          <o:OLEObject Type="Embed" ProgID="Equation.DSMT4" ShapeID="_x0000_i2802" DrawAspect="Content" ObjectID="_1689142333" r:id="rId507"/>
        </w:object>
      </w:r>
      <w:r w:rsidRPr="002758F1">
        <w:rPr>
          <w:rFonts w:ascii="Chu Van An" w:hAnsi="Chu Van An" w:cs="Chu Van An"/>
          <w:noProof/>
          <w:sz w:val="24"/>
          <w:szCs w:val="24"/>
        </w:rPr>
        <w:t xml:space="preserve"> cho ta </w:t>
      </w:r>
      <w:r w:rsidRPr="002758F1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195" w:dyaOrig="255" w14:anchorId="67C5FD34">
          <v:shape id="_x0000_i2803" type="#_x0000_t75" style="width:9.75pt;height:12.75pt" o:ole="">
            <v:imagedata r:id="rId508" o:title=""/>
          </v:shape>
          <o:OLEObject Type="Embed" ProgID="Equation.DSMT4" ShapeID="_x0000_i2803" DrawAspect="Content" ObjectID="_1689142334" r:id="rId509"/>
        </w:object>
      </w:r>
      <w:r w:rsidRPr="002758F1">
        <w:rPr>
          <w:rFonts w:ascii="Chu Van An" w:hAnsi="Chu Van An" w:cs="Chu Van An"/>
          <w:noProof/>
          <w:sz w:val="24"/>
          <w:szCs w:val="24"/>
        </w:rPr>
        <w:t xml:space="preserve"> nghiệm </w:t>
      </w:r>
      <w:r w:rsidRPr="002758F1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195" w:dyaOrig="210" w14:anchorId="318FABED">
          <v:shape id="_x0000_i2804" type="#_x0000_t75" style="width:9.75pt;height:10.5pt" o:ole="">
            <v:imagedata r:id="rId510" o:title=""/>
          </v:shape>
          <o:OLEObject Type="Embed" ProgID="Equation.DSMT4" ShapeID="_x0000_i2804" DrawAspect="Content" ObjectID="_1689142335" r:id="rId511"/>
        </w:object>
      </w:r>
      <w:r w:rsidRPr="002758F1">
        <w:rPr>
          <w:rFonts w:ascii="Chu Van An" w:hAnsi="Chu Van An" w:cs="Chu Van An"/>
          <w:noProof/>
          <w:sz w:val="24"/>
          <w:szCs w:val="24"/>
        </w:rPr>
        <w:t xml:space="preserve"> phân biệt trái dấu.</w:t>
      </w:r>
    </w:p>
    <w:p w14:paraId="2E9567E4" w14:textId="77777777" w:rsidR="00F449FA" w:rsidRPr="002758F1" w:rsidRDefault="00F449FA" w:rsidP="002758F1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w:t xml:space="preserve">Vậy phương trình ban đầu có </w:t>
      </w:r>
      <w:r w:rsidRPr="002758F1">
        <w:rPr>
          <w:rFonts w:ascii="Chu Van An" w:eastAsia="Arial" w:hAnsi="Chu Van An" w:cs="Chu Van An"/>
          <w:noProof/>
          <w:position w:val="-4"/>
          <w:sz w:val="24"/>
          <w:szCs w:val="24"/>
        </w:rPr>
        <w:object w:dxaOrig="195" w:dyaOrig="255" w14:anchorId="6FC37C7C">
          <v:shape id="_x0000_i2805" type="#_x0000_t75" style="width:9.75pt;height:12.75pt" o:ole="">
            <v:imagedata r:id="rId512" o:title=""/>
          </v:shape>
          <o:OLEObject Type="Embed" ProgID="Equation.DSMT4" ShapeID="_x0000_i2805" DrawAspect="Content" ObjectID="_1689142336" r:id="rId513"/>
        </w:object>
      </w:r>
      <w:r w:rsidRPr="002758F1">
        <w:rPr>
          <w:rFonts w:ascii="Chu Van An" w:hAnsi="Chu Van An" w:cs="Chu Van An"/>
          <w:noProof/>
          <w:sz w:val="24"/>
          <w:szCs w:val="24"/>
        </w:rPr>
        <w:t xml:space="preserve"> nghiệm.</w:t>
      </w:r>
    </w:p>
    <w:p w14:paraId="34BF597D" w14:textId="77777777" w:rsidR="00F449FA" w:rsidRPr="002758F1" w:rsidRDefault="00F449FA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Câu 2: </w:t>
      </w:r>
      <w:r w:rsidRPr="002758F1">
        <w:rPr>
          <w:rFonts w:ascii="Chu Van An" w:hAnsi="Chu Van An" w:cs="Chu Van An"/>
          <w:sz w:val="24"/>
          <w:szCs w:val="24"/>
        </w:rPr>
        <w:t xml:space="preserve">Tổng các nghiệm của phương trình </w:t>
      </w:r>
      <w:r w:rsidRPr="002758F1">
        <w:rPr>
          <w:rFonts w:ascii="Chu Van An" w:eastAsia="Times New Roman" w:hAnsi="Chu Van An" w:cs="Chu Van An"/>
          <w:position w:val="-18"/>
          <w:sz w:val="24"/>
          <w:szCs w:val="24"/>
        </w:rPr>
        <w:object w:dxaOrig="3075" w:dyaOrig="480" w14:anchorId="398B95A3">
          <v:shape id="_x0000_i2806" type="#_x0000_t75" style="width:153.75pt;height:24pt" o:ole="">
            <v:imagedata r:id="rId514" o:title=""/>
          </v:shape>
          <o:OLEObject Type="Embed" ProgID="Equation.DSMT4" ShapeID="_x0000_i2806" DrawAspect="Content" ObjectID="_1689142337" r:id="rId515"/>
        </w:object>
      </w:r>
      <w:r w:rsidRPr="002758F1">
        <w:rPr>
          <w:rFonts w:ascii="Chu Van An" w:hAnsi="Chu Van An" w:cs="Chu Van An"/>
          <w:sz w:val="24"/>
          <w:szCs w:val="24"/>
        </w:rPr>
        <w:t>là</w:t>
      </w:r>
    </w:p>
    <w:p w14:paraId="2BD8EB13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3AF859F8">
          <v:shape id="_x0000_i2807" type="#_x0000_t75" style="width:15.75pt;height:13.5pt" o:ole="">
            <v:imagedata r:id="rId516" o:title=""/>
          </v:shape>
          <o:OLEObject Type="Embed" ProgID="Equation.DSMT4" ShapeID="_x0000_i2807" DrawAspect="Content" ObjectID="_1689142338" r:id="rId517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758F1">
        <w:rPr>
          <w:rFonts w:ascii="Chu Van An" w:eastAsia="Times New Roman" w:hAnsi="Chu Van An" w:cs="Chu Van An"/>
          <w:position w:val="-28"/>
          <w:sz w:val="24"/>
          <w:szCs w:val="24"/>
        </w:rPr>
        <w:object w:dxaOrig="720" w:dyaOrig="645" w14:anchorId="64A04B12">
          <v:shape id="_x0000_i2808" type="#_x0000_t75" style="width:36pt;height:32.25pt" o:ole="">
            <v:imagedata r:id="rId518" o:title=""/>
          </v:shape>
          <o:OLEObject Type="Embed" ProgID="Equation.DSMT4" ShapeID="_x0000_i2808" DrawAspect="Content" ObjectID="_1689142339" r:id="rId519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55" w14:anchorId="746CD26B">
          <v:shape id="_x0000_i2809" type="#_x0000_t75" style="width:9.75pt;height:12.75pt" o:ole="">
            <v:imagedata r:id="rId520" o:title=""/>
          </v:shape>
          <o:OLEObject Type="Embed" ProgID="Equation.DSMT4" ShapeID="_x0000_i2809" DrawAspect="Content" ObjectID="_1689142340" r:id="rId521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eastAsia="Times New Roman" w:hAnsi="Chu Van An" w:cs="Chu Van An"/>
          <w:position w:val="-28"/>
          <w:sz w:val="24"/>
          <w:szCs w:val="24"/>
        </w:rPr>
        <w:object w:dxaOrig="720" w:dyaOrig="645" w14:anchorId="0DD14DC2">
          <v:shape id="_x0000_i2810" type="#_x0000_t75" style="width:36pt;height:32.25pt" o:ole="">
            <v:imagedata r:id="rId522" o:title=""/>
          </v:shape>
          <o:OLEObject Type="Embed" ProgID="Equation.DSMT4" ShapeID="_x0000_i2810" DrawAspect="Content" ObjectID="_1689142341" r:id="rId523"/>
        </w:object>
      </w:r>
      <w:r w:rsidRPr="002758F1">
        <w:rPr>
          <w:rFonts w:ascii="Chu Van An" w:hAnsi="Chu Van An" w:cs="Chu Van An"/>
          <w:bCs/>
          <w:color w:val="000000"/>
          <w:sz w:val="24"/>
          <w:szCs w:val="24"/>
        </w:rPr>
        <w:t>.</w:t>
      </w:r>
    </w:p>
    <w:p w14:paraId="3BBF0980" w14:textId="77777777" w:rsidR="00F449FA" w:rsidRPr="002758F1" w:rsidRDefault="00F449FA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2ADC45EC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5F734114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Đặt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330" w14:anchorId="31A0BAC2">
          <v:shape id="_x0000_i2811" type="#_x0000_t75" style="width:30pt;height:16.5pt" o:ole="">
            <v:imagedata r:id="rId524" o:title=""/>
          </v:shape>
          <o:OLEObject Type="Embed" ProgID="Equation.DSMT4" ShapeID="_x0000_i2811" DrawAspect="Content" ObjectID="_1689142342" r:id="rId52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, điều kiện: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55" w14:anchorId="7E296F8D">
          <v:shape id="_x0000_i2812" type="#_x0000_t75" style="width:24.75pt;height:12.75pt" o:ole="">
            <v:imagedata r:id="rId526" o:title=""/>
          </v:shape>
          <o:OLEObject Type="Embed" ProgID="Equation.DSMT4" ShapeID="_x0000_i2812" DrawAspect="Content" ObjectID="_1689142343" r:id="rId527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63948E01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lastRenderedPageBreak/>
        <w:t xml:space="preserve">Khi đó phương trình </w:t>
      </w:r>
      <w:r w:rsidRPr="002758F1">
        <w:rPr>
          <w:rFonts w:ascii="Chu Van An" w:eastAsia="Times New Roman" w:hAnsi="Chu Van An" w:cs="Chu Van An"/>
          <w:position w:val="-18"/>
          <w:sz w:val="24"/>
          <w:szCs w:val="24"/>
        </w:rPr>
        <w:object w:dxaOrig="3075" w:dyaOrig="480" w14:anchorId="16A97494">
          <v:shape id="_x0000_i2813" type="#_x0000_t75" style="width:153.75pt;height:24pt" o:ole="">
            <v:imagedata r:id="rId528" o:title=""/>
          </v:shape>
          <o:OLEObject Type="Embed" ProgID="Equation.DSMT4" ShapeID="_x0000_i2813" DrawAspect="Content" ObjectID="_1689142344" r:id="rId529"/>
        </w:objec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405" w14:anchorId="7DEA0B15">
          <v:shape id="_x0000_i2814" type="#_x0000_t75" style="width:16.5pt;height:20.25pt" o:ole="">
            <v:imagedata r:id="rId530" o:title=""/>
          </v:shape>
          <o:OLEObject Type="Embed" ProgID="Equation.DSMT4" ShapeID="_x0000_i2814" DrawAspect="Content" ObjectID="_1689142345" r:id="rId531"/>
        </w:object>
      </w:r>
      <w:r w:rsidRPr="002758F1">
        <w:rPr>
          <w:rFonts w:ascii="Chu Van An" w:hAnsi="Chu Van An" w:cs="Chu Van An"/>
          <w:sz w:val="24"/>
          <w:szCs w:val="24"/>
        </w:rPr>
        <w:t>trở thành:</w:t>
      </w:r>
    </w:p>
    <w:p w14:paraId="5518B239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eastAsia="Times New Roman" w:hAnsi="Chu Van An" w:cs="Chu Van An"/>
          <w:position w:val="-18"/>
          <w:sz w:val="24"/>
          <w:szCs w:val="24"/>
        </w:rPr>
        <w:object w:dxaOrig="3270" w:dyaOrig="480" w14:anchorId="16B8231C">
          <v:shape id="_x0000_i2815" type="#_x0000_t75" style="width:163.5pt;height:24pt" o:ole="">
            <v:imagedata r:id="rId532" o:title=""/>
          </v:shape>
          <o:OLEObject Type="Embed" ProgID="Equation.DSMT4" ShapeID="_x0000_i2815" DrawAspect="Content" ObjectID="_1689142346" r:id="rId53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2F7A2A32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Nhận thấy phương trình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405" w14:anchorId="3127B407">
          <v:shape id="_x0000_i2816" type="#_x0000_t75" style="width:18pt;height:20.25pt" o:ole="">
            <v:imagedata r:id="rId534" o:title=""/>
          </v:shape>
          <o:OLEObject Type="Embed" ProgID="Equation.DSMT4" ShapeID="_x0000_i2816" DrawAspect="Content" ObjectID="_1689142347" r:id="rId53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có </w:t>
      </w:r>
      <w:r w:rsidRPr="002758F1">
        <w:rPr>
          <w:rFonts w:ascii="Chu Van An" w:eastAsia="Times New Roman" w:hAnsi="Chu Van An" w:cs="Chu Van An"/>
          <w:position w:val="-18"/>
          <w:sz w:val="24"/>
          <w:szCs w:val="24"/>
        </w:rPr>
        <w:object w:dxaOrig="2025" w:dyaOrig="525" w14:anchorId="5B3235A0">
          <v:shape id="_x0000_i2817" type="#_x0000_t75" style="width:101.25pt;height:26.25pt" o:ole="">
            <v:imagedata r:id="rId536" o:title=""/>
          </v:shape>
          <o:OLEObject Type="Embed" ProgID="Equation.DSMT4" ShapeID="_x0000_i2817" DrawAspect="Content" ObjectID="_1689142348" r:id="rId53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nên phương trình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405" w14:anchorId="30402719">
          <v:shape id="_x0000_i2818" type="#_x0000_t75" style="width:18pt;height:20.25pt" o:ole="">
            <v:imagedata r:id="rId538" o:title=""/>
          </v:shape>
          <o:OLEObject Type="Embed" ProgID="Equation.DSMT4" ShapeID="_x0000_i2818" DrawAspect="Content" ObjectID="_1689142349" r:id="rId539"/>
        </w:object>
      </w:r>
      <w:r w:rsidRPr="002758F1">
        <w:rPr>
          <w:rFonts w:ascii="Chu Van An" w:hAnsi="Chu Van An" w:cs="Chu Van An"/>
          <w:sz w:val="24"/>
          <w:szCs w:val="24"/>
        </w:rPr>
        <w:t>có hai nghiệm phân</w:t>
      </w:r>
    </w:p>
    <w:p w14:paraId="7CB192CE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biệt: 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570" w:dyaOrig="360" w14:anchorId="2828BA1B">
          <v:shape id="_x0000_i2819" type="#_x0000_t75" style="width:28.5pt;height:18pt" o:ole="">
            <v:imagedata r:id="rId540" o:title=""/>
          </v:shape>
          <o:OLEObject Type="Embed" ProgID="Equation.DSMT4" ShapeID="_x0000_i2819" DrawAspect="Content" ObjectID="_1689142350" r:id="rId541"/>
        </w:object>
      </w:r>
      <w:r w:rsidRPr="002758F1">
        <w:rPr>
          <w:rFonts w:ascii="Chu Van An" w:hAnsi="Chu Van An" w:cs="Chu Van An"/>
          <w:sz w:val="24"/>
          <w:szCs w:val="24"/>
        </w:rPr>
        <w:t>(loại)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690" w:dyaOrig="360" w14:anchorId="3D787759">
          <v:shape id="_x0000_i2820" type="#_x0000_t75" style="width:34.5pt;height:18pt" o:ole="">
            <v:imagedata r:id="rId542" o:title=""/>
          </v:shape>
          <o:OLEObject Type="Embed" ProgID="Equation.DSMT4" ShapeID="_x0000_i2820" DrawAspect="Content" ObjectID="_1689142351" r:id="rId543"/>
        </w:object>
      </w:r>
      <w:r w:rsidRPr="002758F1">
        <w:rPr>
          <w:rFonts w:ascii="Chu Van An" w:hAnsi="Chu Van An" w:cs="Chu Van An"/>
          <w:sz w:val="24"/>
          <w:szCs w:val="24"/>
        </w:rPr>
        <w:t xml:space="preserve">(nhận). Suy ra phương trình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405" w14:anchorId="51876D7E">
          <v:shape id="_x0000_i2821" type="#_x0000_t75" style="width:16.5pt;height:20.25pt" o:ole="">
            <v:imagedata r:id="rId530" o:title=""/>
          </v:shape>
          <o:OLEObject Type="Embed" ProgID="Equation.DSMT4" ShapeID="_x0000_i2821" DrawAspect="Content" ObjectID="_1689142352" r:id="rId544"/>
        </w:object>
      </w:r>
      <w:r w:rsidRPr="002758F1">
        <w:rPr>
          <w:rFonts w:ascii="Chu Van An" w:hAnsi="Chu Van An" w:cs="Chu Van An"/>
          <w:sz w:val="24"/>
          <w:szCs w:val="24"/>
        </w:rPr>
        <w:t xml:space="preserve">có 2 nghiệm là: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1875" w:dyaOrig="420" w14:anchorId="538064A5">
          <v:shape id="_x0000_i2822" type="#_x0000_t75" style="width:93.75pt;height:21pt" o:ole="">
            <v:imagedata r:id="rId545" o:title=""/>
          </v:shape>
          <o:OLEObject Type="Embed" ProgID="Equation.DSMT4" ShapeID="_x0000_i2822" DrawAspect="Content" ObjectID="_1689142353" r:id="rId546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359F673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Vậy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2325" w:dyaOrig="420" w14:anchorId="7FA20107">
          <v:shape id="_x0000_i2823" type="#_x0000_t75" style="width:116.25pt;height:21pt" o:ole="">
            <v:imagedata r:id="rId547" o:title=""/>
          </v:shape>
          <o:OLEObject Type="Embed" ProgID="Equation.DSMT4" ShapeID="_x0000_i2823" DrawAspect="Content" ObjectID="_1689142354" r:id="rId54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6D507F4E" w14:textId="77777777" w:rsidR="00F449FA" w:rsidRPr="002758F1" w:rsidRDefault="00F449FA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Câu 3: </w:t>
      </w:r>
      <w:r w:rsidRPr="002758F1">
        <w:rPr>
          <w:rFonts w:ascii="Chu Van An" w:hAnsi="Chu Van An" w:cs="Chu Van An"/>
          <w:sz w:val="24"/>
          <w:szCs w:val="24"/>
        </w:rPr>
        <w:t xml:space="preserve">Số nghiệm của phương trình </w:t>
      </w:r>
      <w:r w:rsidRPr="002758F1">
        <w:rPr>
          <w:rFonts w:ascii="Chu Van An" w:eastAsia="Times New Roman" w:hAnsi="Chu Van An" w:cs="Chu Van An"/>
          <w:position w:val="-18"/>
          <w:sz w:val="24"/>
          <w:szCs w:val="24"/>
        </w:rPr>
        <w:object w:dxaOrig="3180" w:dyaOrig="480" w14:anchorId="050E69C0">
          <v:shape id="_x0000_i2824" type="#_x0000_t75" style="width:159pt;height:24pt" o:ole="">
            <v:imagedata r:id="rId549" o:title=""/>
          </v:shape>
          <o:OLEObject Type="Embed" ProgID="Equation.DSMT4" ShapeID="_x0000_i2824" DrawAspect="Content" ObjectID="_1689142355" r:id="rId550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bằng</w:t>
      </w:r>
    </w:p>
    <w:p w14:paraId="4430B1E5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95" w:dyaOrig="285" w14:anchorId="14FB9623">
          <v:shape id="_x0000_i2825" type="#_x0000_t75" style="width:9.75pt;height:14.25pt" o:ole="">
            <v:imagedata r:id="rId551" o:title=""/>
          </v:shape>
          <o:OLEObject Type="Embed" ProgID="Equation.DSMT4" ShapeID="_x0000_i2825" DrawAspect="Content" ObjectID="_1689142356" r:id="rId552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195" w:dyaOrig="255" w14:anchorId="12BB76B6">
          <v:shape id="_x0000_i2826" type="#_x0000_t75" style="width:9.75pt;height:12.75pt" o:ole="">
            <v:imagedata r:id="rId553" o:title=""/>
          </v:shape>
          <o:OLEObject Type="Embed" ProgID="Equation.DSMT4" ShapeID="_x0000_i2826" DrawAspect="Content" ObjectID="_1689142357" r:id="rId554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758F1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135" w:dyaOrig="255" w14:anchorId="3CC5EE39">
          <v:shape id="_x0000_i2827" type="#_x0000_t75" style="width:6.75pt;height:12.75pt" o:ole="">
            <v:imagedata r:id="rId555" o:title=""/>
          </v:shape>
          <o:OLEObject Type="Embed" ProgID="Equation.DSMT4" ShapeID="_x0000_i2827" DrawAspect="Content" ObjectID="_1689142358" r:id="rId556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195" w:dyaOrig="255" w14:anchorId="1050CCD6">
          <v:shape id="_x0000_i2828" type="#_x0000_t75" style="width:9.75pt;height:12.75pt" o:ole="">
            <v:imagedata r:id="rId557" o:title=""/>
          </v:shape>
          <o:OLEObject Type="Embed" ProgID="Equation.DSMT4" ShapeID="_x0000_i2828" DrawAspect="Content" ObjectID="_1689142359" r:id="rId558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B258106" w14:textId="77777777" w:rsidR="00F449FA" w:rsidRPr="002758F1" w:rsidRDefault="00F449FA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8D38D10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36D75609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Xét phương trình </w:t>
      </w:r>
      <w:r w:rsidRPr="002758F1">
        <w:rPr>
          <w:rFonts w:ascii="Chu Van An" w:eastAsia="Times New Roman" w:hAnsi="Chu Van An" w:cs="Chu Van An"/>
          <w:position w:val="-18"/>
          <w:sz w:val="24"/>
          <w:szCs w:val="24"/>
        </w:rPr>
        <w:object w:dxaOrig="3180" w:dyaOrig="480" w14:anchorId="06CEF634">
          <v:shape id="_x0000_i2829" type="#_x0000_t75" style="width:159pt;height:24pt" o:ole="">
            <v:imagedata r:id="rId549" o:title=""/>
          </v:shape>
          <o:OLEObject Type="Embed" ProgID="Equation.DSMT4" ShapeID="_x0000_i2829" DrawAspect="Content" ObjectID="_1689142360" r:id="rId559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E0C6C16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Đặt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960" w:dyaOrig="315" w14:anchorId="4CC7CECE">
          <v:shape id="_x0000_i2830" type="#_x0000_t75" style="width:48pt;height:15.75pt" o:ole="">
            <v:imagedata r:id="rId560" o:title=""/>
          </v:shape>
          <o:OLEObject Type="Embed" ProgID="Equation.DSMT4" ShapeID="_x0000_i2830" DrawAspect="Content" ObjectID="_1689142361" r:id="rId561"/>
        </w:object>
      </w:r>
      <w:r w:rsidRPr="002758F1">
        <w:rPr>
          <w:rFonts w:ascii="Chu Van An" w:hAnsi="Chu Van An" w:cs="Chu Van An"/>
          <w:sz w:val="24"/>
          <w:szCs w:val="24"/>
        </w:rPr>
        <w:t xml:space="preserve">, ta được phương trình </w:t>
      </w:r>
      <w:r w:rsidRPr="002758F1">
        <w:rPr>
          <w:rFonts w:ascii="Chu Van An" w:eastAsia="Times New Roman" w:hAnsi="Chu Van An" w:cs="Chu Van An"/>
          <w:position w:val="-18"/>
          <w:sz w:val="24"/>
          <w:szCs w:val="24"/>
        </w:rPr>
        <w:object w:dxaOrig="2985" w:dyaOrig="480" w14:anchorId="28558B3B">
          <v:shape id="_x0000_i2831" type="#_x0000_t75" style="width:149.25pt;height:24pt" o:ole="">
            <v:imagedata r:id="rId562" o:title=""/>
          </v:shape>
          <o:OLEObject Type="Embed" ProgID="Equation.DSMT4" ShapeID="_x0000_i2831" DrawAspect="Content" ObjectID="_1689142362" r:id="rId56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3D9B7982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Vì </w:t>
      </w:r>
      <w:r w:rsidRPr="002758F1">
        <w:rPr>
          <w:rFonts w:ascii="Chu Van An" w:eastAsia="Times New Roman" w:hAnsi="Chu Van An" w:cs="Chu Van An"/>
          <w:position w:val="-18"/>
          <w:sz w:val="24"/>
          <w:szCs w:val="24"/>
        </w:rPr>
        <w:object w:dxaOrig="2805" w:dyaOrig="480" w14:anchorId="74CB1A77">
          <v:shape id="_x0000_i2832" type="#_x0000_t75" style="width:140.25pt;height:24pt" o:ole="">
            <v:imagedata r:id="rId564" o:title=""/>
          </v:shape>
          <o:OLEObject Type="Embed" ProgID="Equation.DSMT4" ShapeID="_x0000_i2832" DrawAspect="Content" ObjectID="_1689142363" r:id="rId56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nên phương trình </w:t>
      </w:r>
      <w:r w:rsidRPr="002758F1">
        <w:rPr>
          <w:rFonts w:ascii="Chu Van An" w:eastAsia="Times New Roman" w:hAnsi="Chu Van An" w:cs="Chu Van An"/>
          <w:position w:val="-18"/>
          <w:sz w:val="24"/>
          <w:szCs w:val="24"/>
        </w:rPr>
        <w:object w:dxaOrig="2985" w:dyaOrig="480" w14:anchorId="2EC344BD">
          <v:shape id="_x0000_i2833" type="#_x0000_t75" style="width:149.25pt;height:24pt" o:ole="">
            <v:imagedata r:id="rId562" o:title=""/>
          </v:shape>
          <o:OLEObject Type="Embed" ProgID="Equation.DSMT4" ShapeID="_x0000_i2833" DrawAspect="Content" ObjectID="_1689142364" r:id="rId566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2 nghiệm trái dấu 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945" w:dyaOrig="360" w14:anchorId="1430C3BB">
          <v:shape id="_x0000_i2834" type="#_x0000_t75" style="width:47.25pt;height:18pt" o:ole="">
            <v:imagedata r:id="rId567" o:title=""/>
          </v:shape>
          <o:OLEObject Type="Embed" ProgID="Equation.DSMT4" ShapeID="_x0000_i2834" DrawAspect="Content" ObjectID="_1689142365" r:id="rId568"/>
        </w:object>
      </w:r>
      <w:r w:rsidRPr="002758F1">
        <w:rPr>
          <w:rFonts w:ascii="Chu Van An" w:hAnsi="Chu Van An" w:cs="Chu Van An"/>
          <w:sz w:val="24"/>
          <w:szCs w:val="24"/>
        </w:rPr>
        <w:t xml:space="preserve">. Loại 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180" w:dyaOrig="360" w14:anchorId="2DD191D6">
          <v:shape id="_x0000_i2835" type="#_x0000_t75" style="width:9pt;height:18pt" o:ole="">
            <v:imagedata r:id="rId569" o:title=""/>
          </v:shape>
          <o:OLEObject Type="Embed" ProgID="Equation.DSMT4" ShapeID="_x0000_i2835" DrawAspect="Content" ObjectID="_1689142366" r:id="rId570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do 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555" w:dyaOrig="360" w14:anchorId="5BD47B5C">
          <v:shape id="_x0000_i2836" type="#_x0000_t75" style="width:27.75pt;height:18pt" o:ole="">
            <v:imagedata r:id="rId571" o:title=""/>
          </v:shape>
          <o:OLEObject Type="Embed" ProgID="Equation.DSMT4" ShapeID="_x0000_i2836" DrawAspect="Content" ObjectID="_1689142367" r:id="rId57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10915143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Với nghiệm 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600" w:dyaOrig="360" w14:anchorId="018D503E">
          <v:shape id="_x0000_i2837" type="#_x0000_t75" style="width:30pt;height:18pt" o:ole="">
            <v:imagedata r:id="rId573" o:title=""/>
          </v:shape>
          <o:OLEObject Type="Embed" ProgID="Equation.DSMT4" ShapeID="_x0000_i2837" DrawAspect="Content" ObjectID="_1689142368" r:id="rId574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ta được hai giá trị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254C0981">
          <v:shape id="_x0000_i2838" type="#_x0000_t75" style="width:9.75pt;height:11.25pt" o:ole="">
            <v:imagedata r:id="rId575" o:title=""/>
          </v:shape>
          <o:OLEObject Type="Embed" ProgID="Equation.DSMT4" ShapeID="_x0000_i2838" DrawAspect="Content" ObjectID="_1689142369" r:id="rId576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thỏa mãn 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675" w:dyaOrig="375" w14:anchorId="71156F6E">
          <v:shape id="_x0000_i2839" type="#_x0000_t75" style="width:33.75pt;height:18.75pt" o:ole="">
            <v:imagedata r:id="rId577" o:title=""/>
          </v:shape>
          <o:OLEObject Type="Embed" ProgID="Equation.DSMT4" ShapeID="_x0000_i2839" DrawAspect="Content" ObjectID="_1689142370" r:id="rId57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31E7336F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Vậy phương trình </w:t>
      </w:r>
      <w:r w:rsidRPr="002758F1">
        <w:rPr>
          <w:rFonts w:ascii="Chu Van An" w:eastAsia="Times New Roman" w:hAnsi="Chu Van An" w:cs="Chu Van An"/>
          <w:position w:val="-18"/>
          <w:sz w:val="24"/>
          <w:szCs w:val="24"/>
        </w:rPr>
        <w:object w:dxaOrig="3180" w:dyaOrig="480" w14:anchorId="5E60C4EF">
          <v:shape id="_x0000_i2840" type="#_x0000_t75" style="width:159pt;height:24pt" o:ole="">
            <v:imagedata r:id="rId549" o:title=""/>
          </v:shape>
          <o:OLEObject Type="Embed" ProgID="Equation.DSMT4" ShapeID="_x0000_i2840" DrawAspect="Content" ObjectID="_1689142371" r:id="rId579"/>
        </w:object>
      </w:r>
      <w:r w:rsidRPr="002758F1">
        <w:rPr>
          <w:rFonts w:ascii="Chu Van An" w:hAnsi="Chu Van An" w:cs="Chu Van An"/>
          <w:position w:val="-18"/>
          <w:sz w:val="24"/>
          <w:szCs w:val="24"/>
        </w:rPr>
        <w:t xml:space="preserve"> </w:t>
      </w:r>
      <w:r w:rsidRPr="002758F1">
        <w:rPr>
          <w:rFonts w:ascii="Chu Van An" w:hAnsi="Chu Van An" w:cs="Chu Van An"/>
          <w:sz w:val="24"/>
          <w:szCs w:val="24"/>
        </w:rPr>
        <w:t>có 2 nghiệm phân biệt.</w:t>
      </w:r>
    </w:p>
    <w:p w14:paraId="0DACF6BB" w14:textId="77777777" w:rsidR="00F449FA" w:rsidRPr="002758F1" w:rsidRDefault="00F449FA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Câu 4: </w:t>
      </w:r>
      <w:r w:rsidRPr="002758F1">
        <w:rPr>
          <w:rFonts w:ascii="Chu Van An" w:hAnsi="Chu Van An" w:cs="Chu Van An"/>
          <w:sz w:val="24"/>
          <w:szCs w:val="24"/>
        </w:rPr>
        <w:t xml:space="preserve">Tìm tất cả các giá trị thực của tham số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40" w14:anchorId="416FF1B2">
          <v:shape id="_x0000_i2841" type="#_x0000_t75" style="width:12pt;height:12pt" o:ole="">
            <v:imagedata r:id="rId580" o:title=""/>
          </v:shape>
          <o:OLEObject Type="Embed" ProgID="Equation.DSMT4" ShapeID="_x0000_i2841" DrawAspect="Content" ObjectID="_1689142372" r:id="rId581"/>
        </w:object>
      </w:r>
      <w:r w:rsidRPr="002758F1">
        <w:rPr>
          <w:rFonts w:ascii="Chu Van An" w:hAnsi="Chu Van An" w:cs="Chu Van An"/>
          <w:sz w:val="24"/>
          <w:szCs w:val="24"/>
        </w:rPr>
        <w:t xml:space="preserve">để phương trình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560" w:dyaOrig="330" w14:anchorId="7E981094">
          <v:shape id="_x0000_i2842" type="#_x0000_t75" style="width:78pt;height:16.5pt" o:ole="">
            <v:imagedata r:id="rId582" o:title=""/>
          </v:shape>
          <o:OLEObject Type="Embed" ProgID="Equation.DSMT4" ShapeID="_x0000_i2842" DrawAspect="Content" ObjectID="_1689142373" r:id="rId583"/>
        </w:object>
      </w:r>
      <w:r w:rsidRPr="002758F1">
        <w:rPr>
          <w:rFonts w:ascii="Chu Van An" w:hAnsi="Chu Van An" w:cs="Chu Van An"/>
          <w:sz w:val="24"/>
          <w:szCs w:val="24"/>
        </w:rPr>
        <w:t>có hai nghiệm phân biệt.</w:t>
      </w:r>
    </w:p>
    <w:p w14:paraId="3F820966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00" w:dyaOrig="255" w14:anchorId="2AC0F295">
          <v:shape id="_x0000_i2843" type="#_x0000_t75" style="width:30pt;height:12.75pt" o:ole="">
            <v:imagedata r:id="rId584" o:title=""/>
          </v:shape>
          <o:OLEObject Type="Embed" ProgID="Equation.DSMT4" ShapeID="_x0000_i2843" DrawAspect="Content" ObjectID="_1689142374" r:id="rId585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758F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00" w:dyaOrig="285" w14:anchorId="4726F87F">
          <v:shape id="_x0000_i2844" type="#_x0000_t75" style="width:30pt;height:14.25pt" o:ole="">
            <v:imagedata r:id="rId586" o:title=""/>
          </v:shape>
          <o:OLEObject Type="Embed" ProgID="Equation.DSMT4" ShapeID="_x0000_i2844" DrawAspect="Content" ObjectID="_1689142375" r:id="rId587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AAF60FF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525" w:dyaOrig="255" w14:anchorId="3D180D15">
          <v:shape id="_x0000_i2845" type="#_x0000_t75" style="width:26.25pt;height:12.75pt" o:ole="">
            <v:imagedata r:id="rId588" o:title=""/>
          </v:shape>
          <o:OLEObject Type="Embed" ProgID="Equation.DSMT4" ShapeID="_x0000_i2845" DrawAspect="Content" ObjectID="_1689142376" r:id="rId589"/>
        </w:object>
      </w:r>
      <w:r w:rsidRPr="002758F1">
        <w:rPr>
          <w:rFonts w:ascii="Chu Van An" w:hAnsi="Chu Van An" w:cs="Chu Van An"/>
          <w:sz w:val="24"/>
          <w:szCs w:val="24"/>
        </w:rPr>
        <w:t xml:space="preserve">hoặc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5EBABC83">
          <v:shape id="_x0000_i2846" type="#_x0000_t75" style="width:30pt;height:14.25pt" o:ole="">
            <v:imagedata r:id="rId590" o:title=""/>
          </v:shape>
          <o:OLEObject Type="Embed" ProgID="Equation.DSMT4" ShapeID="_x0000_i2846" DrawAspect="Content" ObjectID="_1689142377" r:id="rId591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915" w:dyaOrig="255" w14:anchorId="3CDEDE48">
          <v:shape id="_x0000_i2847" type="#_x0000_t75" style="width:45.75pt;height:12.75pt" o:ole="">
            <v:imagedata r:id="rId592" o:title=""/>
          </v:shape>
          <o:OLEObject Type="Embed" ProgID="Equation.DSMT4" ShapeID="_x0000_i2847" DrawAspect="Content" ObjectID="_1689142378" r:id="rId593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52919C3" w14:textId="77777777" w:rsidR="00F449FA" w:rsidRPr="002758F1" w:rsidRDefault="00F449FA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4CE22E3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731D1828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560" w:dyaOrig="330" w14:anchorId="4D025130">
          <v:shape id="_x0000_i2848" type="#_x0000_t75" style="width:78pt;height:16.5pt" o:ole="">
            <v:imagedata r:id="rId594" o:title=""/>
          </v:shape>
          <o:OLEObject Type="Embed" ProgID="Equation.DSMT4" ShapeID="_x0000_i2848" DrawAspect="Content" ObjectID="_1689142379" r:id="rId59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(1); Đặt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330" w14:anchorId="6CF180E4">
          <v:shape id="_x0000_i2849" type="#_x0000_t75" style="width:30pt;height:16.5pt" o:ole="">
            <v:imagedata r:id="rId596" o:title=""/>
          </v:shape>
          <o:OLEObject Type="Embed" ProgID="Equation.DSMT4" ShapeID="_x0000_i2849" DrawAspect="Content" ObjectID="_1689142380" r:id="rId597"/>
        </w:object>
      </w:r>
      <w:r w:rsidRPr="002758F1">
        <w:rPr>
          <w:rFonts w:ascii="Chu Van An" w:hAnsi="Chu Van An" w:cs="Chu Van An"/>
          <w:sz w:val="24"/>
          <w:szCs w:val="24"/>
        </w:rPr>
        <w:t>(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55" w14:anchorId="07EA9E99">
          <v:shape id="_x0000_i2850" type="#_x0000_t75" style="width:24.75pt;height:12.75pt" o:ole="">
            <v:imagedata r:id="rId598" o:title=""/>
          </v:shape>
          <o:OLEObject Type="Embed" ProgID="Equation.DSMT4" ShapeID="_x0000_i2850" DrawAspect="Content" ObjectID="_1689142381" r:id="rId599"/>
        </w:object>
      </w:r>
      <w:r w:rsidRPr="002758F1">
        <w:rPr>
          <w:rFonts w:ascii="Chu Van An" w:hAnsi="Chu Van An" w:cs="Chu Van An"/>
          <w:sz w:val="24"/>
          <w:szCs w:val="24"/>
        </w:rPr>
        <w:t>).</w:t>
      </w:r>
    </w:p>
    <w:p w14:paraId="3E34B17D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Khi đó phương trình (1) trở thành: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365" w:dyaOrig="330" w14:anchorId="4ED2F91F">
          <v:shape id="_x0000_i2851" type="#_x0000_t75" style="width:68.25pt;height:16.5pt" o:ole="">
            <v:imagedata r:id="rId600" o:title=""/>
          </v:shape>
          <o:OLEObject Type="Embed" ProgID="Equation.DSMT4" ShapeID="_x0000_i2851" DrawAspect="Content" ObjectID="_1689142382" r:id="rId601"/>
        </w:objec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2010" w:dyaOrig="330" w14:anchorId="0EABF42E">
          <v:shape id="_x0000_i2852" type="#_x0000_t75" style="width:100.5pt;height:16.5pt" o:ole="">
            <v:imagedata r:id="rId602" o:title=""/>
          </v:shape>
          <o:OLEObject Type="Embed" ProgID="Equation.DSMT4" ShapeID="_x0000_i2852" DrawAspect="Content" ObjectID="_1689142383" r:id="rId603"/>
        </w:object>
      </w:r>
      <w:r w:rsidRPr="002758F1">
        <w:rPr>
          <w:rFonts w:ascii="Chu Van An" w:hAnsi="Chu Van An" w:cs="Chu Van An"/>
          <w:sz w:val="24"/>
          <w:szCs w:val="24"/>
        </w:rPr>
        <w:t>. (2)</w:t>
      </w:r>
    </w:p>
    <w:p w14:paraId="0689E51A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Phương trình (1) có hai nghiệm phân biệt khi và chỉ khi phương trình (2) có hai nghiệm phân biệt trái dấu hoặc có nghiệm kép dương </w:t>
      </w:r>
      <w:r w:rsidRPr="002758F1">
        <w:rPr>
          <w:rFonts w:ascii="Chu Van An" w:eastAsia="Times New Roman" w:hAnsi="Chu Van An" w:cs="Chu Van An"/>
          <w:position w:val="-50"/>
          <w:sz w:val="24"/>
          <w:szCs w:val="24"/>
        </w:rPr>
        <w:object w:dxaOrig="1200" w:dyaOrig="1110" w14:anchorId="75C33AFC">
          <v:shape id="_x0000_i2853" type="#_x0000_t75" style="width:60pt;height:55.5pt" o:ole="">
            <v:imagedata r:id="rId604" o:title=""/>
          </v:shape>
          <o:OLEObject Type="Embed" ProgID="Equation.DSMT4" ShapeID="_x0000_i2853" DrawAspect="Content" ObjectID="_1689142384" r:id="rId605"/>
        </w:object>
      </w:r>
      <w:r w:rsidRPr="002758F1">
        <w:rPr>
          <w:rFonts w:ascii="Chu Van An" w:eastAsia="Times New Roman" w:hAnsi="Chu Van An" w:cs="Chu Van An"/>
          <w:position w:val="-50"/>
          <w:sz w:val="24"/>
          <w:szCs w:val="24"/>
        </w:rPr>
        <w:object w:dxaOrig="1290" w:dyaOrig="1110" w14:anchorId="5DBAD12D">
          <v:shape id="_x0000_i2854" type="#_x0000_t75" style="width:64.5pt;height:55.5pt" o:ole="">
            <v:imagedata r:id="rId606" o:title=""/>
          </v:shape>
          <o:OLEObject Type="Embed" ProgID="Equation.DSMT4" ShapeID="_x0000_i2854" DrawAspect="Content" ObjectID="_1689142385" r:id="rId607"/>
        </w:object>
      </w:r>
      <w:r w:rsidRPr="002758F1">
        <w:rPr>
          <w:rFonts w:ascii="Chu Van An" w:eastAsia="Times New Roman" w:hAnsi="Chu Van An" w:cs="Chu Van An"/>
          <w:position w:val="-30"/>
          <w:sz w:val="24"/>
          <w:szCs w:val="24"/>
        </w:rPr>
        <w:object w:dxaOrig="1020" w:dyaOrig="720" w14:anchorId="62F7A075">
          <v:shape id="_x0000_i2855" type="#_x0000_t75" style="width:51pt;height:36pt" o:ole="">
            <v:imagedata r:id="rId608" o:title=""/>
          </v:shape>
          <o:OLEObject Type="Embed" ProgID="Equation.DSMT4" ShapeID="_x0000_i2855" DrawAspect="Content" ObjectID="_1689142386" r:id="rId609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326BE01" w14:textId="77777777" w:rsidR="00F449FA" w:rsidRPr="002758F1" w:rsidRDefault="00F449FA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5: </w:t>
      </w:r>
      <w:r w:rsidRPr="002758F1">
        <w:rPr>
          <w:rFonts w:ascii="Chu Van An" w:hAnsi="Chu Van An" w:cs="Chu Van An"/>
          <w:sz w:val="24"/>
          <w:szCs w:val="24"/>
        </w:rPr>
        <w:t>Tìm t</w: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ất cả các giá trị của tham số của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70" w:dyaOrig="225" w14:anchorId="50D3A509">
          <v:shape id="_x0000_i2856" type="#_x0000_t75" style="width:13.5pt;height:11.25pt" o:ole="">
            <v:imagedata r:id="rId610" o:title=""/>
          </v:shape>
          <o:OLEObject Type="Embed" ProgID="Equation.DSMT4" ShapeID="_x0000_i2856" DrawAspect="Content" ObjectID="_1689142387" r:id="rId611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để phương trình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280" w:dyaOrig="330" w14:anchorId="626F1FC3">
          <v:shape id="_x0000_i2857" type="#_x0000_t75" style="width:114pt;height:16.5pt" o:ole="">
            <v:imagedata r:id="rId612" o:title=""/>
          </v:shape>
          <o:OLEObject Type="Embed" ProgID="Equation.DSMT4" ShapeID="_x0000_i2857" DrawAspect="Content" ObjectID="_1689142388" r:id="rId613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có 4 nghiệm phân biệt?</w:t>
      </w:r>
    </w:p>
    <w:p w14:paraId="305428F8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eastAsia="Calibri" w:hAnsi="Chu Van An" w:cs="Chu Van An"/>
          <w:b/>
          <w:color w:val="0000FF"/>
          <w:position w:val="-24"/>
          <w:sz w:val="24"/>
          <w:szCs w:val="24"/>
          <w:lang w:val="nl-NL"/>
        </w:rPr>
        <w:object w:dxaOrig="660" w:dyaOrig="615" w14:anchorId="5C225F58">
          <v:shape id="_x0000_i2858" type="#_x0000_t75" style="width:33pt;height:30.75pt" o:ole="">
            <v:imagedata r:id="rId614" o:title=""/>
          </v:shape>
          <o:OLEObject Type="Embed" ProgID="Equation.DSMT4" ShapeID="_x0000_i2858" DrawAspect="Content" ObjectID="_1689142389" r:id="rId615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Calibri" w:hAnsi="Chu Van An" w:cs="Chu Van An"/>
          <w:b/>
          <w:color w:val="0000FF"/>
          <w:position w:val="-24"/>
          <w:sz w:val="24"/>
          <w:szCs w:val="24"/>
          <w:lang w:val="nl-NL"/>
        </w:rPr>
        <w:object w:dxaOrig="1080" w:dyaOrig="615" w14:anchorId="2DB09534">
          <v:shape id="_x0000_i2859" type="#_x0000_t75" style="width:54pt;height:30.75pt" o:ole="">
            <v:imagedata r:id="rId616" o:title=""/>
          </v:shape>
          <o:OLEObject Type="Embed" ProgID="Equation.DSMT4" ShapeID="_x0000_i2859" DrawAspect="Content" ObjectID="_1689142390" r:id="rId61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hoặc </w:t>
      </w:r>
      <w:r w:rsidRPr="002758F1">
        <w:rPr>
          <w:rFonts w:ascii="Chu Van An" w:eastAsia="Calibri" w:hAnsi="Chu Van An" w:cs="Chu Van An"/>
          <w:position w:val="-6"/>
          <w:sz w:val="24"/>
          <w:szCs w:val="24"/>
        </w:rPr>
        <w:object w:dxaOrig="615" w:dyaOrig="270" w14:anchorId="6A58A462">
          <v:shape id="_x0000_i2860" type="#_x0000_t75" style="width:30.75pt;height:13.5pt" o:ole="">
            <v:imagedata r:id="rId618" o:title=""/>
          </v:shape>
          <o:OLEObject Type="Embed" ProgID="Equation.DSMT4" ShapeID="_x0000_i2860" DrawAspect="Content" ObjectID="_1689142391" r:id="rId619"/>
        </w:object>
      </w:r>
    </w:p>
    <w:p w14:paraId="27B48EA2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C. </w:t>
      </w:r>
      <w:r w:rsidRPr="002758F1">
        <w:rPr>
          <w:rFonts w:ascii="Chu Van An" w:eastAsia="Calibri" w:hAnsi="Chu Van An" w:cs="Chu Van An"/>
          <w:color w:val="0000FF"/>
          <w:position w:val="-6"/>
          <w:sz w:val="24"/>
          <w:szCs w:val="24"/>
        </w:rPr>
        <w:object w:dxaOrig="615" w:dyaOrig="270" w14:anchorId="65A74227">
          <v:shape id="_x0000_i2861" type="#_x0000_t75" style="width:30.75pt;height:13.5pt" o:ole="">
            <v:imagedata r:id="rId620" o:title=""/>
          </v:shape>
          <o:OLEObject Type="Embed" ProgID="Equation.DSMT4" ShapeID="_x0000_i2861" DrawAspect="Content" ObjectID="_1689142392" r:id="rId621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eastAsia="Calibri" w:hAnsi="Chu Van An" w:cs="Chu Van An"/>
          <w:color w:val="0000FF"/>
          <w:position w:val="-10"/>
          <w:sz w:val="24"/>
          <w:szCs w:val="24"/>
        </w:rPr>
        <w:object w:dxaOrig="615" w:dyaOrig="330" w14:anchorId="5CA1CA5A">
          <v:shape id="_x0000_i2862" type="#_x0000_t75" style="width:30.75pt;height:16.5pt" o:ole="">
            <v:imagedata r:id="rId622" o:title=""/>
          </v:shape>
          <o:OLEObject Type="Embed" ProgID="Equation.DSMT4" ShapeID="_x0000_i2862" DrawAspect="Content" ObjectID="_1689142393" r:id="rId623"/>
        </w:object>
      </w:r>
      <w:r w:rsidRPr="002758F1">
        <w:rPr>
          <w:rFonts w:ascii="Chu Van An" w:hAnsi="Chu Van An" w:cs="Chu Van An"/>
          <w:sz w:val="24"/>
          <w:szCs w:val="24"/>
        </w:rPr>
        <w:t xml:space="preserve">hoặc </w:t>
      </w:r>
      <w:r w:rsidRPr="002758F1">
        <w:rPr>
          <w:rFonts w:ascii="Chu Van An" w:eastAsia="Calibri" w:hAnsi="Chu Van An" w:cs="Chu Van An"/>
          <w:position w:val="-6"/>
          <w:sz w:val="24"/>
          <w:szCs w:val="24"/>
        </w:rPr>
        <w:object w:dxaOrig="615" w:dyaOrig="270" w14:anchorId="45DCC605">
          <v:shape id="_x0000_i2863" type="#_x0000_t75" style="width:30.75pt;height:13.5pt" o:ole="">
            <v:imagedata r:id="rId624" o:title=""/>
          </v:shape>
          <o:OLEObject Type="Embed" ProgID="Equation.DSMT4" ShapeID="_x0000_i2863" DrawAspect="Content" ObjectID="_1689142394" r:id="rId625"/>
        </w:object>
      </w:r>
    </w:p>
    <w:p w14:paraId="54D09CD7" w14:textId="77777777" w:rsidR="00F449FA" w:rsidRPr="002758F1" w:rsidRDefault="00F449FA" w:rsidP="002758F1">
      <w:pPr>
        <w:spacing w:line="240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621DC297" w14:textId="77777777" w:rsidR="00F449FA" w:rsidRPr="002758F1" w:rsidRDefault="00F449FA" w:rsidP="002758F1">
      <w:pPr>
        <w:pStyle w:val="ListParagraph"/>
        <w:spacing w:line="240" w:lineRule="auto"/>
        <w:ind w:left="992"/>
        <w:jc w:val="both"/>
        <w:rPr>
          <w:rFonts w:ascii="Chu Van An" w:eastAsia="Arial" w:hAnsi="Chu Van An" w:cs="Chu Van An"/>
          <w:b/>
          <w:color w:val="0033CC"/>
          <w:sz w:val="24"/>
          <w:szCs w:val="24"/>
        </w:rPr>
      </w:pPr>
      <w:r w:rsidRPr="002758F1">
        <w:rPr>
          <w:rFonts w:ascii="Chu Van An" w:hAnsi="Chu Van An" w:cs="Chu Van An"/>
          <w:b/>
          <w:color w:val="0033CC"/>
          <w:sz w:val="24"/>
          <w:szCs w:val="24"/>
        </w:rPr>
        <w:t>Chọn B</w:t>
      </w:r>
    </w:p>
    <w:p w14:paraId="2ABEF692" w14:textId="77777777" w:rsidR="00F449FA" w:rsidRPr="002758F1" w:rsidRDefault="00F449FA" w:rsidP="002758F1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sz w:val="24"/>
          <w:szCs w:val="24"/>
          <w:lang w:val="vi-VN"/>
        </w:rPr>
        <w:t xml:space="preserve">Đặt </w:t>
      </w:r>
      <w:r w:rsidRPr="002758F1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215" w:dyaOrig="360" w14:anchorId="41A59A2A">
          <v:shape id="_x0000_i2864" type="#_x0000_t75" style="width:60.75pt;height:18pt" o:ole="">
            <v:imagedata r:id="rId626" o:title=""/>
          </v:shape>
          <o:OLEObject Type="Embed" ProgID="Equation.DSMT4" ShapeID="_x0000_i2864" DrawAspect="Content" ObjectID="_1689142395" r:id="rId627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 phương trình trở thành </w:t>
      </w:r>
      <w:r w:rsidRPr="002758F1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2415" w:dyaOrig="405" w14:anchorId="091809C3">
          <v:shape id="_x0000_i2865" type="#_x0000_t75" style="width:120.75pt;height:20.25pt" o:ole="">
            <v:imagedata r:id="rId628" o:title=""/>
          </v:shape>
          <o:OLEObject Type="Embed" ProgID="Equation.DSMT4" ShapeID="_x0000_i2865" DrawAspect="Content" ObjectID="_1689142396" r:id="rId629"/>
        </w:object>
      </w:r>
    </w:p>
    <w:p w14:paraId="7B05FF19" w14:textId="77777777" w:rsidR="00F449FA" w:rsidRPr="002758F1" w:rsidRDefault="00F449FA" w:rsidP="002758F1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sz w:val="24"/>
          <w:szCs w:val="24"/>
          <w:lang w:val="vi-VN"/>
        </w:rPr>
        <w:t xml:space="preserve">Yêu cầu bài toán </w:t>
      </w:r>
      <w:r w:rsidRPr="002758F1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705" w:dyaOrig="405" w14:anchorId="7A3B42C5">
          <v:shape id="_x0000_i2866" type="#_x0000_t75" style="width:35.25pt;height:20.25pt" o:ole="">
            <v:imagedata r:id="rId630" o:title=""/>
          </v:shape>
          <o:OLEObject Type="Embed" ProgID="Equation.DSMT4" ShapeID="_x0000_i2866" DrawAspect="Content" ObjectID="_1689142397" r:id="rId631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có 2 nghiệm dương phân biệt</w:t>
      </w:r>
    </w:p>
    <w:p w14:paraId="30186DE6" w14:textId="77777777" w:rsidR="00F449FA" w:rsidRPr="002758F1" w:rsidRDefault="00F449FA" w:rsidP="002758F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eastAsia="Arial" w:hAnsi="Chu Van An" w:cs="Chu Van An"/>
          <w:position w:val="-76"/>
          <w:sz w:val="24"/>
          <w:szCs w:val="24"/>
          <w:lang w:val="vi-VN"/>
        </w:rPr>
        <w:object w:dxaOrig="7095" w:dyaOrig="1635" w14:anchorId="4E7D83F7">
          <v:shape id="_x0000_i2867" type="#_x0000_t75" style="width:354.75pt;height:81.75pt" o:ole="">
            <v:imagedata r:id="rId632" o:title=""/>
          </v:shape>
          <o:OLEObject Type="Embed" ProgID="Equation.DSMT4" ShapeID="_x0000_i2867" DrawAspect="Content" ObjectID="_1689142398" r:id="rId633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.</w:t>
      </w:r>
    </w:p>
    <w:p w14:paraId="343CE84C" w14:textId="77777777" w:rsidR="00F449FA" w:rsidRPr="002758F1" w:rsidRDefault="00F449FA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6: </w: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Tổng các nghiệm của phương trình </w:t>
      </w:r>
      <w:r w:rsidRPr="002758F1">
        <w:rPr>
          <w:rFonts w:ascii="Chu Van An" w:eastAsia="Times New Roman" w:hAnsi="Chu Van An" w:cs="Chu Van An"/>
          <w:position w:val="-18"/>
          <w:sz w:val="24"/>
          <w:szCs w:val="24"/>
        </w:rPr>
        <w:object w:dxaOrig="3075" w:dyaOrig="480" w14:anchorId="403C7312">
          <v:shape id="_x0000_i2868" type="#_x0000_t75" style="width:153.75pt;height:24pt" o:ole="">
            <v:imagedata r:id="rId514" o:title=""/>
          </v:shape>
          <o:OLEObject Type="Embed" ProgID="Equation.DSMT4" ShapeID="_x0000_i2868" DrawAspect="Content" ObjectID="_1689142399" r:id="rId634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1FA879FD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2758F1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6A17594C">
          <v:shape id="_x0000_i2869" type="#_x0000_t75" style="width:15.75pt;height:13.5pt" o:ole="">
            <v:imagedata r:id="rId516" o:title=""/>
          </v:shape>
          <o:OLEObject Type="Embed" ProgID="Equation.DSMT4" ShapeID="_x0000_i2869" DrawAspect="Content" ObjectID="_1689142400" r:id="rId635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758F1">
        <w:rPr>
          <w:rFonts w:ascii="Chu Van An" w:eastAsia="Times New Roman" w:hAnsi="Chu Van An" w:cs="Chu Van An"/>
          <w:position w:val="-28"/>
          <w:sz w:val="24"/>
          <w:szCs w:val="24"/>
        </w:rPr>
        <w:object w:dxaOrig="720" w:dyaOrig="645" w14:anchorId="1CC997B2">
          <v:shape id="_x0000_i2870" type="#_x0000_t75" style="width:36pt;height:32.25pt" o:ole="">
            <v:imagedata r:id="rId518" o:title=""/>
          </v:shape>
          <o:OLEObject Type="Embed" ProgID="Equation.DSMT4" ShapeID="_x0000_i2870" DrawAspect="Content" ObjectID="_1689142401" r:id="rId636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70" w14:anchorId="7CCD4E65">
          <v:shape id="_x0000_i2871" type="#_x0000_t75" style="width:9.75pt;height:13.5pt" o:ole="">
            <v:imagedata r:id="rId520" o:title=""/>
          </v:shape>
          <o:OLEObject Type="Embed" ProgID="Equation.DSMT4" ShapeID="_x0000_i2871" DrawAspect="Content" ObjectID="_1689142402" r:id="rId637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2758F1">
        <w:rPr>
          <w:rFonts w:ascii="Chu Van An" w:eastAsia="Times New Roman" w:hAnsi="Chu Van An" w:cs="Chu Van An"/>
          <w:position w:val="-28"/>
          <w:sz w:val="24"/>
          <w:szCs w:val="24"/>
        </w:rPr>
        <w:object w:dxaOrig="720" w:dyaOrig="645" w14:anchorId="6B456483">
          <v:shape id="_x0000_i2872" type="#_x0000_t75" style="width:36pt;height:32.25pt" o:ole="">
            <v:imagedata r:id="rId522" o:title=""/>
          </v:shape>
          <o:OLEObject Type="Embed" ProgID="Equation.DSMT4" ShapeID="_x0000_i2872" DrawAspect="Content" ObjectID="_1689142403" r:id="rId638"/>
        </w:object>
      </w:r>
      <w:r w:rsidRPr="002758F1">
        <w:rPr>
          <w:rFonts w:ascii="Chu Van An" w:hAnsi="Chu Van An" w:cs="Chu Van An"/>
          <w:b/>
          <w:color w:val="000000"/>
          <w:sz w:val="24"/>
          <w:szCs w:val="24"/>
          <w:lang w:val="fr-FR"/>
        </w:rPr>
        <w:t>.</w:t>
      </w:r>
    </w:p>
    <w:p w14:paraId="1D5C923D" w14:textId="77777777" w:rsidR="00F449FA" w:rsidRPr="002758F1" w:rsidRDefault="00F449FA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0362F1E6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CC"/>
          <w:sz w:val="24"/>
          <w:szCs w:val="24"/>
          <w:lang w:val="fr-FR"/>
        </w:rPr>
        <w:t>Chọn C</w:t>
      </w:r>
    </w:p>
    <w:p w14:paraId="05E6BFD4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 xml:space="preserve">Đặt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330" w14:anchorId="602DDE1D">
          <v:shape id="_x0000_i2873" type="#_x0000_t75" style="width:30pt;height:16.5pt" o:ole="">
            <v:imagedata r:id="rId524" o:title=""/>
          </v:shape>
          <o:OLEObject Type="Embed" ProgID="Equation.DSMT4" ShapeID="_x0000_i2873" DrawAspect="Content" ObjectID="_1689142404" r:id="rId639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, điều kiện: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70" w14:anchorId="5AAEE75C">
          <v:shape id="_x0000_i2874" type="#_x0000_t75" style="width:24.75pt;height:13.5pt" o:ole="">
            <v:imagedata r:id="rId526" o:title=""/>
          </v:shape>
          <o:OLEObject Type="Embed" ProgID="Equation.DSMT4" ShapeID="_x0000_i2874" DrawAspect="Content" ObjectID="_1689142405" r:id="rId640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.</w:t>
      </w:r>
    </w:p>
    <w:p w14:paraId="0059CF22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 xml:space="preserve">Khi đó phương trình </w:t>
      </w:r>
      <w:r w:rsidRPr="002758F1">
        <w:rPr>
          <w:rFonts w:ascii="Chu Van An" w:eastAsia="Times New Roman" w:hAnsi="Chu Van An" w:cs="Chu Van An"/>
          <w:position w:val="-18"/>
          <w:sz w:val="24"/>
          <w:szCs w:val="24"/>
        </w:rPr>
        <w:object w:dxaOrig="3075" w:dyaOrig="480" w14:anchorId="02EE92B0">
          <v:shape id="_x0000_i2875" type="#_x0000_t75" style="width:153.75pt;height:24pt" o:ole="">
            <v:imagedata r:id="rId528" o:title=""/>
          </v:shape>
          <o:OLEObject Type="Embed" ProgID="Equation.DSMT4" ShapeID="_x0000_i2875" DrawAspect="Content" ObjectID="_1689142406" r:id="rId641"/>
        </w:objec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405" w14:anchorId="157E0A62">
          <v:shape id="_x0000_i2876" type="#_x0000_t75" style="width:16.5pt;height:20.25pt" o:ole="">
            <v:imagedata r:id="rId530" o:title=""/>
          </v:shape>
          <o:OLEObject Type="Embed" ProgID="Equation.DSMT4" ShapeID="_x0000_i2876" DrawAspect="Content" ObjectID="_1689142407" r:id="rId642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trở thành:</w:t>
      </w:r>
    </w:p>
    <w:p w14:paraId="106BF7CA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eastAsia="Times New Roman" w:hAnsi="Chu Van An" w:cs="Chu Van An"/>
          <w:position w:val="-18"/>
          <w:sz w:val="24"/>
          <w:szCs w:val="24"/>
        </w:rPr>
        <w:object w:dxaOrig="3270" w:dyaOrig="480" w14:anchorId="1F611E08">
          <v:shape id="_x0000_i2877" type="#_x0000_t75" style="width:163.5pt;height:24pt" o:ole="">
            <v:imagedata r:id="rId532" o:title=""/>
          </v:shape>
          <o:OLEObject Type="Embed" ProgID="Equation.DSMT4" ShapeID="_x0000_i2877" DrawAspect="Content" ObjectID="_1689142408" r:id="rId643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.</w:t>
      </w:r>
    </w:p>
    <w:p w14:paraId="190DA8D9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 xml:space="preserve">Nhận thấy phương trình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405" w14:anchorId="6BC9EDDF">
          <v:shape id="_x0000_i2878" type="#_x0000_t75" style="width:18pt;height:20.25pt" o:ole="">
            <v:imagedata r:id="rId534" o:title=""/>
          </v:shape>
          <o:OLEObject Type="Embed" ProgID="Equation.DSMT4" ShapeID="_x0000_i2878" DrawAspect="Content" ObjectID="_1689142409" r:id="rId644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có </w:t>
      </w:r>
      <w:r w:rsidRPr="002758F1">
        <w:rPr>
          <w:rFonts w:ascii="Chu Van An" w:eastAsia="Times New Roman" w:hAnsi="Chu Van An" w:cs="Chu Van An"/>
          <w:position w:val="-18"/>
          <w:sz w:val="24"/>
          <w:szCs w:val="24"/>
        </w:rPr>
        <w:object w:dxaOrig="2025" w:dyaOrig="525" w14:anchorId="3CB78377">
          <v:shape id="_x0000_i2879" type="#_x0000_t75" style="width:101.25pt;height:26.25pt" o:ole="">
            <v:imagedata r:id="rId536" o:title=""/>
          </v:shape>
          <o:OLEObject Type="Embed" ProgID="Equation.DSMT4" ShapeID="_x0000_i2879" DrawAspect="Content" ObjectID="_1689142410" r:id="rId645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nên phương trình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405" w14:anchorId="673B4505">
          <v:shape id="_x0000_i2880" type="#_x0000_t75" style="width:18pt;height:20.25pt" o:ole="">
            <v:imagedata r:id="rId538" o:title=""/>
          </v:shape>
          <o:OLEObject Type="Embed" ProgID="Equation.DSMT4" ShapeID="_x0000_i2880" DrawAspect="Content" ObjectID="_1689142411" r:id="rId646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có hai nghiệm phân</w:t>
      </w:r>
    </w:p>
    <w:p w14:paraId="3C1351F9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 xml:space="preserve">biệt: 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570" w:dyaOrig="360" w14:anchorId="67D3B405">
          <v:shape id="_x0000_i2881" type="#_x0000_t75" style="width:28.5pt;height:18pt" o:ole="">
            <v:imagedata r:id="rId540" o:title=""/>
          </v:shape>
          <o:OLEObject Type="Embed" ProgID="Equation.DSMT4" ShapeID="_x0000_i2881" DrawAspect="Content" ObjectID="_1689142412" r:id="rId647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(loại)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690" w:dyaOrig="360" w14:anchorId="3FAE108A">
          <v:shape id="_x0000_i2882" type="#_x0000_t75" style="width:34.5pt;height:18pt" o:ole="">
            <v:imagedata r:id="rId542" o:title=""/>
          </v:shape>
          <o:OLEObject Type="Embed" ProgID="Equation.DSMT4" ShapeID="_x0000_i2882" DrawAspect="Content" ObjectID="_1689142413" r:id="rId648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(nhận). Suy ra phương trình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405" w14:anchorId="13BD471E">
          <v:shape id="_x0000_i2883" type="#_x0000_t75" style="width:16.5pt;height:20.25pt" o:ole="">
            <v:imagedata r:id="rId530" o:title=""/>
          </v:shape>
          <o:OLEObject Type="Embed" ProgID="Equation.DSMT4" ShapeID="_x0000_i2883" DrawAspect="Content" ObjectID="_1689142414" r:id="rId649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có 2 nghiệm là: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1890" w:dyaOrig="420" w14:anchorId="5F5DFA3A">
          <v:shape id="_x0000_i2884" type="#_x0000_t75" style="width:94.5pt;height:21pt" o:ole="">
            <v:imagedata r:id="rId545" o:title=""/>
          </v:shape>
          <o:OLEObject Type="Embed" ProgID="Equation.DSMT4" ShapeID="_x0000_i2884" DrawAspect="Content" ObjectID="_1689142415" r:id="rId650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.</w:t>
      </w:r>
    </w:p>
    <w:p w14:paraId="4C3C91E2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2325" w:dyaOrig="420" w14:anchorId="335562FB">
          <v:shape id="_x0000_i2885" type="#_x0000_t75" style="width:116.25pt;height:21pt" o:ole="">
            <v:imagedata r:id="rId547" o:title=""/>
          </v:shape>
          <o:OLEObject Type="Embed" ProgID="Equation.DSMT4" ShapeID="_x0000_i2885" DrawAspect="Content" ObjectID="_1689142416" r:id="rId651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.</w:t>
      </w:r>
    </w:p>
    <w:p w14:paraId="4AB561A5" w14:textId="77777777" w:rsidR="00F449FA" w:rsidRPr="002758F1" w:rsidRDefault="00F449FA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7: </w: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Số nghiệm phương trình </w:t>
      </w:r>
      <w:r w:rsidRPr="002758F1">
        <w:rPr>
          <w:rFonts w:ascii="Chu Van An" w:eastAsia="Times New Roman" w:hAnsi="Chu Van An" w:cs="Chu Van An"/>
          <w:position w:val="-18"/>
          <w:sz w:val="24"/>
          <w:szCs w:val="24"/>
        </w:rPr>
        <w:object w:dxaOrig="3180" w:dyaOrig="480" w14:anchorId="6DC2FDD7">
          <v:shape id="_x0000_i2886" type="#_x0000_t75" style="width:159pt;height:24pt" o:ole="">
            <v:imagedata r:id="rId652" o:title=""/>
          </v:shape>
          <o:OLEObject Type="Embed" ProgID="Equation.DSMT4" ShapeID="_x0000_i2886" DrawAspect="Content" ObjectID="_1689142417" r:id="rId653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là</w:t>
      </w:r>
    </w:p>
    <w:p w14:paraId="2B6FC8EA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6C9105F5">
          <v:shape id="_x0000_i2887" type="#_x0000_t75" style="width:9.75pt;height:14.25pt" o:ole="">
            <v:imagedata r:id="rId654" o:title=""/>
          </v:shape>
          <o:OLEObject Type="Embed" ProgID="Equation.DSMT4" ShapeID="_x0000_i2887" DrawAspect="Content" ObjectID="_1689142418" r:id="rId655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758F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129E74BA">
          <v:shape id="_x0000_i2888" type="#_x0000_t75" style="width:9.75pt;height:12.75pt" o:ole="">
            <v:imagedata r:id="rId656" o:title=""/>
          </v:shape>
          <o:OLEObject Type="Embed" ProgID="Equation.DSMT4" ShapeID="_x0000_i2888" DrawAspect="Content" ObjectID="_1689142419" r:id="rId657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2758F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3F0CCA0">
          <v:shape id="_x0000_i2889" type="#_x0000_t75" style="width:9.75pt;height:12.75pt" o:ole="">
            <v:imagedata r:id="rId658" o:title=""/>
          </v:shape>
          <o:OLEObject Type="Embed" ProgID="Equation.DSMT4" ShapeID="_x0000_i2889" DrawAspect="Content" ObjectID="_1689142420" r:id="rId659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2758F1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27E6F3CA">
          <v:shape id="_x0000_i2890" type="#_x0000_t75" style="width:6.75pt;height:12.75pt" o:ole="">
            <v:imagedata r:id="rId660" o:title=""/>
          </v:shape>
          <o:OLEObject Type="Embed" ProgID="Equation.DSMT4" ShapeID="_x0000_i2890" DrawAspect="Content" ObjectID="_1689142421" r:id="rId661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.</w:t>
      </w:r>
    </w:p>
    <w:p w14:paraId="7A7B87E7" w14:textId="77777777" w:rsidR="00F449FA" w:rsidRPr="002758F1" w:rsidRDefault="00F449FA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800080"/>
          <w:sz w:val="24"/>
          <w:szCs w:val="24"/>
          <w:lang w:val="vi-VN"/>
        </w:rPr>
        <w:t>Lời giải</w:t>
      </w:r>
    </w:p>
    <w:p w14:paraId="7019B362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B</w:t>
      </w:r>
    </w:p>
    <w:p w14:paraId="2503AA38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  <w:lang w:val="vi-VN"/>
        </w:rPr>
        <w:t xml:space="preserve">Đặt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05" w14:anchorId="622341CE">
          <v:shape id="_x0000_i2891" type="#_x0000_t75" style="width:63pt;height:20.25pt" o:ole="">
            <v:imagedata r:id="rId662" o:title=""/>
          </v:shape>
          <o:OLEObject Type="Embed" ProgID="Equation.DSMT4" ShapeID="_x0000_i2891" DrawAspect="Content" ObjectID="_1689142422" r:id="rId663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, khi đó phương trình đã cho trở thành: </w:t>
      </w:r>
      <w:r w:rsidRPr="002758F1">
        <w:rPr>
          <w:rFonts w:ascii="Chu Van An" w:eastAsia="Times New Roman" w:hAnsi="Chu Van An" w:cs="Chu Van An"/>
          <w:position w:val="-18"/>
          <w:sz w:val="24"/>
          <w:szCs w:val="24"/>
        </w:rPr>
        <w:object w:dxaOrig="2985" w:dyaOrig="480" w14:anchorId="7DA0693A">
          <v:shape id="_x0000_i2892" type="#_x0000_t75" style="width:149.25pt;height:24pt" o:ole="">
            <v:imagedata r:id="rId664" o:title=""/>
          </v:shape>
          <o:OLEObject Type="Embed" ProgID="Equation.DSMT4" ShapeID="_x0000_i2892" DrawAspect="Content" ObjectID="_1689142423" r:id="rId665"/>
        </w:objec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405" w14:anchorId="0DF1DDC5">
          <v:shape id="_x0000_i2893" type="#_x0000_t75" style="width:18pt;height:20.25pt" o:ole="">
            <v:imagedata r:id="rId666" o:title=""/>
          </v:shape>
          <o:OLEObject Type="Embed" ProgID="Equation.DSMT4" ShapeID="_x0000_i2893" DrawAspect="Content" ObjectID="_1689142424" r:id="rId667"/>
        </w:object>
      </w:r>
    </w:p>
    <w:p w14:paraId="18A5E450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eastAsia="Times New Roman" w:hAnsi="Chu Van An" w:cs="Chu Van An"/>
          <w:position w:val="-18"/>
          <w:sz w:val="24"/>
          <w:szCs w:val="24"/>
        </w:rPr>
        <w:object w:dxaOrig="3195" w:dyaOrig="480" w14:anchorId="12D5803F">
          <v:shape id="_x0000_i2894" type="#_x0000_t75" style="width:159.75pt;height:24pt" o:ole="">
            <v:imagedata r:id="rId668" o:title=""/>
          </v:shape>
          <o:OLEObject Type="Embed" ProgID="Equation.DSMT4" ShapeID="_x0000_i2894" DrawAspect="Content" ObjectID="_1689142425" r:id="rId669"/>
        </w:objec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23A5B4C6">
          <v:shape id="_x0000_i2895" type="#_x0000_t75" style="width:15pt;height:12pt" o:ole="">
            <v:imagedata r:id="rId670" o:title=""/>
          </v:shape>
          <o:OLEObject Type="Embed" ProgID="Equation.DSMT4" ShapeID="_x0000_i2895" DrawAspect="Content" ObjectID="_1689142426" r:id="rId671"/>
        </w:objec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405" w14:anchorId="2714D923">
          <v:shape id="_x0000_i2896" type="#_x0000_t75" style="width:18pt;height:20.25pt" o:ole="">
            <v:imagedata r:id="rId672" o:title=""/>
          </v:shape>
          <o:OLEObject Type="Embed" ProgID="Equation.DSMT4" ShapeID="_x0000_i2896" DrawAspect="Content" ObjectID="_1689142427" r:id="rId673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có 2 nghiệm phân biệt </w:t>
      </w:r>
      <w:r w:rsidRPr="002758F1">
        <w:rPr>
          <w:rFonts w:ascii="Chu Van An" w:eastAsia="Times New Roman" w:hAnsi="Chu Van An" w:cs="Chu Van An"/>
          <w:position w:val="-32"/>
          <w:sz w:val="24"/>
          <w:szCs w:val="24"/>
        </w:rPr>
        <w:object w:dxaOrig="675" w:dyaOrig="765" w14:anchorId="65DAD8F2">
          <v:shape id="_x0000_i2897" type="#_x0000_t75" style="width:33.75pt;height:38.25pt" o:ole="">
            <v:imagedata r:id="rId674" o:title=""/>
          </v:shape>
          <o:OLEObject Type="Embed" ProgID="Equation.DSMT4" ShapeID="_x0000_i2897" DrawAspect="Content" ObjectID="_1689142428" r:id="rId675"/>
        </w:object>
      </w:r>
    </w:p>
    <w:p w14:paraId="2F348CDB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sz w:val="24"/>
          <w:szCs w:val="24"/>
          <w:lang w:val="vi-VN"/>
        </w:rPr>
        <w:t xml:space="preserve">Tích 2 nghiệm: </w:t>
      </w:r>
      <w:r w:rsidRPr="002758F1">
        <w:rPr>
          <w:rFonts w:ascii="Chu Van An" w:eastAsia="Times New Roman" w:hAnsi="Chu Van An" w:cs="Chu Van An"/>
          <w:position w:val="-28"/>
          <w:sz w:val="24"/>
          <w:szCs w:val="24"/>
        </w:rPr>
        <w:object w:dxaOrig="1785" w:dyaOrig="825" w14:anchorId="17C1B5D3">
          <v:shape id="_x0000_i2898" type="#_x0000_t75" style="width:89.25pt;height:41.25pt" o:ole="">
            <v:imagedata r:id="rId676" o:title=""/>
          </v:shape>
          <o:OLEObject Type="Embed" ProgID="Equation.DSMT4" ShapeID="_x0000_i2898" DrawAspect="Content" ObjectID="_1689142429" r:id="rId677"/>
        </w:objec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7D69276E">
          <v:shape id="_x0000_i2899" type="#_x0000_t75" style="width:15pt;height:12pt" o:ole="">
            <v:imagedata r:id="rId678" o:title=""/>
          </v:shape>
          <o:OLEObject Type="Embed" ProgID="Equation.DSMT4" ShapeID="_x0000_i2899" DrawAspect="Content" ObjectID="_1689142430" r:id="rId679"/>
        </w:objec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405" w14:anchorId="461AA79D">
          <v:shape id="_x0000_i2900" type="#_x0000_t75" style="width:18pt;height:20.25pt" o:ole="">
            <v:imagedata r:id="rId680" o:title=""/>
          </v:shape>
          <o:OLEObject Type="Embed" ProgID="Equation.DSMT4" ShapeID="_x0000_i2900" DrawAspect="Content" ObjectID="_1689142431" r:id="rId681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có 2 nghiệm phân biệt 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480" w:dyaOrig="360" w14:anchorId="079D073B">
          <v:shape id="_x0000_i2901" type="#_x0000_t75" style="width:24pt;height:18pt" o:ole="">
            <v:imagedata r:id="rId682" o:title=""/>
          </v:shape>
          <o:OLEObject Type="Embed" ProgID="Equation.DSMT4" ShapeID="_x0000_i2901" DrawAspect="Content" ObjectID="_1689142432" r:id="rId683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trái dấu: 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945" w:dyaOrig="360" w14:anchorId="2E2B2A11">
          <v:shape id="_x0000_i2902" type="#_x0000_t75" style="width:47.25pt;height:18pt" o:ole="">
            <v:imagedata r:id="rId684" o:title=""/>
          </v:shape>
          <o:OLEObject Type="Embed" ProgID="Equation.DSMT4" ShapeID="_x0000_i2902" DrawAspect="Content" ObjectID="_1689142433" r:id="rId685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.</w:t>
      </w:r>
    </w:p>
    <w:p w14:paraId="0E0C8574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Vì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48F99A87">
          <v:shape id="_x0000_i2903" type="#_x0000_t75" style="width:24.75pt;height:14.25pt" o:ole="">
            <v:imagedata r:id="rId686" o:title=""/>
          </v:shape>
          <o:OLEObject Type="Embed" ProgID="Equation.DSMT4" ShapeID="_x0000_i2903" DrawAspect="Content" ObjectID="_1689142434" r:id="rId687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nên ta chỉ nhận 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525" w:dyaOrig="360" w14:anchorId="2AAA0A68">
          <v:shape id="_x0000_i2904" type="#_x0000_t75" style="width:26.25pt;height:18pt" o:ole="">
            <v:imagedata r:id="rId688" o:title=""/>
          </v:shape>
          <o:OLEObject Type="Embed" ProgID="Equation.DSMT4" ShapeID="_x0000_i2904" DrawAspect="Content" ObjectID="_1689142435" r:id="rId689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. Khi đó :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2700" w:dyaOrig="420" w14:anchorId="585DF7B2">
          <v:shape id="_x0000_i2905" type="#_x0000_t75" style="width:135pt;height:21pt" o:ole="">
            <v:imagedata r:id="rId690" o:title=""/>
          </v:shape>
          <o:OLEObject Type="Embed" ProgID="Equation.DSMT4" ShapeID="_x0000_i2905" DrawAspect="Content" ObjectID="_1689142436" r:id="rId691"/>
        </w:object>
      </w:r>
    </w:p>
    <w:p w14:paraId="11686918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 xml:space="preserve">Vậy phương trình đã cho có </w:t>
      </w:r>
      <w:r w:rsidRPr="002758F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27F43F2F">
          <v:shape id="_x0000_i2906" type="#_x0000_t75" style="width:9.75pt;height:12.75pt" o:ole="">
            <v:imagedata r:id="rId692" o:title=""/>
          </v:shape>
          <o:OLEObject Type="Embed" ProgID="Equation.DSMT4" ShapeID="_x0000_i2906" DrawAspect="Content" ObjectID="_1689142437" r:id="rId693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nghiệm phân biệt.</w:t>
      </w:r>
    </w:p>
    <w:p w14:paraId="6D9468CD" w14:textId="77777777" w:rsidR="00F449FA" w:rsidRPr="002758F1" w:rsidRDefault="00F449FA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bookmarkStart w:id="1" w:name="S1"/>
      <w:bookmarkStart w:id="2" w:name="E1"/>
      <w:bookmarkStart w:id="3" w:name="c9"/>
      <w:bookmarkEnd w:id="1"/>
      <w:bookmarkEnd w:id="2"/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8: </w: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Số nghiệm phương trình </w:t>
      </w:r>
      <w:r w:rsidRPr="002758F1">
        <w:rPr>
          <w:rFonts w:ascii="Chu Van An" w:eastAsia="Times New Roman" w:hAnsi="Chu Van An" w:cs="Chu Van An"/>
          <w:position w:val="-18"/>
          <w:sz w:val="24"/>
          <w:szCs w:val="24"/>
        </w:rPr>
        <w:object w:dxaOrig="3180" w:dyaOrig="480" w14:anchorId="6028A78B">
          <v:shape id="_x0000_i2907" type="#_x0000_t75" style="width:159pt;height:24pt" o:ole="">
            <v:imagedata r:id="rId652" o:title=""/>
          </v:shape>
          <o:OLEObject Type="Embed" ProgID="Equation.DSMT4" ShapeID="_x0000_i2907" DrawAspect="Content" ObjectID="_1689142438" r:id="rId694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 là:</w:t>
      </w:r>
    </w:p>
    <w:bookmarkEnd w:id="3"/>
    <w:p w14:paraId="71856B51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12B0658D">
          <v:shape id="_x0000_i2908" type="#_x0000_t75" style="width:9.75pt;height:14.25pt" o:ole="">
            <v:imagedata r:id="rId654" o:title=""/>
          </v:shape>
          <o:OLEObject Type="Embed" ProgID="Equation.DSMT4" ShapeID="_x0000_i2908" DrawAspect="Content" ObjectID="_1689142439" r:id="rId695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758F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143494D6">
          <v:shape id="_x0000_i2909" type="#_x0000_t75" style="width:9.75pt;height:12.75pt" o:ole="">
            <v:imagedata r:id="rId656" o:title=""/>
          </v:shape>
          <o:OLEObject Type="Embed" ProgID="Equation.DSMT4" ShapeID="_x0000_i2909" DrawAspect="Content" ObjectID="_1689142440" r:id="rId696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2758F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403E9B93">
          <v:shape id="_x0000_i2910" type="#_x0000_t75" style="width:9.75pt;height:12.75pt" o:ole="">
            <v:imagedata r:id="rId658" o:title=""/>
          </v:shape>
          <o:OLEObject Type="Embed" ProgID="Equation.DSMT4" ShapeID="_x0000_i2910" DrawAspect="Content" ObjectID="_1689142441" r:id="rId697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2758F1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3CE33B55">
          <v:shape id="_x0000_i2911" type="#_x0000_t75" style="width:6.75pt;height:12.75pt" o:ole="">
            <v:imagedata r:id="rId660" o:title=""/>
          </v:shape>
          <o:OLEObject Type="Embed" ProgID="Equation.DSMT4" ShapeID="_x0000_i2911" DrawAspect="Content" ObjectID="_1689142442" r:id="rId698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.</w:t>
      </w:r>
    </w:p>
    <w:p w14:paraId="26730387" w14:textId="77777777" w:rsidR="00F449FA" w:rsidRPr="002758F1" w:rsidRDefault="00F449FA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800080"/>
          <w:sz w:val="24"/>
          <w:szCs w:val="24"/>
          <w:lang w:val="vi-VN"/>
        </w:rPr>
        <w:t>Lời giải</w:t>
      </w:r>
    </w:p>
    <w:p w14:paraId="255B2AAF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B</w:t>
      </w:r>
    </w:p>
    <w:p w14:paraId="358150D8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sz w:val="24"/>
          <w:szCs w:val="24"/>
          <w:lang w:val="vi-VN"/>
        </w:rPr>
        <w:t xml:space="preserve">Đặt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05" w14:anchorId="7467F90D">
          <v:shape id="_x0000_i2912" type="#_x0000_t75" style="width:63pt;height:20.25pt" o:ole="">
            <v:imagedata r:id="rId662" o:title=""/>
          </v:shape>
          <o:OLEObject Type="Embed" ProgID="Equation.DSMT4" ShapeID="_x0000_i2912" DrawAspect="Content" ObjectID="_1689142443" r:id="rId699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, khi đó phương trình đã cho trở thành: </w:t>
      </w:r>
      <w:r w:rsidRPr="002758F1">
        <w:rPr>
          <w:rFonts w:ascii="Chu Van An" w:eastAsia="Times New Roman" w:hAnsi="Chu Van An" w:cs="Chu Van An"/>
          <w:position w:val="-18"/>
          <w:sz w:val="24"/>
          <w:szCs w:val="24"/>
        </w:rPr>
        <w:object w:dxaOrig="2985" w:dyaOrig="480" w14:anchorId="53CA6B5F">
          <v:shape id="_x0000_i2913" type="#_x0000_t75" style="width:149.25pt;height:24pt" o:ole="">
            <v:imagedata r:id="rId664" o:title=""/>
          </v:shape>
          <o:OLEObject Type="Embed" ProgID="Equation.DSMT4" ShapeID="_x0000_i2913" DrawAspect="Content" ObjectID="_1689142444" r:id="rId700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405" w14:anchorId="1785FAE6">
          <v:shape id="_x0000_i2914" type="#_x0000_t75" style="width:18pt;height:20.25pt" o:ole="">
            <v:imagedata r:id="rId666" o:title=""/>
          </v:shape>
          <o:OLEObject Type="Embed" ProgID="Equation.DSMT4" ShapeID="_x0000_i2914" DrawAspect="Content" ObjectID="_1689142445" r:id="rId701"/>
        </w:object>
      </w:r>
    </w:p>
    <w:p w14:paraId="3D073D12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eastAsia="Times New Roman" w:hAnsi="Chu Van An" w:cs="Chu Van An"/>
          <w:position w:val="-18"/>
          <w:sz w:val="24"/>
          <w:szCs w:val="24"/>
        </w:rPr>
        <w:object w:dxaOrig="3195" w:dyaOrig="480" w14:anchorId="09F705CD">
          <v:shape id="_x0000_i2915" type="#_x0000_t75" style="width:159.75pt;height:24pt" o:ole="">
            <v:imagedata r:id="rId668" o:title=""/>
          </v:shape>
          <o:OLEObject Type="Embed" ProgID="Equation.DSMT4" ShapeID="_x0000_i2915" DrawAspect="Content" ObjectID="_1689142446" r:id="rId702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64A63E72">
          <v:shape id="_x0000_i2916" type="#_x0000_t75" style="width:15pt;height:12pt" o:ole="">
            <v:imagedata r:id="rId670" o:title=""/>
          </v:shape>
          <o:OLEObject Type="Embed" ProgID="Equation.DSMT4" ShapeID="_x0000_i2916" DrawAspect="Content" ObjectID="_1689142447" r:id="rId703"/>
        </w:objec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405" w14:anchorId="58B6855D">
          <v:shape id="_x0000_i2917" type="#_x0000_t75" style="width:18pt;height:20.25pt" o:ole="">
            <v:imagedata r:id="rId672" o:title=""/>
          </v:shape>
          <o:OLEObject Type="Embed" ProgID="Equation.DSMT4" ShapeID="_x0000_i2917" DrawAspect="Content" ObjectID="_1689142448" r:id="rId704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 có 2 nghiệm phân biệt </w:t>
      </w:r>
      <w:r w:rsidRPr="002758F1">
        <w:rPr>
          <w:rFonts w:ascii="Chu Van An" w:eastAsia="Times New Roman" w:hAnsi="Chu Van An" w:cs="Chu Van An"/>
          <w:position w:val="-32"/>
          <w:sz w:val="24"/>
          <w:szCs w:val="24"/>
        </w:rPr>
        <w:object w:dxaOrig="675" w:dyaOrig="765" w14:anchorId="6D27147A">
          <v:shape id="_x0000_i2918" type="#_x0000_t75" style="width:33.75pt;height:38.25pt" o:ole="">
            <v:imagedata r:id="rId674" o:title=""/>
          </v:shape>
          <o:OLEObject Type="Embed" ProgID="Equation.DSMT4" ShapeID="_x0000_i2918" DrawAspect="Content" ObjectID="_1689142449" r:id="rId705"/>
        </w:object>
      </w:r>
    </w:p>
    <w:p w14:paraId="59BEA3C5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sz w:val="24"/>
          <w:szCs w:val="24"/>
          <w:lang w:val="vi-VN"/>
        </w:rPr>
        <w:t xml:space="preserve">Tích 2 nghiệm: </w:t>
      </w:r>
      <w:r w:rsidRPr="002758F1">
        <w:rPr>
          <w:rFonts w:ascii="Chu Van An" w:eastAsia="Times New Roman" w:hAnsi="Chu Van An" w:cs="Chu Van An"/>
          <w:position w:val="-28"/>
          <w:sz w:val="24"/>
          <w:szCs w:val="24"/>
        </w:rPr>
        <w:object w:dxaOrig="1785" w:dyaOrig="825" w14:anchorId="0F498868">
          <v:shape id="_x0000_i2919" type="#_x0000_t75" style="width:89.25pt;height:41.25pt" o:ole="">
            <v:imagedata r:id="rId676" o:title=""/>
          </v:shape>
          <o:OLEObject Type="Embed" ProgID="Equation.DSMT4" ShapeID="_x0000_i2919" DrawAspect="Content" ObjectID="_1689142450" r:id="rId706"/>
        </w:objec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1302A978">
          <v:shape id="_x0000_i2920" type="#_x0000_t75" style="width:15pt;height:12pt" o:ole="">
            <v:imagedata r:id="rId678" o:title=""/>
          </v:shape>
          <o:OLEObject Type="Embed" ProgID="Equation.DSMT4" ShapeID="_x0000_i2920" DrawAspect="Content" ObjectID="_1689142451" r:id="rId707"/>
        </w:objec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405" w14:anchorId="682C1019">
          <v:shape id="_x0000_i2921" type="#_x0000_t75" style="width:18pt;height:20.25pt" o:ole="">
            <v:imagedata r:id="rId680" o:title=""/>
          </v:shape>
          <o:OLEObject Type="Embed" ProgID="Equation.DSMT4" ShapeID="_x0000_i2921" DrawAspect="Content" ObjectID="_1689142452" r:id="rId708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 có 2 nghiệm phân biệt 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480" w:dyaOrig="360" w14:anchorId="7D726F10">
          <v:shape id="_x0000_i2922" type="#_x0000_t75" style="width:24pt;height:18pt" o:ole="">
            <v:imagedata r:id="rId682" o:title=""/>
          </v:shape>
          <o:OLEObject Type="Embed" ProgID="Equation.DSMT4" ShapeID="_x0000_i2922" DrawAspect="Content" ObjectID="_1689142453" r:id="rId709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 trái dấu: 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945" w:dyaOrig="360" w14:anchorId="2A1BACCE">
          <v:shape id="_x0000_i2923" type="#_x0000_t75" style="width:47.25pt;height:18pt" o:ole="">
            <v:imagedata r:id="rId684" o:title=""/>
          </v:shape>
          <o:OLEObject Type="Embed" ProgID="Equation.DSMT4" ShapeID="_x0000_i2923" DrawAspect="Content" ObjectID="_1689142454" r:id="rId710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.</w:t>
      </w:r>
    </w:p>
    <w:p w14:paraId="019D9A4E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 xml:space="preserve">Vì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02C11536">
          <v:shape id="_x0000_i2924" type="#_x0000_t75" style="width:24.75pt;height:14.25pt" o:ole="">
            <v:imagedata r:id="rId686" o:title=""/>
          </v:shape>
          <o:OLEObject Type="Embed" ProgID="Equation.DSMT4" ShapeID="_x0000_i2924" DrawAspect="Content" ObjectID="_1689142455" r:id="rId711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nên ta chỉ nhận 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525" w:dyaOrig="360" w14:anchorId="445758D6">
          <v:shape id="_x0000_i2925" type="#_x0000_t75" style="width:26.25pt;height:18pt" o:ole="">
            <v:imagedata r:id="rId688" o:title=""/>
          </v:shape>
          <o:OLEObject Type="Embed" ProgID="Equation.DSMT4" ShapeID="_x0000_i2925" DrawAspect="Content" ObjectID="_1689142456" r:id="rId712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. Khi đó :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2700" w:dyaOrig="420" w14:anchorId="65F7E7A1">
          <v:shape id="_x0000_i2926" type="#_x0000_t75" style="width:135pt;height:21pt" o:ole="">
            <v:imagedata r:id="rId690" o:title=""/>
          </v:shape>
          <o:OLEObject Type="Embed" ProgID="Equation.DSMT4" ShapeID="_x0000_i2926" DrawAspect="Content" ObjectID="_1689142457" r:id="rId713"/>
        </w:object>
      </w:r>
    </w:p>
    <w:p w14:paraId="16355EBB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 xml:space="preserve">Vậy phương trình đã cho có </w:t>
      </w:r>
      <w:r w:rsidRPr="002758F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727DECD1">
          <v:shape id="_x0000_i2927" type="#_x0000_t75" style="width:9.75pt;height:12.75pt" o:ole="">
            <v:imagedata r:id="rId692" o:title=""/>
          </v:shape>
          <o:OLEObject Type="Embed" ProgID="Equation.DSMT4" ShapeID="_x0000_i2927" DrawAspect="Content" ObjectID="_1689142458" r:id="rId714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nghiệm phân biệt.</w:t>
      </w:r>
    </w:p>
    <w:p w14:paraId="187FEED9" w14:textId="77777777" w:rsidR="00F449FA" w:rsidRPr="002758F1" w:rsidRDefault="00F449FA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bookmarkStart w:id="4" w:name="c10"/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Câu 9: </w:t>
      </w:r>
      <w:r w:rsidRPr="002758F1">
        <w:rPr>
          <w:rFonts w:ascii="Chu Van An" w:hAnsi="Chu Van An" w:cs="Chu Van An"/>
          <w:sz w:val="24"/>
          <w:szCs w:val="24"/>
        </w:rPr>
        <w:t xml:space="preserve">Phương trình </w:t>
      </w:r>
      <w:r w:rsidRPr="002758F1">
        <w:rPr>
          <w:rFonts w:ascii="Chu Van An" w:eastAsia="Arial" w:hAnsi="Chu Van An" w:cs="Chu Van An"/>
          <w:position w:val="-8"/>
          <w:sz w:val="24"/>
          <w:szCs w:val="24"/>
        </w:rPr>
        <w:object w:dxaOrig="1980" w:dyaOrig="315" w14:anchorId="63F30C41">
          <v:shape id="_x0000_i2928" type="#_x0000_t75" style="width:99pt;height:15.75pt" o:ole="">
            <v:imagedata r:id="rId715" o:title=""/>
          </v:shape>
          <o:OLEObject Type="Embed" ProgID="Equation.DSMT4" ShapeID="_x0000_i2928" DrawAspect="Content" ObjectID="_1689142459" r:id="rId716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số nghiệm là</w:t>
      </w:r>
    </w:p>
    <w:bookmarkEnd w:id="4"/>
    <w:p w14:paraId="7EFAC1AC" w14:textId="77777777" w:rsidR="00F449FA" w:rsidRPr="002758F1" w:rsidRDefault="00F449FA" w:rsidP="002758F1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eastAsia="Arial" w:hAnsi="Chu Van An" w:cs="Chu Van An"/>
          <w:position w:val="-4"/>
          <w:sz w:val="24"/>
          <w:szCs w:val="24"/>
        </w:rPr>
        <w:object w:dxaOrig="135" w:dyaOrig="255" w14:anchorId="7E29FD0A">
          <v:shape id="_x0000_i2929" type="#_x0000_t75" style="width:6.75pt;height:12.75pt" o:ole="">
            <v:imagedata r:id="rId717" o:title=""/>
          </v:shape>
          <o:OLEObject Type="Embed" ProgID="Equation.DSMT4" ShapeID="_x0000_i2929" DrawAspect="Content" ObjectID="_1689142460" r:id="rId71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Arial" w:hAnsi="Chu Van An" w:cs="Chu Van An"/>
          <w:position w:val="-4"/>
          <w:sz w:val="24"/>
          <w:szCs w:val="24"/>
        </w:rPr>
        <w:object w:dxaOrig="195" w:dyaOrig="270" w14:anchorId="2BDD6A43">
          <v:shape id="_x0000_i2930" type="#_x0000_t75" style="width:9.75pt;height:13.5pt" o:ole="">
            <v:imagedata r:id="rId719" o:title=""/>
          </v:shape>
          <o:OLEObject Type="Embed" ProgID="Equation.DSMT4" ShapeID="_x0000_i2930" DrawAspect="Content" ObjectID="_1689142461" r:id="rId72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2758F1">
        <w:rPr>
          <w:rFonts w:ascii="Chu Van An" w:eastAsia="Arial" w:hAnsi="Chu Van An" w:cs="Chu Van An"/>
          <w:b/>
          <w:color w:val="0000FF"/>
          <w:position w:val="-6"/>
          <w:sz w:val="24"/>
          <w:szCs w:val="24"/>
        </w:rPr>
        <w:object w:dxaOrig="180" w:dyaOrig="255" w14:anchorId="6842491B">
          <v:shape id="_x0000_i2931" type="#_x0000_t75" style="width:9pt;height:12.75pt" o:ole="">
            <v:imagedata r:id="rId721" o:title=""/>
          </v:shape>
          <o:OLEObject Type="Embed" ProgID="Equation.DSMT4" ShapeID="_x0000_i2931" DrawAspect="Content" ObjectID="_1689142462" r:id="rId72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eastAsia="Arial" w:hAnsi="Chu Van An" w:cs="Chu Van An"/>
          <w:b/>
          <w:color w:val="0000FF"/>
          <w:position w:val="-4"/>
          <w:sz w:val="24"/>
          <w:szCs w:val="24"/>
        </w:rPr>
        <w:object w:dxaOrig="180" w:dyaOrig="240" w14:anchorId="51FB768F">
          <v:shape id="_x0000_i2932" type="#_x0000_t75" style="width:9pt;height:12pt" o:ole="">
            <v:imagedata r:id="rId723" o:title=""/>
          </v:shape>
          <o:OLEObject Type="Embed" ProgID="Equation.DSMT4" ShapeID="_x0000_i2932" DrawAspect="Content" ObjectID="_1689142463" r:id="rId724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4E4ECF0" w14:textId="77777777" w:rsidR="00F449FA" w:rsidRPr="002758F1" w:rsidRDefault="00F449FA" w:rsidP="002758F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sz w:val="24"/>
          <w:szCs w:val="24"/>
        </w:rPr>
        <w:t>Lời giải</w:t>
      </w:r>
    </w:p>
    <w:p w14:paraId="0D62A8C1" w14:textId="77777777" w:rsidR="00F449FA" w:rsidRPr="002758F1" w:rsidRDefault="00F449FA" w:rsidP="002758F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0000CC"/>
          <w:sz w:val="24"/>
          <w:szCs w:val="24"/>
        </w:rPr>
        <w:t>Chọn B</w:t>
      </w:r>
    </w:p>
    <w:p w14:paraId="1CF0A771" w14:textId="77777777" w:rsidR="00F449FA" w:rsidRPr="002758F1" w:rsidRDefault="00F449FA" w:rsidP="002758F1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Ta có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645" w:dyaOrig="255" w14:anchorId="37003F6A">
          <v:shape id="_x0000_i2933" type="#_x0000_t75" style="width:32.25pt;height:12.75pt" o:ole="">
            <v:imagedata r:id="rId725" o:title=""/>
          </v:shape>
          <o:OLEObject Type="Embed" ProgID="Equation.DSMT4" ShapeID="_x0000_i2933" DrawAspect="Content" ObjectID="_1689142464" r:id="rId726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phương trình có hai nghiệm trái dấu. Mà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300" w14:anchorId="1F8D9BD4">
          <v:shape id="_x0000_i2934" type="#_x0000_t75" style="width:30pt;height:15pt" o:ole="">
            <v:imagedata r:id="rId727" o:title=""/>
          </v:shape>
          <o:OLEObject Type="Embed" ProgID="Equation.DSMT4" ShapeID="_x0000_i2934" DrawAspect="Content" ObjectID="_1689142465" r:id="rId728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nên chỉ chọn nghiệm dương.</w:t>
      </w:r>
    </w:p>
    <w:p w14:paraId="57545DC9" w14:textId="77777777" w:rsidR="00F449FA" w:rsidRPr="002758F1" w:rsidRDefault="00F449FA" w:rsidP="002758F1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Do đó phương trình đã cho có 2 nghiệm.</w:t>
      </w:r>
    </w:p>
    <w:p w14:paraId="5A9EC9A6" w14:textId="77777777" w:rsidR="00F449FA" w:rsidRPr="002758F1" w:rsidRDefault="00F449FA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10: </w:t>
      </w:r>
      <w:r w:rsidRPr="002758F1">
        <w:rPr>
          <w:rFonts w:ascii="Chu Van An" w:eastAsia="Calibri" w:hAnsi="Chu Van An" w:cs="Chu Van An"/>
          <w:sz w:val="24"/>
          <w:szCs w:val="24"/>
          <w:lang w:val="vi-VN"/>
        </w:rPr>
        <w:t xml:space="preserve">Tìm tập nghiệm của phương trình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560" w:dyaOrig="330" w14:anchorId="169FD116">
          <v:shape id="_x0000_i2935" type="#_x0000_t75" style="width:78pt;height:16.5pt" o:ole="">
            <v:imagedata r:id="rId729" o:title=""/>
          </v:shape>
          <o:OLEObject Type="Embed" ProgID="Equation.DSMT4" ShapeID="_x0000_i2935" DrawAspect="Content" ObjectID="_1689142466" r:id="rId730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.</w:t>
      </w:r>
    </w:p>
    <w:p w14:paraId="18AAD926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2758F1">
        <w:rPr>
          <w:rFonts w:ascii="Chu Van An" w:eastAsia="Times New Roman" w:hAnsi="Chu Van An" w:cs="Chu Van An"/>
          <w:position w:val="-18"/>
          <w:sz w:val="24"/>
          <w:szCs w:val="24"/>
        </w:rPr>
        <w:object w:dxaOrig="720" w:dyaOrig="480" w14:anchorId="0C24EDE5">
          <v:shape id="_x0000_i2936" type="#_x0000_t75" style="width:36pt;height:24pt" o:ole="">
            <v:imagedata r:id="rId731" o:title=""/>
          </v:shape>
          <o:OLEObject Type="Embed" ProgID="Equation.DSMT4" ShapeID="_x0000_i2936" DrawAspect="Content" ObjectID="_1689142467" r:id="rId732"/>
        </w:object>
      </w:r>
      <w:r w:rsidRPr="002758F1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758F1">
        <w:rPr>
          <w:rFonts w:ascii="Chu Van An" w:eastAsia="Times New Roman" w:hAnsi="Chu Van An" w:cs="Chu Van An"/>
          <w:position w:val="-18"/>
          <w:sz w:val="24"/>
          <w:szCs w:val="24"/>
        </w:rPr>
        <w:object w:dxaOrig="1080" w:dyaOrig="480" w14:anchorId="7FC726CE">
          <v:shape id="_x0000_i2937" type="#_x0000_t75" style="width:54pt;height:24pt" o:ole="">
            <v:imagedata r:id="rId733" o:title=""/>
          </v:shape>
          <o:OLEObject Type="Embed" ProgID="Equation.DSMT4" ShapeID="_x0000_i2937" DrawAspect="Content" ObjectID="_1689142468" r:id="rId734"/>
        </w:object>
      </w:r>
      <w:r w:rsidRPr="002758F1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</w:p>
    <w:p w14:paraId="6D59333C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2758F1">
        <w:rPr>
          <w:rFonts w:ascii="Chu Van An" w:eastAsia="Times New Roman" w:hAnsi="Chu Van An" w:cs="Chu Van An"/>
          <w:position w:val="-18"/>
          <w:sz w:val="24"/>
          <w:szCs w:val="24"/>
        </w:rPr>
        <w:object w:dxaOrig="1560" w:dyaOrig="480" w14:anchorId="1628AB05">
          <v:shape id="_x0000_i2938" type="#_x0000_t75" style="width:78pt;height:24pt" o:ole="">
            <v:imagedata r:id="rId735" o:title=""/>
          </v:shape>
          <o:OLEObject Type="Embed" ProgID="Equation.DSMT4" ShapeID="_x0000_i2938" DrawAspect="Content" ObjectID="_1689142469" r:id="rId736"/>
        </w:object>
      </w:r>
      <w:r w:rsidRPr="002758F1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405" w14:anchorId="31358DCC">
          <v:shape id="_x0000_i2939" type="#_x0000_t75" style="width:34.5pt;height:20.25pt" o:ole="">
            <v:imagedata r:id="rId737" o:title=""/>
          </v:shape>
          <o:OLEObject Type="Embed" ProgID="Equation.DSMT4" ShapeID="_x0000_i2939" DrawAspect="Content" ObjectID="_1689142470" r:id="rId738"/>
        </w:object>
      </w:r>
      <w:r w:rsidRPr="002758F1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</w:p>
    <w:p w14:paraId="120F79FD" w14:textId="77777777" w:rsidR="00F449FA" w:rsidRPr="002758F1" w:rsidRDefault="00F449FA" w:rsidP="002758F1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76C795AE" w14:textId="77777777" w:rsidR="00F449FA" w:rsidRPr="002758F1" w:rsidRDefault="00F449FA" w:rsidP="002758F1">
      <w:pPr>
        <w:spacing w:line="240" w:lineRule="auto"/>
        <w:ind w:left="992"/>
        <w:rPr>
          <w:rFonts w:ascii="Chu Van An" w:eastAsia="Times New Roman" w:hAnsi="Chu Van An" w:cs="Chu Van An"/>
          <w:b/>
          <w:color w:val="0000CC"/>
          <w:sz w:val="24"/>
          <w:szCs w:val="24"/>
        </w:rPr>
      </w:pPr>
      <w:r w:rsidRPr="002758F1">
        <w:rPr>
          <w:rFonts w:ascii="Chu Van An" w:hAnsi="Chu Van An" w:cs="Chu Van An"/>
          <w:b/>
          <w:color w:val="0000CC"/>
          <w:sz w:val="24"/>
          <w:szCs w:val="24"/>
        </w:rPr>
        <w:t>Chọn B</w:t>
      </w:r>
    </w:p>
    <w:p w14:paraId="61C62BF2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Ta có </w:t>
      </w:r>
      <w:r w:rsidRPr="002758F1">
        <w:rPr>
          <w:rFonts w:ascii="Chu Van An" w:eastAsia="Times New Roman" w:hAnsi="Chu Van An" w:cs="Chu Van An"/>
          <w:position w:val="-36"/>
          <w:sz w:val="24"/>
          <w:szCs w:val="24"/>
        </w:rPr>
        <w:object w:dxaOrig="4020" w:dyaOrig="840" w14:anchorId="6E8DA0AD">
          <v:shape id="_x0000_i2940" type="#_x0000_t75" style="width:201pt;height:42pt" o:ole="">
            <v:imagedata r:id="rId739" o:title=""/>
          </v:shape>
          <o:OLEObject Type="Embed" ProgID="Equation.DSMT4" ShapeID="_x0000_i2940" DrawAspect="Content" ObjectID="_1689142471" r:id="rId74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0A90C6F2" w14:textId="77777777" w:rsidR="00F449FA" w:rsidRPr="002758F1" w:rsidRDefault="00F449FA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11: </w:t>
      </w:r>
      <w:r w:rsidRPr="002758F1">
        <w:rPr>
          <w:rFonts w:ascii="Chu Van An" w:hAnsi="Chu Van An" w:cs="Chu Van An"/>
          <w:sz w:val="24"/>
          <w:szCs w:val="24"/>
        </w:rPr>
        <w:t xml:space="preserve">Cho phương trình </w:t>
      </w:r>
      <w:r w:rsidRPr="002758F1">
        <w:rPr>
          <w:rFonts w:ascii="Chu Van An" w:eastAsia="Arial" w:hAnsi="Chu Van An" w:cs="Chu Van An"/>
          <w:position w:val="-10"/>
          <w:sz w:val="24"/>
          <w:szCs w:val="24"/>
        </w:rPr>
        <w:object w:dxaOrig="3225" w:dyaOrig="360" w14:anchorId="4A59F752">
          <v:shape id="_x0000_i2941" type="#_x0000_t75" style="width:161.25pt;height:18pt" o:ole="">
            <v:imagedata r:id="rId741" o:title=""/>
          </v:shape>
          <o:OLEObject Type="Embed" ProgID="Equation.DSMT4" ShapeID="_x0000_i2941" DrawAspect="Content" ObjectID="_1689142472" r:id="rId742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Khẳng định nào sau đây đúng</w:t>
      </w:r>
      <w:r w:rsidRPr="002758F1">
        <w:rPr>
          <w:rFonts w:ascii="Chu Van An" w:hAnsi="Chu Van An" w:cs="Chu Van An"/>
          <w:sz w:val="24"/>
          <w:szCs w:val="24"/>
          <w:lang w:val="vi-VN"/>
        </w:rPr>
        <w:t>?</w:t>
      </w:r>
    </w:p>
    <w:p w14:paraId="6F2CF832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sz w:val="24"/>
          <w:szCs w:val="24"/>
        </w:rPr>
        <w:t>Phương trình trên có đúng một nghiệm.</w:t>
      </w:r>
    </w:p>
    <w:p w14:paraId="2B3A7E8A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sz w:val="24"/>
          <w:szCs w:val="24"/>
        </w:rPr>
        <w:t>Phương trình trên có hai nghiệm phân biệt.</w:t>
      </w:r>
    </w:p>
    <w:p w14:paraId="7E154F04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sz w:val="24"/>
          <w:szCs w:val="24"/>
        </w:rPr>
        <w:t>Phương trình trên có bốn nghiệm phân biệt.</w:t>
      </w:r>
    </w:p>
    <w:p w14:paraId="12855952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sz w:val="24"/>
          <w:szCs w:val="24"/>
        </w:rPr>
        <w:t>Phương trình trên vô nghiệm.</w:t>
      </w:r>
    </w:p>
    <w:p w14:paraId="20C064D9" w14:textId="77777777" w:rsidR="00F449FA" w:rsidRPr="002758F1" w:rsidRDefault="00F449FA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800080"/>
          <w:sz w:val="24"/>
          <w:szCs w:val="24"/>
          <w:lang w:val="vi-VN"/>
        </w:rPr>
        <w:lastRenderedPageBreak/>
        <w:t>Lời giải</w:t>
      </w:r>
    </w:p>
    <w:p w14:paraId="0FE9AC4E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1283ED27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Đặt </w:t>
      </w:r>
      <w:r w:rsidRPr="002758F1">
        <w:rPr>
          <w:rFonts w:ascii="Chu Van An" w:eastAsia="Times New Roman" w:hAnsi="Chu Van An" w:cs="Chu Van An"/>
          <w:position w:val="-10"/>
          <w:sz w:val="24"/>
          <w:szCs w:val="24"/>
        </w:rPr>
        <w:object w:dxaOrig="1125" w:dyaOrig="360" w14:anchorId="7871E2F9">
          <v:shape id="_x0000_i2942" type="#_x0000_t75" style="width:56.25pt;height:18pt" o:ole="">
            <v:imagedata r:id="rId743" o:title=""/>
          </v:shape>
          <o:OLEObject Type="Embed" ProgID="Equation.DSMT4" ShapeID="_x0000_i2942" DrawAspect="Content" ObjectID="_1689142473" r:id="rId744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phương trình đã cho trở thành phương trình bậc hai: </w:t>
      </w:r>
      <w:r w:rsidRPr="002758F1">
        <w:rPr>
          <w:rFonts w:ascii="Chu Van An" w:eastAsia="Times New Roman" w:hAnsi="Chu Van An" w:cs="Chu Van An"/>
          <w:position w:val="-10"/>
          <w:sz w:val="24"/>
          <w:szCs w:val="24"/>
        </w:rPr>
        <w:object w:dxaOrig="3015" w:dyaOrig="360" w14:anchorId="441D50A9">
          <v:shape id="_x0000_i2943" type="#_x0000_t75" style="width:150.75pt;height:18pt" o:ole="">
            <v:imagedata r:id="rId745" o:title=""/>
          </v:shape>
          <o:OLEObject Type="Embed" ProgID="Equation.DSMT4" ShapeID="_x0000_i2943" DrawAspect="Content" ObjectID="_1689142474" r:id="rId746"/>
        </w:object>
      </w:r>
    </w:p>
    <w:p w14:paraId="6A2DA936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Với phương trình bậc hai này ta có: </w:t>
      </w:r>
      <w:r w:rsidRPr="002758F1">
        <w:rPr>
          <w:rFonts w:ascii="Chu Van An" w:eastAsia="Times New Roman" w:hAnsi="Chu Van An" w:cs="Chu Van An"/>
          <w:position w:val="-90"/>
          <w:sz w:val="24"/>
          <w:szCs w:val="24"/>
        </w:rPr>
        <w:object w:dxaOrig="4200" w:dyaOrig="1920" w14:anchorId="33AC33F2">
          <v:shape id="_x0000_i2944" type="#_x0000_t75" style="width:210pt;height:96pt" o:ole="">
            <v:imagedata r:id="rId747" o:title=""/>
          </v:shape>
          <o:OLEObject Type="Embed" ProgID="Equation.DSMT4" ShapeID="_x0000_i2944" DrawAspect="Content" ObjectID="_1689142475" r:id="rId748"/>
        </w:object>
      </w:r>
    </w:p>
    <w:p w14:paraId="74C177B9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Do đó phương trình bậc hai trên có hai nghiệm âm phân biệt, suy ra phương trình </w:t>
      </w:r>
      <w:r w:rsidRPr="002758F1">
        <w:rPr>
          <w:rFonts w:ascii="Chu Van An" w:eastAsia="Times New Roman" w:hAnsi="Chu Van An" w:cs="Chu Van An"/>
          <w:position w:val="-10"/>
          <w:sz w:val="24"/>
          <w:szCs w:val="24"/>
        </w:rPr>
        <w:object w:dxaOrig="3180" w:dyaOrig="360" w14:anchorId="70518881">
          <v:shape id="_x0000_i2945" type="#_x0000_t75" style="width:159pt;height:18pt" o:ole="">
            <v:imagedata r:id="rId749" o:title=""/>
          </v:shape>
          <o:OLEObject Type="Embed" ProgID="Equation.DSMT4" ShapeID="_x0000_i2945" DrawAspect="Content" ObjectID="_1689142476" r:id="rId750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vô nghiệm với mọi giá trị của tham số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02EEA28C">
          <v:shape id="_x0000_i2946" type="#_x0000_t75" style="width:12.75pt;height:11.25pt" o:ole="">
            <v:imagedata r:id="rId751" o:title=""/>
          </v:shape>
          <o:OLEObject Type="Embed" ProgID="Equation.DSMT4" ShapeID="_x0000_i2946" DrawAspect="Content" ObjectID="_1689142477" r:id="rId75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3D1ADEC1" w14:textId="77777777" w:rsidR="00F449FA" w:rsidRPr="002758F1" w:rsidRDefault="00F449FA" w:rsidP="002758F1">
      <w:pPr>
        <w:tabs>
          <w:tab w:val="left" w:pos="992"/>
        </w:tabs>
        <w:spacing w:after="0" w:line="240" w:lineRule="auto"/>
        <w:ind w:left="992" w:hanging="992"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vi-VN"/>
        </w:rPr>
      </w:pPr>
      <w:r w:rsidRPr="002758F1"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  <w:t xml:space="preserve">Câu 12: </w:t>
      </w:r>
      <w:r w:rsidRPr="002758F1">
        <w:rPr>
          <w:rFonts w:ascii="Chu Van An" w:hAnsi="Chu Van An" w:cs="Chu Van An"/>
          <w:sz w:val="24"/>
          <w:szCs w:val="24"/>
        </w:rPr>
        <w:t xml:space="preserve">Biết phương trình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145" w:dyaOrig="315" w14:anchorId="17DE74B5">
          <v:shape id="_x0000_i2947" type="#_x0000_t75" style="width:107.25pt;height:15.75pt" o:ole="">
            <v:imagedata r:id="rId753" o:title=""/>
          </v:shape>
          <o:OLEObject Type="Embed" ProgID="Equation.DSMT4" ShapeID="_x0000_i2947" DrawAspect="Content" ObjectID="_1689142478" r:id="rId754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bốn nghiệm phân biệt </w:t>
      </w:r>
      <w:r w:rsidRPr="002758F1">
        <w:rPr>
          <w:rFonts w:ascii="Chu Van An" w:hAnsi="Chu Van An" w:cs="Chu Van An"/>
          <w:position w:val="-12"/>
          <w:sz w:val="24"/>
          <w:szCs w:val="24"/>
        </w:rPr>
        <w:object w:dxaOrig="1140" w:dyaOrig="360" w14:anchorId="4C2FFECD">
          <v:shape id="_x0000_i2948" type="#_x0000_t75" style="width:57pt;height:18pt" o:ole="">
            <v:imagedata r:id="rId755" o:title=""/>
          </v:shape>
          <o:OLEObject Type="Embed" ProgID="Equation.DSMT4" ShapeID="_x0000_i2948" DrawAspect="Content" ObjectID="_1689142479" r:id="rId756"/>
        </w:object>
      </w:r>
      <w:r w:rsidRPr="002758F1">
        <w:rPr>
          <w:rFonts w:ascii="Chu Van An" w:hAnsi="Chu Van An" w:cs="Chu Van An"/>
          <w:sz w:val="24"/>
          <w:szCs w:val="24"/>
        </w:rPr>
        <w:t xml:space="preserve">. Tính </w:t>
      </w:r>
      <w:r w:rsidRPr="002758F1">
        <w:rPr>
          <w:rFonts w:ascii="Chu Van An" w:hAnsi="Chu Van An" w:cs="Chu Van An"/>
          <w:position w:val="-12"/>
          <w:sz w:val="24"/>
          <w:szCs w:val="24"/>
        </w:rPr>
        <w:object w:dxaOrig="2985" w:dyaOrig="360" w14:anchorId="684ECE0B">
          <v:shape id="_x0000_i2949" type="#_x0000_t75" style="width:149.25pt;height:18pt" o:ole="">
            <v:imagedata r:id="rId757" o:title=""/>
          </v:shape>
          <o:OLEObject Type="Embed" ProgID="Equation.DSMT4" ShapeID="_x0000_i2949" DrawAspect="Content" ObjectID="_1689142480" r:id="rId758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được kết quả là</w:t>
      </w:r>
    </w:p>
    <w:p w14:paraId="4AE07757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275" w:dyaOrig="330" w14:anchorId="32437874">
          <v:shape id="_x0000_i2950" type="#_x0000_t75" style="width:63.75pt;height:16.5pt" o:ole="">
            <v:imagedata r:id="rId759" o:title=""/>
          </v:shape>
          <o:OLEObject Type="Embed" ProgID="Equation.DSMT4" ShapeID="_x0000_i2950" DrawAspect="Content" ObjectID="_1689142481" r:id="rId76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990" w:dyaOrig="285" w14:anchorId="6170C8AA">
          <v:shape id="_x0000_i2951" type="#_x0000_t75" style="width:49.5pt;height:14.25pt" o:ole="">
            <v:imagedata r:id="rId761" o:title=""/>
          </v:shape>
          <o:OLEObject Type="Embed" ProgID="Equation.DSMT4" ShapeID="_x0000_i2951" DrawAspect="Content" ObjectID="_1689142482" r:id="rId76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285" w14:anchorId="3ECF0962">
          <v:shape id="_x0000_i2952" type="#_x0000_t75" style="width:42.75pt;height:14.25pt" o:ole="">
            <v:imagedata r:id="rId763" o:title=""/>
          </v:shape>
          <o:OLEObject Type="Embed" ProgID="Equation.DSMT4" ShapeID="_x0000_i2952" DrawAspect="Content" ObjectID="_1689142483" r:id="rId764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140" w:dyaOrig="330" w14:anchorId="27A7D676">
          <v:shape id="_x0000_i2953" type="#_x0000_t75" style="width:57pt;height:16.5pt" o:ole="">
            <v:imagedata r:id="rId765" o:title=""/>
          </v:shape>
          <o:OLEObject Type="Embed" ProgID="Equation.DSMT4" ShapeID="_x0000_i2953" DrawAspect="Content" ObjectID="_1689142484" r:id="rId766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204F2DA8" w14:textId="77777777" w:rsidR="00F449FA" w:rsidRPr="002758F1" w:rsidRDefault="00F449FA" w:rsidP="002758F1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sz w:val="24"/>
          <w:szCs w:val="24"/>
        </w:rPr>
      </w:pPr>
      <w:r w:rsidRPr="002758F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89752D6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2758F1">
        <w:rPr>
          <w:rFonts w:ascii="Chu Van An" w:hAnsi="Chu Van An" w:cs="Chu Van An"/>
          <w:b/>
          <w:color w:val="0000CC"/>
          <w:sz w:val="24"/>
          <w:szCs w:val="24"/>
        </w:rPr>
        <w:t>Chọn D</w:t>
      </w:r>
    </w:p>
    <w:p w14:paraId="00519631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Đặt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405" w14:anchorId="6CDB28E2">
          <v:shape id="_x0000_i2954" type="#_x0000_t75" style="width:66pt;height:20.25pt" o:ole="">
            <v:imagedata r:id="rId767" o:title=""/>
          </v:shape>
          <o:OLEObject Type="Embed" ProgID="Equation.DSMT4" ShapeID="_x0000_i2954" DrawAspect="Content" ObjectID="_1689142485" r:id="rId768"/>
        </w:object>
      </w:r>
    </w:p>
    <w:p w14:paraId="54FB7CFD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Phương trình trở thành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965" w:dyaOrig="315" w14:anchorId="2EBC52E6">
          <v:shape id="_x0000_i2955" type="#_x0000_t75" style="width:98.25pt;height:15.75pt" o:ole="">
            <v:imagedata r:id="rId769" o:title=""/>
          </v:shape>
          <o:OLEObject Type="Embed" ProgID="Equation.DSMT4" ShapeID="_x0000_i2955" DrawAspect="Content" ObjectID="_1689142486" r:id="rId770"/>
        </w:object>
      </w:r>
    </w:p>
    <w:p w14:paraId="4EF6CFAD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Phương trình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2145" w:dyaOrig="315" w14:anchorId="09C51182">
          <v:shape id="_x0000_i2956" type="#_x0000_t75" style="width:107.25pt;height:15.75pt" o:ole="">
            <v:imagedata r:id="rId753" o:title=""/>
          </v:shape>
          <o:OLEObject Type="Embed" ProgID="Equation.DSMT4" ShapeID="_x0000_i2956" DrawAspect="Content" ObjectID="_1689142487" r:id="rId771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bốn nghiệm phân biệt 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1140" w:dyaOrig="360" w14:anchorId="683D546F">
          <v:shape id="_x0000_i2957" type="#_x0000_t75" style="width:57pt;height:18pt" o:ole="">
            <v:imagedata r:id="rId755" o:title=""/>
          </v:shape>
          <o:OLEObject Type="Embed" ProgID="Equation.DSMT4" ShapeID="_x0000_i2957" DrawAspect="Content" ObjectID="_1689142488" r:id="rId772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khi phương trình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965" w:dyaOrig="315" w14:anchorId="13DD069C">
          <v:shape id="_x0000_i2958" type="#_x0000_t75" style="width:98.25pt;height:15.75pt" o:ole="">
            <v:imagedata r:id="rId769" o:title=""/>
          </v:shape>
          <o:OLEObject Type="Embed" ProgID="Equation.DSMT4" ShapeID="_x0000_i2958" DrawAspect="Content" ObjectID="_1689142489" r:id="rId773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hai nghiêm dương phân biệt 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435" w:dyaOrig="360" w14:anchorId="215351CF">
          <v:shape id="_x0000_i2959" type="#_x0000_t75" style="width:21.75pt;height:18pt" o:ole="">
            <v:imagedata r:id="rId774" o:title=""/>
          </v:shape>
          <o:OLEObject Type="Embed" ProgID="Equation.DSMT4" ShapeID="_x0000_i2959" DrawAspect="Content" ObjectID="_1689142490" r:id="rId77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</w:t>
      </w:r>
      <w:r w:rsidRPr="002758F1">
        <w:rPr>
          <w:rFonts w:ascii="Chu Van An" w:eastAsia="Times New Roman" w:hAnsi="Chu Van An" w:cs="Chu Van An"/>
          <w:position w:val="-52"/>
          <w:sz w:val="24"/>
          <w:szCs w:val="24"/>
        </w:rPr>
        <w:object w:dxaOrig="3705" w:dyaOrig="1155" w14:anchorId="14764273">
          <v:shape id="_x0000_i2960" type="#_x0000_t75" style="width:185.25pt;height:57.75pt" o:ole="">
            <v:imagedata r:id="rId776" o:title=""/>
          </v:shape>
          <o:OLEObject Type="Embed" ProgID="Equation.DSMT4" ShapeID="_x0000_i2960" DrawAspect="Content" ObjectID="_1689142491" r:id="rId777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6D89F8EF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Khi đó ta có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3705" w:dyaOrig="420" w14:anchorId="17DFFDDC">
          <v:shape id="_x0000_i2961" type="#_x0000_t75" style="width:185.25pt;height:21pt" o:ole="">
            <v:imagedata r:id="rId778" o:title=""/>
          </v:shape>
          <o:OLEObject Type="Embed" ProgID="Equation.DSMT4" ShapeID="_x0000_i2961" DrawAspect="Content" ObjectID="_1689142492" r:id="rId779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611FE7E7" w14:textId="77777777" w:rsidR="00F449FA" w:rsidRPr="002758F1" w:rsidRDefault="00F449FA" w:rsidP="002758F1">
      <w:pPr>
        <w:spacing w:line="240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  <w:lang w:val="vi-VN"/>
        </w:rPr>
      </w:pPr>
      <w:r w:rsidRPr="002758F1">
        <w:rPr>
          <w:rFonts w:ascii="Chu Van An" w:hAnsi="Chu Van An" w:cs="Chu Van An"/>
          <w:sz w:val="24"/>
          <w:szCs w:val="24"/>
        </w:rPr>
        <w:t xml:space="preserve">Do đó 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2040" w:dyaOrig="375" w14:anchorId="071AB0B9">
          <v:shape id="_x0000_i2962" type="#_x0000_t75" style="width:102pt;height:18.75pt" o:ole="">
            <v:imagedata r:id="rId780" o:title=""/>
          </v:shape>
          <o:OLEObject Type="Embed" ProgID="Equation.DSMT4" ShapeID="_x0000_i2962" DrawAspect="Content" ObjectID="_1689142493" r:id="rId781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20106528" w14:textId="77777777" w:rsidR="00F449FA" w:rsidRPr="002758F1" w:rsidRDefault="00F449FA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eastAsia="Arial" w:hAnsi="Chu Van An" w:cs="Chu Van An"/>
          <w:b/>
          <w:color w:val="800080"/>
          <w:sz w:val="24"/>
          <w:szCs w:val="24"/>
        </w:rPr>
      </w:pPr>
      <w:bookmarkStart w:id="5" w:name="c14"/>
      <w:r w:rsidRPr="002758F1">
        <w:rPr>
          <w:rFonts w:ascii="Chu Van An" w:eastAsia="Arial" w:hAnsi="Chu Van An" w:cs="Chu Van An"/>
          <w:b/>
          <w:color w:val="0000FF"/>
          <w:sz w:val="24"/>
          <w:szCs w:val="24"/>
        </w:rPr>
        <w:t xml:space="preserve">Câu 13: </w: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Tìm tất cả các giá trị của tham số </w:t>
      </w:r>
      <w:r w:rsidRPr="002758F1">
        <w:rPr>
          <w:rFonts w:ascii="Chu Van An" w:eastAsia="Arial" w:hAnsi="Chu Van An" w:cs="Chu Van An"/>
          <w:position w:val="-6"/>
          <w:sz w:val="24"/>
          <w:szCs w:val="24"/>
          <w:lang w:val="fr-FR"/>
        </w:rPr>
        <w:object w:dxaOrig="255" w:dyaOrig="225" w14:anchorId="25FA6DD8">
          <v:shape id="_x0000_i2963" type="#_x0000_t75" style="width:12.75pt;height:11.25pt" o:ole="">
            <v:imagedata r:id="rId782" o:title=""/>
          </v:shape>
          <o:OLEObject Type="Embed" ProgID="Equation.DSMT4" ShapeID="_x0000_i2963" DrawAspect="Content" ObjectID="_1689142494" r:id="rId783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sao cho phương trình </w:t>
      </w:r>
      <w:r w:rsidRPr="002758F1">
        <w:rPr>
          <w:rFonts w:ascii="Chu Van An" w:eastAsia="Arial" w:hAnsi="Chu Van An" w:cs="Chu Van An"/>
          <w:position w:val="-6"/>
          <w:sz w:val="24"/>
          <w:szCs w:val="24"/>
          <w:lang w:val="fr-FR"/>
        </w:rPr>
        <w:object w:dxaOrig="1815" w:dyaOrig="315" w14:anchorId="1354B9A2">
          <v:shape id="_x0000_i2964" type="#_x0000_t75" style="width:90.75pt;height:15.75pt" o:ole="">
            <v:imagedata r:id="rId784" o:title=""/>
          </v:shape>
          <o:OLEObject Type="Embed" ProgID="Equation.DSMT4" ShapeID="_x0000_i2964" DrawAspect="Content" ObjectID="_1689142495" r:id="rId785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có hai nghiệm phân biệt.</w:t>
      </w:r>
    </w:p>
    <w:bookmarkEnd w:id="5"/>
    <w:p w14:paraId="30057A03" w14:textId="77777777" w:rsidR="00F449FA" w:rsidRPr="002758F1" w:rsidRDefault="00F449FA" w:rsidP="002758F1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758F1">
        <w:rPr>
          <w:rFonts w:ascii="Chu Van An" w:eastAsia="Arial" w:hAnsi="Chu Van An" w:cs="Chu Van An"/>
          <w:position w:val="-14"/>
          <w:sz w:val="24"/>
          <w:szCs w:val="24"/>
        </w:rPr>
        <w:object w:dxaOrig="1755" w:dyaOrig="405" w14:anchorId="34623E3D">
          <v:shape id="_x0000_i2965" type="#_x0000_t75" style="width:87.75pt;height:20.25pt" o:ole="">
            <v:imagedata r:id="rId786" o:title=""/>
          </v:shape>
          <o:OLEObject Type="Embed" ProgID="Equation.DSMT4" ShapeID="_x0000_i2965" DrawAspect="Content" ObjectID="_1689142496" r:id="rId787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.</w:t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758F1">
        <w:rPr>
          <w:rFonts w:ascii="Chu Van An" w:eastAsia="Arial" w:hAnsi="Chu Van An" w:cs="Chu Van An"/>
          <w:position w:val="-14"/>
          <w:sz w:val="24"/>
          <w:szCs w:val="24"/>
        </w:rPr>
        <w:object w:dxaOrig="1215" w:dyaOrig="405" w14:anchorId="37FA8174">
          <v:shape id="_x0000_i2966" type="#_x0000_t75" style="width:60.75pt;height:20.25pt" o:ole="">
            <v:imagedata r:id="rId788" o:title=""/>
          </v:shape>
          <o:OLEObject Type="Embed" ProgID="Equation.DSMT4" ShapeID="_x0000_i2966" DrawAspect="Content" ObjectID="_1689142497" r:id="rId789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.</w:t>
      </w:r>
    </w:p>
    <w:p w14:paraId="5D268DB2" w14:textId="77777777" w:rsidR="00F449FA" w:rsidRPr="002758F1" w:rsidRDefault="00F449FA" w:rsidP="002758F1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2758F1">
        <w:rPr>
          <w:rFonts w:ascii="Chu Van An" w:eastAsia="Arial" w:hAnsi="Chu Van An" w:cs="Chu Van An"/>
          <w:position w:val="-14"/>
          <w:sz w:val="24"/>
          <w:szCs w:val="24"/>
        </w:rPr>
        <w:object w:dxaOrig="1965" w:dyaOrig="405" w14:anchorId="20450A12">
          <v:shape id="_x0000_i2967" type="#_x0000_t75" style="width:98.25pt;height:20.25pt" o:ole="">
            <v:imagedata r:id="rId790" o:title=""/>
          </v:shape>
          <o:OLEObject Type="Embed" ProgID="Equation.DSMT4" ShapeID="_x0000_i2967" DrawAspect="Content" ObjectID="_1689142498" r:id="rId791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.</w:t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eastAsia="Arial" w:hAnsi="Chu Van An" w:cs="Chu Van An"/>
          <w:position w:val="-14"/>
          <w:sz w:val="24"/>
          <w:szCs w:val="24"/>
        </w:rPr>
        <w:object w:dxaOrig="1260" w:dyaOrig="405" w14:anchorId="13A02098">
          <v:shape id="_x0000_i2968" type="#_x0000_t75" style="width:63pt;height:20.25pt" o:ole="">
            <v:imagedata r:id="rId792" o:title=""/>
          </v:shape>
          <o:OLEObject Type="Embed" ProgID="Equation.DSMT4" ShapeID="_x0000_i2968" DrawAspect="Content" ObjectID="_1689142499" r:id="rId79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2B16BFE1" w14:textId="77777777" w:rsidR="00F449FA" w:rsidRPr="002758F1" w:rsidRDefault="00F449FA" w:rsidP="002758F1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22CBE8E4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eastAsia="Times New Roman" w:hAnsi="Chu Van An" w:cs="Chu Van An"/>
          <w:b/>
          <w:color w:val="0000CC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CC"/>
          <w:sz w:val="24"/>
          <w:szCs w:val="24"/>
          <w:lang w:val="fr-FR"/>
        </w:rPr>
        <w:t>Chọn A</w:t>
      </w:r>
    </w:p>
    <w:p w14:paraId="03B2379E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 xml:space="preserve">Đặt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305" w:dyaOrig="405" w14:anchorId="010F28B6">
          <v:shape id="_x0000_i2969" type="#_x0000_t75" style="width:65.25pt;height:20.25pt" o:ole="">
            <v:imagedata r:id="rId794" o:title=""/>
          </v:shape>
          <o:OLEObject Type="Embed" ProgID="Equation.DSMT4" ShapeID="_x0000_i2969" DrawAspect="Content" ObjectID="_1689142500" r:id="rId795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. Phương trình đã cho trở thành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635" w:dyaOrig="315" w14:anchorId="3D997827">
          <v:shape id="_x0000_i2970" type="#_x0000_t75" style="width:81.75pt;height:15.75pt" o:ole="">
            <v:imagedata r:id="rId796" o:title=""/>
          </v:shape>
          <o:OLEObject Type="Embed" ProgID="Equation.DSMT4" ShapeID="_x0000_i2970" DrawAspect="Content" ObjectID="_1689142501" r:id="rId797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.</w:t>
      </w:r>
    </w:p>
    <w:p w14:paraId="670C5222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>Phương trình đã cho có hai nghiệm phân biệt trong hai trường hợp sau:</w:t>
      </w:r>
    </w:p>
    <w:p w14:paraId="5EB7C2DC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lastRenderedPageBreak/>
        <w:t xml:space="preserve">TH1: PT theo ẩn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35" w:dyaOrig="240" w14:anchorId="43A34630">
          <v:shape id="_x0000_i2971" type="#_x0000_t75" style="width:6.75pt;height:12pt" o:ole="">
            <v:imagedata r:id="rId798" o:title=""/>
          </v:shape>
          <o:OLEObject Type="Embed" ProgID="Equation.DSMT4" ShapeID="_x0000_i2971" DrawAspect="Content" ObjectID="_1689142502" r:id="rId799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nghiệm kép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69C87275">
          <v:shape id="_x0000_i2972" type="#_x0000_t75" style="width:26.25pt;height:14.25pt" o:ole="">
            <v:imagedata r:id="rId800" o:title=""/>
          </v:shape>
          <o:OLEObject Type="Embed" ProgID="Equation.DSMT4" ShapeID="_x0000_i2972" DrawAspect="Content" ObjectID="_1689142503" r:id="rId801"/>
        </w:object>
      </w:r>
      <w:r w:rsidRPr="002758F1">
        <w:rPr>
          <w:rFonts w:ascii="Chu Van An" w:eastAsia="Times New Roman" w:hAnsi="Chu Van An" w:cs="Chu Van An"/>
          <w:position w:val="-32"/>
          <w:sz w:val="24"/>
          <w:szCs w:val="24"/>
        </w:rPr>
        <w:object w:dxaOrig="2940" w:dyaOrig="765" w14:anchorId="49DBD63C">
          <v:shape id="_x0000_i2973" type="#_x0000_t75" style="width:147pt;height:38.25pt" o:ole="">
            <v:imagedata r:id="rId802" o:title=""/>
          </v:shape>
          <o:OLEObject Type="Embed" ProgID="Equation.DSMT4" ShapeID="_x0000_i2973" DrawAspect="Content" ObjectID="_1689142504" r:id="rId80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ABB49F6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TH2: PT theo ẩn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35" w:dyaOrig="240" w14:anchorId="11B68C93">
          <v:shape id="_x0000_i2974" type="#_x0000_t75" style="width:6.75pt;height:12pt" o:ole="">
            <v:imagedata r:id="rId804" o:title=""/>
          </v:shape>
          <o:OLEObject Type="Embed" ProgID="Equation.DSMT4" ShapeID="_x0000_i2974" DrawAspect="Content" ObjectID="_1689142505" r:id="rId80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hai nghiệm phân biệt trái dấu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920" w:dyaOrig="285" w14:anchorId="233B8F8A">
          <v:shape id="_x0000_i2975" type="#_x0000_t75" style="width:96pt;height:14.25pt" o:ole="">
            <v:imagedata r:id="rId806" o:title=""/>
          </v:shape>
          <o:OLEObject Type="Embed" ProgID="Equation.DSMT4" ShapeID="_x0000_i2975" DrawAspect="Content" ObjectID="_1689142506" r:id="rId807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0E114C9E" w14:textId="77777777" w:rsidR="00F449FA" w:rsidRPr="002758F1" w:rsidRDefault="00F449FA" w:rsidP="002758F1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Hợp hai trường hợp ta được </w:t>
      </w:r>
      <w:r w:rsidRPr="002758F1">
        <w:rPr>
          <w:rFonts w:ascii="Chu Van An" w:eastAsia="Arial" w:hAnsi="Chu Van An" w:cs="Chu Van An"/>
          <w:position w:val="-14"/>
          <w:sz w:val="24"/>
          <w:szCs w:val="24"/>
        </w:rPr>
        <w:object w:dxaOrig="1755" w:dyaOrig="405" w14:anchorId="3EFE5416">
          <v:shape id="_x0000_i2976" type="#_x0000_t75" style="width:87.75pt;height:20.25pt" o:ole="">
            <v:imagedata r:id="rId786" o:title=""/>
          </v:shape>
          <o:OLEObject Type="Embed" ProgID="Equation.DSMT4" ShapeID="_x0000_i2976" DrawAspect="Content" ObjectID="_1689142507" r:id="rId80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8B5129A" w14:textId="77777777" w:rsidR="00F449FA" w:rsidRPr="002758F1" w:rsidRDefault="00F449FA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14: </w: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Giá trị của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10" w14:anchorId="3DEC9740">
          <v:shape id="_x0000_i2977" type="#_x0000_t75" style="width:13.5pt;height:10.5pt" o:ole="">
            <v:imagedata r:id="rId809" o:title=""/>
          </v:shape>
          <o:OLEObject Type="Embed" ProgID="Equation.DSMT4" ShapeID="_x0000_i2977" DrawAspect="Content" ObjectID="_1689142508" r:id="rId810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để phương trình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2700" w:dyaOrig="405" w14:anchorId="38734220">
          <v:shape id="_x0000_i2978" type="#_x0000_t75" style="width:135pt;height:20.25pt" o:ole="">
            <v:imagedata r:id="rId811" o:title=""/>
          </v:shape>
          <o:OLEObject Type="Embed" ProgID="Equation.DSMT4" ShapeID="_x0000_i2978" DrawAspect="Content" ObjectID="_1689142509" r:id="rId812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có ba nghiệm phân biệt là</w:t>
      </w:r>
    </w:p>
    <w:p w14:paraId="6597898A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38BC913A">
          <v:shape id="_x0000_i2979" type="#_x0000_t75" style="width:28.5pt;height:13.5pt" o:ole="">
            <v:imagedata r:id="rId813" o:title=""/>
          </v:shape>
          <o:OLEObject Type="Embed" ProgID="Equation.DSMT4" ShapeID="_x0000_i2979" DrawAspect="Content" ObjectID="_1689142510" r:id="rId814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351C427A">
          <v:shape id="_x0000_i2980" type="#_x0000_t75" style="width:36pt;height:13.5pt" o:ole="">
            <v:imagedata r:id="rId815" o:title=""/>
          </v:shape>
          <o:OLEObject Type="Embed" ProgID="Equation.DSMT4" ShapeID="_x0000_i2980" DrawAspect="Content" ObjectID="_1689142511" r:id="rId816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182F0516">
          <v:shape id="_x0000_i2981" type="#_x0000_t75" style="width:30pt;height:13.5pt" o:ole="">
            <v:imagedata r:id="rId817" o:title=""/>
          </v:shape>
          <o:OLEObject Type="Embed" ProgID="Equation.DSMT4" ShapeID="_x0000_i2981" DrawAspect="Content" ObjectID="_1689142512" r:id="rId818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5EE2CA66">
          <v:shape id="_x0000_i2982" type="#_x0000_t75" style="width:36pt;height:13.5pt" o:ole="">
            <v:imagedata r:id="rId819" o:title=""/>
          </v:shape>
          <o:OLEObject Type="Embed" ProgID="Equation.DSMT4" ShapeID="_x0000_i2982" DrawAspect="Content" ObjectID="_1689142513" r:id="rId820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1846D0C" w14:textId="77777777" w:rsidR="00F449FA" w:rsidRPr="002758F1" w:rsidRDefault="00F449FA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505806C7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5C08DA95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Xét phương trình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2700" w:dyaOrig="405" w14:anchorId="3D7B87BE">
          <v:shape id="_x0000_i2983" type="#_x0000_t75" style="width:135pt;height:20.25pt" o:ole="">
            <v:imagedata r:id="rId821" o:title=""/>
          </v:shape>
          <o:OLEObject Type="Embed" ProgID="Equation.DSMT4" ShapeID="_x0000_i2983" DrawAspect="Content" ObjectID="_1689142514" r:id="rId822"/>
        </w:object>
      </w:r>
      <w:r w:rsidRPr="002758F1">
        <w:rPr>
          <w:rFonts w:ascii="Chu Van An" w:hAnsi="Chu Van An" w:cs="Chu Van An"/>
          <w:sz w:val="24"/>
          <w:szCs w:val="24"/>
        </w:rPr>
        <w:t>(1)</w:t>
      </w:r>
    </w:p>
    <w:p w14:paraId="5AB666B6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Đặt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1350" w:dyaOrig="405" w14:anchorId="471351F3">
          <v:shape id="_x0000_i2984" type="#_x0000_t75" style="width:67.5pt;height:20.25pt" o:ole="">
            <v:imagedata r:id="rId823" o:title=""/>
          </v:shape>
          <o:OLEObject Type="Embed" ProgID="Equation.DSMT4" ShapeID="_x0000_i2984" DrawAspect="Content" ObjectID="_1689142515" r:id="rId824"/>
        </w:object>
      </w:r>
      <w:r w:rsidRPr="002758F1">
        <w:rPr>
          <w:rFonts w:ascii="Chu Van An" w:hAnsi="Chu Van An" w:cs="Chu Van An"/>
          <w:sz w:val="24"/>
          <w:szCs w:val="24"/>
        </w:rPr>
        <w:t xml:space="preserve">ta được phương trình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2535" w:dyaOrig="405" w14:anchorId="4B3BAD85">
          <v:shape id="_x0000_i2985" type="#_x0000_t75" style="width:126.75pt;height:20.25pt" o:ole="">
            <v:imagedata r:id="rId825" o:title=""/>
          </v:shape>
          <o:OLEObject Type="Embed" ProgID="Equation.DSMT4" ShapeID="_x0000_i2985" DrawAspect="Content" ObjectID="_1689142516" r:id="rId826"/>
        </w:object>
      </w:r>
      <w:r w:rsidRPr="002758F1">
        <w:rPr>
          <w:rFonts w:ascii="Chu Van An" w:hAnsi="Chu Van An" w:cs="Chu Van An"/>
          <w:sz w:val="24"/>
          <w:szCs w:val="24"/>
        </w:rPr>
        <w:t>(2)</w:t>
      </w:r>
      <w:r w:rsidRPr="002758F1">
        <w:rPr>
          <w:rFonts w:ascii="Chu Van An" w:hAnsi="Chu Van An" w:cs="Chu Van An"/>
          <w:sz w:val="24"/>
          <w:szCs w:val="24"/>
          <w:lang w:val="vi-VN"/>
        </w:rPr>
        <w:t>.</w:t>
      </w:r>
    </w:p>
    <w:p w14:paraId="228F3321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Phương trình (1) có ba nghiệm phân biệt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40" w14:anchorId="4B7CA3C7">
          <v:shape id="_x0000_i2986" type="#_x0000_t75" style="width:17.25pt;height:12pt" o:ole="">
            <v:imagedata r:id="rId827" o:title=""/>
          </v:shape>
          <o:OLEObject Type="Embed" ProgID="Equation.DSMT4" ShapeID="_x0000_i2986" DrawAspect="Content" ObjectID="_1689142517" r:id="rId828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P</w:t>
      </w:r>
      <w:r w:rsidRPr="002758F1">
        <w:rPr>
          <w:rFonts w:ascii="Chu Van An" w:hAnsi="Chu Van An" w:cs="Chu Van An"/>
          <w:sz w:val="24"/>
          <w:szCs w:val="24"/>
        </w:rPr>
        <w:t xml:space="preserve">hương trình (2) có hai nghiệm 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465" w:dyaOrig="345" w14:anchorId="07A3E8AE">
          <v:shape id="_x0000_i2987" type="#_x0000_t75" style="width:23.25pt;height:17.25pt" o:ole="">
            <v:imagedata r:id="rId829" o:title=""/>
          </v:shape>
          <o:OLEObject Type="Embed" ProgID="Equation.DSMT4" ShapeID="_x0000_i2987" DrawAspect="Content" ObjectID="_1689142518" r:id="rId830"/>
        </w:object>
      </w:r>
      <w:r w:rsidRPr="002758F1">
        <w:rPr>
          <w:rFonts w:ascii="Chu Van An" w:hAnsi="Chu Van An" w:cs="Chu Van An"/>
          <w:sz w:val="24"/>
          <w:szCs w:val="24"/>
        </w:rPr>
        <w:t xml:space="preserve">thỏa mãn: 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930" w:dyaOrig="345" w14:anchorId="36221774">
          <v:shape id="_x0000_i2988" type="#_x0000_t75" style="width:46.5pt;height:17.25pt" o:ole="">
            <v:imagedata r:id="rId831" o:title=""/>
          </v:shape>
          <o:OLEObject Type="Embed" ProgID="Equation.DSMT4" ShapeID="_x0000_i2988" DrawAspect="Content" ObjectID="_1689142519" r:id="rId832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.</w:t>
      </w:r>
    </w:p>
    <w:p w14:paraId="6AA938C0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Phương trình (2) có nghiệm bằng 0 suy ra </w:t>
      </w:r>
      <w:r w:rsidRPr="002758F1">
        <w:rPr>
          <w:rFonts w:ascii="Chu Van An" w:eastAsia="Times New Roman" w:hAnsi="Chu Van An" w:cs="Chu Van An"/>
          <w:position w:val="-30"/>
          <w:sz w:val="24"/>
          <w:szCs w:val="24"/>
        </w:rPr>
        <w:object w:dxaOrig="2130" w:dyaOrig="720" w14:anchorId="54EA987A">
          <v:shape id="_x0000_i2989" type="#_x0000_t75" style="width:106.5pt;height:36pt" o:ole="">
            <v:imagedata r:id="rId833" o:title=""/>
          </v:shape>
          <o:OLEObject Type="Embed" ProgID="Equation.DSMT4" ShapeID="_x0000_i2989" DrawAspect="Content" ObjectID="_1689142520" r:id="rId834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8F30DB1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Với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46E86A45">
          <v:shape id="_x0000_i2990" type="#_x0000_t75" style="width:28.5pt;height:13.5pt" o:ole="">
            <v:imagedata r:id="rId835" o:title=""/>
          </v:shape>
          <o:OLEObject Type="Embed" ProgID="Equation.DSMT4" ShapeID="_x0000_i2990" DrawAspect="Content" ObjectID="_1689142521" r:id="rId836"/>
        </w:object>
      </w:r>
      <w:r w:rsidRPr="002758F1">
        <w:rPr>
          <w:rFonts w:ascii="Chu Van An" w:hAnsi="Chu Van An" w:cs="Chu Van An"/>
          <w:sz w:val="24"/>
          <w:szCs w:val="24"/>
        </w:rPr>
        <w:t xml:space="preserve">phương trình (2) trở thành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440" w:dyaOrig="270" w14:anchorId="5D41ACC3">
          <v:shape id="_x0000_i2991" type="#_x0000_t75" style="width:1in;height:13.5pt" o:ole="">
            <v:imagedata r:id="rId837" o:title=""/>
          </v:shape>
          <o:OLEObject Type="Embed" ProgID="Equation.DSMT4" ShapeID="_x0000_i2991" DrawAspect="Content" ObjectID="_1689142522" r:id="rId838"/>
        </w:object>
      </w:r>
      <w:r w:rsidRPr="002758F1">
        <w:rPr>
          <w:rFonts w:ascii="Chu Van An" w:hAnsi="Chu Van An" w:cs="Chu Van An"/>
          <w:sz w:val="24"/>
          <w:szCs w:val="24"/>
        </w:rPr>
        <w:t xml:space="preserve">. Phương trình (2) có nghiệm duy nhất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510" w:dyaOrig="270" w14:anchorId="3B8D8A8F">
          <v:shape id="_x0000_i2992" type="#_x0000_t75" style="width:25.5pt;height:13.5pt" o:ole="">
            <v:imagedata r:id="rId839" o:title=""/>
          </v:shape>
          <o:OLEObject Type="Embed" ProgID="Equation.DSMT4" ShapeID="_x0000_i2992" DrawAspect="Content" ObjectID="_1689142523" r:id="rId840"/>
        </w:object>
      </w:r>
      <w:r w:rsidRPr="002758F1">
        <w:rPr>
          <w:rFonts w:ascii="Chu Van An" w:hAnsi="Chu Van An" w:cs="Chu Van An"/>
          <w:sz w:val="24"/>
          <w:szCs w:val="24"/>
        </w:rPr>
        <w:t>nên phương trình (1) chỉ có 1 nghiệm.</w:t>
      </w:r>
    </w:p>
    <w:p w14:paraId="1F612761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Với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400961FF">
          <v:shape id="_x0000_i2993" type="#_x0000_t75" style="width:36pt;height:13.5pt" o:ole="">
            <v:imagedata r:id="rId841" o:title=""/>
          </v:shape>
          <o:OLEObject Type="Embed" ProgID="Equation.DSMT4" ShapeID="_x0000_i2993" DrawAspect="Content" ObjectID="_1689142524" r:id="rId842"/>
        </w:object>
      </w:r>
      <w:r w:rsidRPr="002758F1">
        <w:rPr>
          <w:rFonts w:ascii="Chu Van An" w:hAnsi="Chu Van An" w:cs="Chu Van An"/>
          <w:sz w:val="24"/>
          <w:szCs w:val="24"/>
        </w:rPr>
        <w:t xml:space="preserve">phương trình (2) trở thành </w:t>
      </w:r>
      <w:r w:rsidRPr="002758F1">
        <w:rPr>
          <w:rFonts w:ascii="Chu Van An" w:eastAsia="Times New Roman" w:hAnsi="Chu Van An" w:cs="Chu Van An"/>
          <w:position w:val="-44"/>
          <w:sz w:val="24"/>
          <w:szCs w:val="24"/>
        </w:rPr>
        <w:object w:dxaOrig="2085" w:dyaOrig="1005" w14:anchorId="43014981">
          <v:shape id="_x0000_i2994" type="#_x0000_t75" style="width:104.25pt;height:50.25pt" o:ole="">
            <v:imagedata r:id="rId843" o:title=""/>
          </v:shape>
          <o:OLEObject Type="Embed" ProgID="Equation.DSMT4" ShapeID="_x0000_i2994" DrawAspect="Content" ObjectID="_1689142525" r:id="rId844"/>
        </w:object>
      </w:r>
      <w:r w:rsidRPr="002758F1">
        <w:rPr>
          <w:rFonts w:ascii="Chu Van An" w:hAnsi="Chu Van An" w:cs="Chu Van An"/>
          <w:sz w:val="24"/>
          <w:szCs w:val="24"/>
        </w:rPr>
        <w:t xml:space="preserve">. Phương trình (2) có hai nghiệm 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465" w:dyaOrig="345" w14:anchorId="236DB9D9">
          <v:shape id="_x0000_i2995" type="#_x0000_t75" style="width:23.25pt;height:17.25pt" o:ole="">
            <v:imagedata r:id="rId845" o:title=""/>
          </v:shape>
          <o:OLEObject Type="Embed" ProgID="Equation.DSMT4" ShapeID="_x0000_i2995" DrawAspect="Content" ObjectID="_1689142526" r:id="rId846"/>
        </w:object>
      </w:r>
      <w:r w:rsidRPr="002758F1">
        <w:rPr>
          <w:rFonts w:ascii="Chu Van An" w:hAnsi="Chu Van An" w:cs="Chu Van An"/>
          <w:sz w:val="24"/>
          <w:szCs w:val="24"/>
        </w:rPr>
        <w:t xml:space="preserve">thỏa mãn: 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930" w:dyaOrig="345" w14:anchorId="437F8775">
          <v:shape id="_x0000_i2996" type="#_x0000_t75" style="width:46.5pt;height:17.25pt" o:ole="">
            <v:imagedata r:id="rId847" o:title=""/>
          </v:shape>
          <o:OLEObject Type="Embed" ProgID="Equation.DSMT4" ShapeID="_x0000_i2996" DrawAspect="Content" ObjectID="_1689142527" r:id="rId848"/>
        </w:object>
      </w:r>
      <w:r w:rsidRPr="002758F1">
        <w:rPr>
          <w:rFonts w:ascii="Chu Van An" w:hAnsi="Chu Van An" w:cs="Chu Van An"/>
          <w:sz w:val="24"/>
          <w:szCs w:val="24"/>
        </w:rPr>
        <w:t>nên phương trình (1) có 3 nghiệm phân biệt.</w:t>
      </w:r>
    </w:p>
    <w:p w14:paraId="6D307340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Vậy với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0E7C743D">
          <v:shape id="_x0000_i2997" type="#_x0000_t75" style="width:36pt;height:13.5pt" o:ole="">
            <v:imagedata r:id="rId849" o:title=""/>
          </v:shape>
          <o:OLEObject Type="Embed" ProgID="Equation.DSMT4" ShapeID="_x0000_i2997" DrawAspect="Content" ObjectID="_1689142528" r:id="rId850"/>
        </w:object>
      </w:r>
      <w:r w:rsidRPr="002758F1">
        <w:rPr>
          <w:rFonts w:ascii="Chu Van An" w:hAnsi="Chu Van An" w:cs="Chu Van An"/>
          <w:sz w:val="24"/>
          <w:szCs w:val="24"/>
        </w:rPr>
        <w:t>phương trình (1) có 3 nghiệm phân biệt.</w:t>
      </w:r>
    </w:p>
    <w:p w14:paraId="76C2553C" w14:textId="77777777" w:rsidR="00F449FA" w:rsidRPr="002758F1" w:rsidRDefault="00F449FA" w:rsidP="002758F1">
      <w:pPr>
        <w:shd w:val="clear" w:color="auto" w:fill="FFFFFF"/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Câu 15: </w:t>
      </w:r>
      <w:r w:rsidRPr="002758F1">
        <w:rPr>
          <w:rFonts w:ascii="Chu Van An" w:hAnsi="Chu Van An" w:cs="Chu Van An"/>
          <w:color w:val="252525"/>
          <w:sz w:val="24"/>
          <w:szCs w:val="24"/>
        </w:rPr>
        <w:t xml:space="preserve">Có bao nhiêu giá trị nguyên của tham số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57840EBE">
          <v:shape id="_x0000_i2998" type="#_x0000_t75" style="width:12.75pt;height:11.25pt" o:ole="">
            <v:imagedata r:id="rId851" o:title=""/>
          </v:shape>
          <o:OLEObject Type="Embed" ProgID="Equation.DSMT4" ShapeID="_x0000_i2998" DrawAspect="Content" ObjectID="_1689142529" r:id="rId852"/>
        </w:object>
      </w:r>
      <w:r w:rsidRPr="002758F1">
        <w:rPr>
          <w:rFonts w:ascii="Chu Van An" w:hAnsi="Chu Van An" w:cs="Chu Van An"/>
          <w:color w:val="252525"/>
          <w:sz w:val="24"/>
          <w:szCs w:val="24"/>
        </w:rPr>
        <w:t xml:space="preserve">để phương trình </w:t>
      </w:r>
      <w:r w:rsidRPr="002758F1">
        <w:rPr>
          <w:rFonts w:ascii="Chu Van An" w:eastAsia="Times New Roman" w:hAnsi="Chu Van An" w:cs="Chu Van An"/>
          <w:caps/>
          <w:position w:val="-14"/>
          <w:sz w:val="24"/>
          <w:szCs w:val="24"/>
        </w:rPr>
        <w:object w:dxaOrig="3420" w:dyaOrig="405" w14:anchorId="00366CEA">
          <v:shape id="_x0000_i2999" type="#_x0000_t75" style="width:171pt;height:20.25pt" o:ole="">
            <v:imagedata r:id="rId853" o:title=""/>
          </v:shape>
          <o:OLEObject Type="Embed" ProgID="Equation.DSMT4" ShapeID="_x0000_i2999" DrawAspect="Content" ObjectID="_1689142530" r:id="rId854"/>
        </w:object>
      </w:r>
      <w:r w:rsidRPr="002758F1">
        <w:rPr>
          <w:rFonts w:ascii="Chu Van An" w:hAnsi="Chu Van An" w:cs="Chu Van An"/>
          <w:color w:val="252525"/>
          <w:sz w:val="24"/>
          <w:szCs w:val="24"/>
        </w:rPr>
        <w:t>có đúng một nghiệm?</w:t>
      </w:r>
    </w:p>
    <w:p w14:paraId="184CC9B9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eastAsia="Times New Roman" w:hAnsi="Chu Van An" w:cs="Chu Van An"/>
          <w:caps/>
          <w:color w:val="252525"/>
          <w:position w:val="-6"/>
          <w:sz w:val="24"/>
          <w:szCs w:val="24"/>
        </w:rPr>
        <w:object w:dxaOrig="195" w:dyaOrig="285" w14:anchorId="42FCF0F9">
          <v:shape id="_x0000_i3000" type="#_x0000_t75" style="width:9.75pt;height:14.25pt" o:ole="">
            <v:imagedata r:id="rId855" o:title=""/>
          </v:shape>
          <o:OLEObject Type="Embed" ProgID="Equation.DSMT4" ShapeID="_x0000_i3000" DrawAspect="Content" ObjectID="_1689142531" r:id="rId856"/>
        </w:object>
      </w:r>
      <w:r w:rsidRPr="002758F1">
        <w:rPr>
          <w:rFonts w:ascii="Chu Van An" w:hAnsi="Chu Van An" w:cs="Chu Van An"/>
          <w:color w:val="252525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caps/>
          <w:color w:val="252525"/>
          <w:position w:val="-4"/>
          <w:sz w:val="24"/>
          <w:szCs w:val="24"/>
        </w:rPr>
        <w:object w:dxaOrig="135" w:dyaOrig="270" w14:anchorId="7CB5617D">
          <v:shape id="_x0000_i3001" type="#_x0000_t75" style="width:6.75pt;height:13.5pt" o:ole="">
            <v:imagedata r:id="rId857" o:title=""/>
          </v:shape>
          <o:OLEObject Type="Embed" ProgID="Equation.DSMT4" ShapeID="_x0000_i3001" DrawAspect="Content" ObjectID="_1689142532" r:id="rId858"/>
        </w:object>
      </w:r>
      <w:r w:rsidRPr="002758F1">
        <w:rPr>
          <w:rFonts w:ascii="Chu Van An" w:hAnsi="Chu Van An" w:cs="Chu Van An"/>
          <w:color w:val="252525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758F1">
        <w:rPr>
          <w:rFonts w:ascii="Chu Van An" w:eastAsia="Times New Roman" w:hAnsi="Chu Van An" w:cs="Chu Van An"/>
          <w:caps/>
          <w:color w:val="252525"/>
          <w:position w:val="-4"/>
          <w:sz w:val="24"/>
          <w:szCs w:val="24"/>
        </w:rPr>
        <w:object w:dxaOrig="195" w:dyaOrig="270" w14:anchorId="5569E940">
          <v:shape id="_x0000_i3002" type="#_x0000_t75" style="width:9.75pt;height:13.5pt" o:ole="">
            <v:imagedata r:id="rId859" o:title=""/>
          </v:shape>
          <o:OLEObject Type="Embed" ProgID="Equation.DSMT4" ShapeID="_x0000_i3002" DrawAspect="Content" ObjectID="_1689142533" r:id="rId860"/>
        </w:object>
      </w:r>
      <w:r w:rsidRPr="002758F1">
        <w:rPr>
          <w:rFonts w:ascii="Chu Van An" w:hAnsi="Chu Van An" w:cs="Chu Van An"/>
          <w:color w:val="252525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eastAsia="Arial" w:hAnsi="Chu Van An" w:cs="Chu Van An"/>
          <w:sz w:val="24"/>
          <w:szCs w:val="24"/>
        </w:rPr>
        <w:t>vô số</w:t>
      </w:r>
      <w:r w:rsidRPr="002758F1">
        <w:rPr>
          <w:rFonts w:ascii="Chu Van An" w:hAnsi="Chu Van An" w:cs="Chu Van An"/>
          <w:color w:val="252525"/>
          <w:sz w:val="24"/>
          <w:szCs w:val="24"/>
        </w:rPr>
        <w:t>.</w:t>
      </w:r>
    </w:p>
    <w:p w14:paraId="54E37979" w14:textId="77777777" w:rsidR="00F449FA" w:rsidRPr="002758F1" w:rsidRDefault="00F449FA" w:rsidP="002758F1">
      <w:pPr>
        <w:spacing w:after="100"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35B80ACC" w14:textId="77777777" w:rsidR="00F449FA" w:rsidRPr="002758F1" w:rsidRDefault="00F449FA" w:rsidP="002758F1">
      <w:pPr>
        <w:spacing w:after="10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708306E7" w14:textId="77777777" w:rsidR="00F449FA" w:rsidRPr="002758F1" w:rsidRDefault="00F449FA" w:rsidP="002758F1">
      <w:pPr>
        <w:spacing w:after="10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Nhận xét: nếu phương trình trùng phương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620" w:dyaOrig="315" w14:anchorId="5B262B5E">
          <v:shape id="_x0000_i3003" type="#_x0000_t75" style="width:81pt;height:15.75pt" o:ole="">
            <v:imagedata r:id="rId861" o:title=""/>
          </v:shape>
          <o:OLEObject Type="Embed" ProgID="Equation.DSMT4" ShapeID="_x0000_i3003" DrawAspect="Content" ObjectID="_1689142534" r:id="rId862"/>
        </w:object>
      </w:r>
      <w:r w:rsidRPr="002758F1">
        <w:rPr>
          <w:rFonts w:ascii="Chu Van An" w:hAnsi="Chu Van An" w:cs="Chu Van An"/>
          <w:sz w:val="24"/>
          <w:szCs w:val="24"/>
        </w:rPr>
        <w:t xml:space="preserve">có nghiệm 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645" w:dyaOrig="360" w14:anchorId="625A9D4C">
          <v:shape id="_x0000_i3004" type="#_x0000_t75" style="width:32.25pt;height:18pt" o:ole="">
            <v:imagedata r:id="rId863" o:title=""/>
          </v:shape>
          <o:OLEObject Type="Embed" ProgID="Equation.DSMT4" ShapeID="_x0000_i3004" DrawAspect="Content" ObjectID="_1689142535" r:id="rId864"/>
        </w:object>
      </w:r>
      <w:r w:rsidRPr="002758F1">
        <w:rPr>
          <w:rFonts w:ascii="Chu Van An" w:hAnsi="Chu Van An" w:cs="Chu Van An"/>
          <w:sz w:val="24"/>
          <w:szCs w:val="24"/>
        </w:rPr>
        <w:t xml:space="preserve">thì phương trình đó sẽ có ít nhất hai nghiệm phân biệt 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495158E1">
          <v:shape id="_x0000_i3005" type="#_x0000_t75" style="width:12.75pt;height:18pt" o:ole="">
            <v:imagedata r:id="rId865" o:title=""/>
          </v:shape>
          <o:OLEObject Type="Embed" ProgID="Equation.DSMT4" ShapeID="_x0000_i3005" DrawAspect="Content" ObjectID="_1689142536" r:id="rId866"/>
        </w:object>
      </w:r>
      <w:r w:rsidRPr="002758F1">
        <w:rPr>
          <w:rFonts w:ascii="Chu Van An" w:hAnsi="Chu Van An" w:cs="Chu Van An"/>
          <w:sz w:val="24"/>
          <w:szCs w:val="24"/>
        </w:rPr>
        <w:t xml:space="preserve">và </w:t>
      </w:r>
      <w:r w:rsidRPr="002758F1">
        <w:rPr>
          <w:rFonts w:ascii="Chu Van An" w:eastAsia="Times New Roman" w:hAnsi="Chu Van An" w:cs="Chu Van An"/>
          <w:position w:val="-12"/>
          <w:sz w:val="24"/>
          <w:szCs w:val="24"/>
        </w:rPr>
        <w:object w:dxaOrig="405" w:dyaOrig="360" w14:anchorId="50CB9BA2">
          <v:shape id="_x0000_i3006" type="#_x0000_t75" style="width:20.25pt;height:18pt" o:ole="">
            <v:imagedata r:id="rId867" o:title=""/>
          </v:shape>
          <o:OLEObject Type="Embed" ProgID="Equation.DSMT4" ShapeID="_x0000_i3006" DrawAspect="Content" ObjectID="_1689142537" r:id="rId86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6DACC11A" w14:textId="77777777" w:rsidR="00F449FA" w:rsidRPr="002758F1" w:rsidRDefault="00F449FA" w:rsidP="002758F1">
      <w:pPr>
        <w:spacing w:after="10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Vậy điều kiện cần để phương trình trùng phương có đúng một nghiệm là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2E1E8545">
          <v:shape id="_x0000_i3007" type="#_x0000_t75" style="width:27pt;height:14.25pt" o:ole="">
            <v:imagedata r:id="rId869" o:title=""/>
          </v:shape>
          <o:OLEObject Type="Embed" ProgID="Equation.DSMT4" ShapeID="_x0000_i3007" DrawAspect="Content" ObjectID="_1689142538" r:id="rId87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177905F3" w14:textId="77777777" w:rsidR="00F449FA" w:rsidRPr="002758F1" w:rsidRDefault="00F449FA" w:rsidP="002758F1">
      <w:pPr>
        <w:spacing w:after="10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Áp dụng vào bài toán:</w:t>
      </w:r>
    </w:p>
    <w:p w14:paraId="18E5E65D" w14:textId="77777777" w:rsidR="00F449FA" w:rsidRPr="002758F1" w:rsidRDefault="00F449FA" w:rsidP="002758F1">
      <w:pPr>
        <w:spacing w:after="10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Điều kiện cần </w:t>
      </w:r>
      <w:r w:rsidRPr="002758F1">
        <w:rPr>
          <w:rFonts w:ascii="Chu Van An" w:hAnsi="Chu Van An" w:cs="Chu Van An"/>
          <w:color w:val="252525"/>
          <w:sz w:val="24"/>
          <w:szCs w:val="24"/>
        </w:rPr>
        <w:t xml:space="preserve">để phương trình đã cho có đúng một nghiệm là </w:t>
      </w:r>
      <w:r w:rsidRPr="002758F1">
        <w:rPr>
          <w:rFonts w:ascii="Chu Van An" w:eastAsia="Times New Roman" w:hAnsi="Chu Van An" w:cs="Chu Van An"/>
          <w:position w:val="-30"/>
          <w:sz w:val="24"/>
          <w:szCs w:val="24"/>
        </w:rPr>
        <w:object w:dxaOrig="2520" w:dyaOrig="720" w14:anchorId="63EB85BA">
          <v:shape id="_x0000_i3008" type="#_x0000_t75" style="width:126.75pt;height:36pt" o:ole="">
            <v:imagedata r:id="rId871" o:title=""/>
          </v:shape>
          <o:OLEObject Type="Embed" ProgID="Equation.DSMT4" ShapeID="_x0000_i3008" DrawAspect="Content" ObjectID="_1689142539" r:id="rId87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6C34245" w14:textId="77777777" w:rsidR="00F449FA" w:rsidRPr="002758F1" w:rsidRDefault="00F449FA" w:rsidP="002758F1">
      <w:pPr>
        <w:spacing w:after="100" w:line="240" w:lineRule="auto"/>
        <w:ind w:left="992"/>
        <w:jc w:val="both"/>
        <w:rPr>
          <w:rFonts w:ascii="Chu Van An" w:hAnsi="Chu Van An" w:cs="Chu Van An"/>
          <w:caps/>
          <w:color w:val="252525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Với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D760C5B">
          <v:shape id="_x0000_i3009" type="#_x0000_t75" style="width:27.75pt;height:14.25pt" o:ole="">
            <v:imagedata r:id="rId873" o:title=""/>
          </v:shape>
          <o:OLEObject Type="Embed" ProgID="Equation.DSMT4" ShapeID="_x0000_i3009" DrawAspect="Content" ObjectID="_1689142540" r:id="rId874"/>
        </w:object>
      </w:r>
      <w:r w:rsidRPr="002758F1">
        <w:rPr>
          <w:rFonts w:ascii="Chu Van An" w:hAnsi="Chu Van An" w:cs="Chu Van An"/>
          <w:sz w:val="24"/>
          <w:szCs w:val="24"/>
        </w:rPr>
        <w:t xml:space="preserve">, phương trình trở thành: </w:t>
      </w:r>
      <w:r w:rsidRPr="002758F1">
        <w:rPr>
          <w:rFonts w:ascii="Chu Van An" w:eastAsia="Times New Roman" w:hAnsi="Chu Van An" w:cs="Chu Van An"/>
          <w:caps/>
          <w:color w:val="252525"/>
          <w:position w:val="-16"/>
          <w:sz w:val="24"/>
          <w:szCs w:val="24"/>
        </w:rPr>
        <w:object w:dxaOrig="4965" w:dyaOrig="450" w14:anchorId="14C4EC75">
          <v:shape id="_x0000_i3010" type="#_x0000_t75" style="width:248.25pt;height:22.5pt" o:ole="">
            <v:imagedata r:id="rId875" o:title=""/>
          </v:shape>
          <o:OLEObject Type="Embed" ProgID="Equation.DSMT4" ShapeID="_x0000_i3010" DrawAspect="Content" ObjectID="_1689142541" r:id="rId876"/>
        </w:object>
      </w:r>
      <w:r w:rsidRPr="002758F1">
        <w:rPr>
          <w:rFonts w:ascii="Chu Van An" w:hAnsi="Chu Van An" w:cs="Chu Van An"/>
          <w:caps/>
          <w:color w:val="252525"/>
          <w:sz w:val="24"/>
          <w:szCs w:val="24"/>
        </w:rPr>
        <w:t>.</w:t>
      </w:r>
    </w:p>
    <w:p w14:paraId="4BD22BA8" w14:textId="77777777" w:rsidR="00F449FA" w:rsidRPr="002758F1" w:rsidRDefault="00F449FA" w:rsidP="002758F1">
      <w:pPr>
        <w:spacing w:after="100" w:line="240" w:lineRule="auto"/>
        <w:ind w:left="992"/>
        <w:jc w:val="both"/>
        <w:rPr>
          <w:rFonts w:ascii="Chu Van An" w:hAnsi="Chu Van An" w:cs="Chu Van An"/>
          <w:caps/>
          <w:color w:val="252525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lastRenderedPageBreak/>
        <w:t xml:space="preserve">Với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61AFFF79">
          <v:shape id="_x0000_i3011" type="#_x0000_t75" style="width:30pt;height:14.25pt" o:ole="">
            <v:imagedata r:id="rId877" o:title=""/>
          </v:shape>
          <o:OLEObject Type="Embed" ProgID="Equation.DSMT4" ShapeID="_x0000_i3011" DrawAspect="Content" ObjectID="_1689142542" r:id="rId878"/>
        </w:object>
      </w:r>
      <w:r w:rsidRPr="002758F1">
        <w:rPr>
          <w:rFonts w:ascii="Chu Van An" w:hAnsi="Chu Van An" w:cs="Chu Van An"/>
          <w:sz w:val="24"/>
          <w:szCs w:val="24"/>
        </w:rPr>
        <w:t xml:space="preserve">, phương trình trở thành: </w:t>
      </w:r>
      <w:r w:rsidRPr="002758F1">
        <w:rPr>
          <w:rFonts w:ascii="Chu Van An" w:eastAsia="Times New Roman" w:hAnsi="Chu Van An" w:cs="Chu Van An"/>
          <w:caps/>
          <w:color w:val="252525"/>
          <w:position w:val="-48"/>
          <w:sz w:val="24"/>
          <w:szCs w:val="24"/>
        </w:rPr>
        <w:object w:dxaOrig="4500" w:dyaOrig="1095" w14:anchorId="37E89CEC">
          <v:shape id="_x0000_i3012" type="#_x0000_t75" style="width:225pt;height:54.75pt" o:ole="">
            <v:imagedata r:id="rId879" o:title=""/>
          </v:shape>
          <o:OLEObject Type="Embed" ProgID="Equation.DSMT4" ShapeID="_x0000_i3012" DrawAspect="Content" ObjectID="_1689142543" r:id="rId880"/>
        </w:object>
      </w:r>
      <w:r w:rsidRPr="002758F1">
        <w:rPr>
          <w:rFonts w:ascii="Chu Van An" w:hAnsi="Chu Van An" w:cs="Chu Van An"/>
          <w:caps/>
          <w:color w:val="252525"/>
          <w:sz w:val="24"/>
          <w:szCs w:val="24"/>
        </w:rPr>
        <w:t>.</w:t>
      </w:r>
    </w:p>
    <w:p w14:paraId="58E196A9" w14:textId="77777777" w:rsidR="00F449FA" w:rsidRPr="002758F1" w:rsidRDefault="00F449FA" w:rsidP="002758F1">
      <w:pPr>
        <w:spacing w:after="10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Vậy có duy nhất giá trị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1D8ED03">
          <v:shape id="_x0000_i3013" type="#_x0000_t75" style="width:27.75pt;height:14.25pt" o:ole="">
            <v:imagedata r:id="rId873" o:title=""/>
          </v:shape>
          <o:OLEObject Type="Embed" ProgID="Equation.DSMT4" ShapeID="_x0000_i3013" DrawAspect="Content" ObjectID="_1689142544" r:id="rId881"/>
        </w:object>
      </w:r>
      <w:r w:rsidRPr="002758F1">
        <w:rPr>
          <w:rFonts w:ascii="Chu Van An" w:hAnsi="Chu Van An" w:cs="Chu Van An"/>
          <w:sz w:val="24"/>
          <w:szCs w:val="24"/>
        </w:rPr>
        <w:t>thỏa mãn yêu cầu bài toán.</w:t>
      </w:r>
    </w:p>
    <w:p w14:paraId="615DA7EF" w14:textId="77777777" w:rsidR="00F449FA" w:rsidRPr="002758F1" w:rsidRDefault="00F449FA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bookmarkStart w:id="6" w:name="c17"/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Câu 16: </w:t>
      </w:r>
      <w:r w:rsidRPr="002758F1">
        <w:rPr>
          <w:rFonts w:ascii="Chu Van An" w:hAnsi="Chu Van An" w:cs="Chu Van An"/>
          <w:sz w:val="24"/>
          <w:szCs w:val="24"/>
        </w:rPr>
        <w:t xml:space="preserve">Tất cả các giá trị của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10" w14:anchorId="2A097FC8">
          <v:shape id="_x0000_i3014" type="#_x0000_t75" style="width:12.75pt;height:10.5pt" o:ole="">
            <v:imagedata r:id="rId882" o:title=""/>
          </v:shape>
          <o:OLEObject Type="Embed" ProgID="Equation.DSMT4" ShapeID="_x0000_i3014" DrawAspect="Content" ObjectID="_1689142545" r:id="rId883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để phương trình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2190" w:dyaOrig="330" w14:anchorId="4977E084">
          <v:shape id="_x0000_i3015" type="#_x0000_t75" style="width:109.5pt;height:16.5pt" o:ole="">
            <v:imagedata r:id="rId884" o:title=""/>
          </v:shape>
          <o:OLEObject Type="Embed" ProgID="Equation.DSMT4" ShapeID="_x0000_i3015" DrawAspect="Content" ObjectID="_1689142546" r:id="rId88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có hai nghiệm phân biệt là</w:t>
      </w:r>
    </w:p>
    <w:bookmarkEnd w:id="6"/>
    <w:p w14:paraId="61007428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16ECFF06">
          <v:shape id="_x0000_i3016" type="#_x0000_t75" style="width:36.75pt;height:14.25pt" o:ole="">
            <v:imagedata r:id="rId886" o:title=""/>
          </v:shape>
          <o:OLEObject Type="Embed" ProgID="Equation.DSMT4" ShapeID="_x0000_i3016" DrawAspect="Content" ObjectID="_1689142547" r:id="rId887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1D003F35">
          <v:shape id="_x0000_i3017" type="#_x0000_t75" style="width:34.5pt;height:14.25pt" o:ole="">
            <v:imagedata r:id="rId888" o:title=""/>
          </v:shape>
          <o:OLEObject Type="Embed" ProgID="Equation.DSMT4" ShapeID="_x0000_i3017" DrawAspect="Content" ObjectID="_1689142548" r:id="rId889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697517CB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405" w14:anchorId="2D85864F">
          <v:shape id="_x0000_i3018" type="#_x0000_t75" style="width:55.5pt;height:20.25pt" o:ole="">
            <v:imagedata r:id="rId890" o:title=""/>
          </v:shape>
          <o:OLEObject Type="Embed" ProgID="Equation.DSMT4" ShapeID="_x0000_i3018" DrawAspect="Content" ObjectID="_1689142549" r:id="rId891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2265" w:dyaOrig="405" w14:anchorId="767E450F">
          <v:shape id="_x0000_i3019" type="#_x0000_t75" style="width:113.25pt;height:20.25pt" o:ole="">
            <v:imagedata r:id="rId892" o:title=""/>
          </v:shape>
          <o:OLEObject Type="Embed" ProgID="Equation.DSMT4" ShapeID="_x0000_i3019" DrawAspect="Content" ObjectID="_1689142550" r:id="rId89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C1EAADA" w14:textId="77777777" w:rsidR="00F449FA" w:rsidRPr="002758F1" w:rsidRDefault="00F449FA" w:rsidP="002758F1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2758F1">
        <w:rPr>
          <w:rFonts w:ascii="Chu Van An" w:hAnsi="Chu Van An" w:cs="Chu Van An"/>
          <w:b/>
          <w:sz w:val="24"/>
          <w:szCs w:val="24"/>
        </w:rPr>
        <w:t>Lời giải</w:t>
      </w:r>
    </w:p>
    <w:p w14:paraId="4F8D3A72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2758F1">
        <w:rPr>
          <w:rFonts w:ascii="Chu Van An" w:hAnsi="Chu Van An" w:cs="Chu Van An"/>
          <w:b/>
          <w:sz w:val="24"/>
          <w:szCs w:val="24"/>
        </w:rPr>
        <w:t>Chọn C</w:t>
      </w:r>
    </w:p>
    <w:p w14:paraId="78080BAA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2190" w:dyaOrig="330" w14:anchorId="652C51C6">
          <v:shape id="_x0000_i3020" type="#_x0000_t75" style="width:109.5pt;height:16.5pt" o:ole="">
            <v:imagedata r:id="rId884" o:title=""/>
          </v:shape>
          <o:OLEObject Type="Embed" ProgID="Equation.DSMT4" ShapeID="_x0000_i3020" DrawAspect="Content" ObjectID="_1689142551" r:id="rId894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(1)</w:t>
      </w:r>
    </w:p>
    <w:p w14:paraId="67B47A4F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Đặt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405" w14:anchorId="704A068C">
          <v:shape id="_x0000_i3021" type="#_x0000_t75" style="width:66pt;height:20.25pt" o:ole="">
            <v:imagedata r:id="rId895" o:title=""/>
          </v:shape>
          <o:OLEObject Type="Embed" ProgID="Equation.DSMT4" ShapeID="_x0000_i3021" DrawAspect="Content" ObjectID="_1689142552" r:id="rId896"/>
        </w:object>
      </w:r>
      <w:r w:rsidRPr="002758F1">
        <w:rPr>
          <w:rFonts w:ascii="Chu Van An" w:hAnsi="Chu Van An" w:cs="Chu Van An"/>
          <w:sz w:val="24"/>
          <w:szCs w:val="24"/>
        </w:rPr>
        <w:t xml:space="preserve">. Phương trình có dạng: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2025" w:dyaOrig="330" w14:anchorId="62EA1F18">
          <v:shape id="_x0000_i3022" type="#_x0000_t75" style="width:101.25pt;height:16.5pt" o:ole="">
            <v:imagedata r:id="rId897" o:title=""/>
          </v:shape>
          <o:OLEObject Type="Embed" ProgID="Equation.DSMT4" ShapeID="_x0000_i3022" DrawAspect="Content" ObjectID="_1689142553" r:id="rId898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(*)</w:t>
      </w:r>
    </w:p>
    <w:p w14:paraId="11C504CA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Phương trình (1) có hai nghiệm phân biệt khi phương trình (*) có nghiệm thỏa:</w:t>
      </w:r>
    </w:p>
    <w:p w14:paraId="4E5575ED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sz w:val="24"/>
          <w:szCs w:val="24"/>
        </w:rPr>
        <w:t>TH1</w:t>
      </w:r>
      <w:r w:rsidRPr="002758F1">
        <w:rPr>
          <w:rFonts w:ascii="Chu Van An" w:hAnsi="Chu Van An" w:cs="Chu Van An"/>
          <w:sz w:val="24"/>
          <w:szCs w:val="24"/>
        </w:rPr>
        <w:t xml:space="preserve">: Phương trình (*) có hai nghiệm trái dấu, điều kiện: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330" w14:anchorId="4AB7CDD6">
          <v:shape id="_x0000_i3023" type="#_x0000_t75" style="width:51.75pt;height:16.5pt" o:ole="">
            <v:imagedata r:id="rId899" o:title=""/>
          </v:shape>
          <o:OLEObject Type="Embed" ProgID="Equation.DSMT4" ShapeID="_x0000_i3023" DrawAspect="Content" ObjectID="_1689142554" r:id="rId900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395" w:dyaOrig="285" w14:anchorId="086056B9">
          <v:shape id="_x0000_i3024" type="#_x0000_t75" style="width:69.75pt;height:14.25pt" o:ole="">
            <v:imagedata r:id="rId901" o:title=""/>
          </v:shape>
          <o:OLEObject Type="Embed" ProgID="Equation.DSMT4" ShapeID="_x0000_i3024" DrawAspect="Content" ObjectID="_1689142555" r:id="rId90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3F99D5F2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sz w:val="24"/>
          <w:szCs w:val="24"/>
        </w:rPr>
        <w:t>TH2</w:t>
      </w:r>
      <w:r w:rsidRPr="002758F1">
        <w:rPr>
          <w:rFonts w:ascii="Chu Van An" w:hAnsi="Chu Van An" w:cs="Chu Van An"/>
          <w:sz w:val="24"/>
          <w:szCs w:val="24"/>
        </w:rPr>
        <w:t xml:space="preserve">: Phương trình (*) có nghiệm kép dương, điều kiện: </w:t>
      </w:r>
      <w:r w:rsidRPr="002758F1">
        <w:rPr>
          <w:rFonts w:ascii="Chu Van An" w:eastAsia="Times New Roman" w:hAnsi="Chu Van An" w:cs="Chu Van An"/>
          <w:position w:val="-46"/>
          <w:sz w:val="24"/>
          <w:szCs w:val="24"/>
        </w:rPr>
        <w:object w:dxaOrig="990" w:dyaOrig="1035" w14:anchorId="72EBB1B9">
          <v:shape id="_x0000_i3025" type="#_x0000_t75" style="width:49.5pt;height:51.75pt" o:ole="">
            <v:imagedata r:id="rId903" o:title=""/>
          </v:shape>
          <o:OLEObject Type="Embed" ProgID="Equation.DSMT4" ShapeID="_x0000_i3025" DrawAspect="Content" ObjectID="_1689142556" r:id="rId904"/>
        </w:object>
      </w:r>
      <w:r w:rsidRPr="002758F1">
        <w:rPr>
          <w:rFonts w:ascii="Chu Van An" w:eastAsia="Times New Roman" w:hAnsi="Chu Van An" w:cs="Chu Van An"/>
          <w:position w:val="-50"/>
          <w:sz w:val="24"/>
          <w:szCs w:val="24"/>
        </w:rPr>
        <w:object w:dxaOrig="2145" w:dyaOrig="1110" w14:anchorId="570E0117">
          <v:shape id="_x0000_i3026" type="#_x0000_t75" style="width:107.25pt;height:55.5pt" o:ole="">
            <v:imagedata r:id="rId905" o:title=""/>
          </v:shape>
          <o:OLEObject Type="Embed" ProgID="Equation.DSMT4" ShapeID="_x0000_i3026" DrawAspect="Content" ObjectID="_1689142557" r:id="rId906"/>
        </w:object>
      </w:r>
    </w:p>
    <w:p w14:paraId="0BB17E62" w14:textId="77777777" w:rsidR="00F449FA" w:rsidRPr="002758F1" w:rsidRDefault="00F449FA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eastAsia="Times New Roman" w:hAnsi="Chu Van An" w:cs="Chu Van An"/>
          <w:position w:val="-34"/>
          <w:sz w:val="24"/>
          <w:szCs w:val="24"/>
        </w:rPr>
        <w:object w:dxaOrig="1515" w:dyaOrig="795" w14:anchorId="4F4CA4FF">
          <v:shape id="_x0000_i3027" type="#_x0000_t75" style="width:76.5pt;height:39.75pt" o:ole="">
            <v:imagedata r:id="rId907" o:title=""/>
          </v:shape>
          <o:OLEObject Type="Embed" ProgID="Equation.DSMT4" ShapeID="_x0000_i3027" DrawAspect="Content" ObjectID="_1689142558" r:id="rId90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334A246F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Với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405" w14:anchorId="4A62BC14">
          <v:shape id="_x0000_i3028" type="#_x0000_t75" style="width:55.5pt;height:20.25pt" o:ole="">
            <v:imagedata r:id="rId890" o:title=""/>
          </v:shape>
          <o:OLEObject Type="Embed" ProgID="Equation.DSMT4" ShapeID="_x0000_i3028" DrawAspect="Content" ObjectID="_1689142559" r:id="rId909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thì phương trình đã cho có hai nghiệm phân biệt.</w:t>
      </w:r>
    </w:p>
    <w:p w14:paraId="3E647DF5" w14:textId="77777777" w:rsidR="00F449FA" w:rsidRPr="002758F1" w:rsidRDefault="00F449FA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bookmarkStart w:id="7" w:name="c18"/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Câu 17: </w:t>
      </w:r>
      <w:r w:rsidRPr="002758F1">
        <w:rPr>
          <w:rFonts w:ascii="Chu Van An" w:hAnsi="Chu Van An" w:cs="Chu Van An"/>
          <w:sz w:val="24"/>
          <w:szCs w:val="24"/>
        </w:rPr>
        <w:t xml:space="preserve">Tìm tất cả các giá trị của tham số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55" w:dyaOrig="225" w14:anchorId="48D62541">
          <v:shape id="_x0000_i3029" type="#_x0000_t75" style="width:12.75pt;height:11.25pt" o:ole="">
            <v:imagedata r:id="rId910" o:title=""/>
          </v:shape>
          <o:OLEObject Type="Embed" ProgID="Equation.DSMT4" ShapeID="_x0000_i3029" DrawAspect="Content" ObjectID="_1689142560" r:id="rId911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sao cho phương trình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2385" w:dyaOrig="405" w14:anchorId="5A600E38">
          <v:shape id="_x0000_i3030" type="#_x0000_t75" style="width:119.25pt;height:20.25pt" o:ole="">
            <v:imagedata r:id="rId912" o:title=""/>
          </v:shape>
          <o:OLEObject Type="Embed" ProgID="Equation.DSMT4" ShapeID="_x0000_i3030" DrawAspect="Content" ObjectID="_1689142561" r:id="rId913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bốn nghiệm phân biệt </w:t>
      </w:r>
      <w:r w:rsidRPr="002758F1">
        <w:rPr>
          <w:rFonts w:ascii="Chu Van An" w:hAnsi="Chu Van An" w:cs="Chu Van An"/>
          <w:position w:val="-12"/>
          <w:sz w:val="24"/>
          <w:szCs w:val="24"/>
        </w:rPr>
        <w:object w:dxaOrig="1200" w:dyaOrig="360" w14:anchorId="320E71DB">
          <v:shape id="_x0000_i3031" type="#_x0000_t75" style="width:60pt;height:18pt" o:ole="">
            <v:imagedata r:id="rId914" o:title=""/>
          </v:shape>
          <o:OLEObject Type="Embed" ProgID="Equation.DSMT4" ShapeID="_x0000_i3031" DrawAspect="Content" ObjectID="_1689142562" r:id="rId91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thỏa </w:t>
      </w:r>
      <w:r w:rsidRPr="002758F1">
        <w:rPr>
          <w:rFonts w:ascii="Chu Van An" w:hAnsi="Chu Van An" w:cs="Chu Van An"/>
          <w:position w:val="-12"/>
          <w:sz w:val="24"/>
          <w:szCs w:val="24"/>
        </w:rPr>
        <w:object w:dxaOrig="2325" w:dyaOrig="375" w14:anchorId="6F32AD88">
          <v:shape id="_x0000_i3032" type="#_x0000_t75" style="width:116.25pt;height:18.75pt" o:ole="">
            <v:imagedata r:id="rId916" o:title=""/>
          </v:shape>
          <o:OLEObject Type="Embed" ProgID="Equation.DSMT4" ShapeID="_x0000_i3032" DrawAspect="Content" ObjectID="_1689142563" r:id="rId917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bookmarkEnd w:id="7"/>
    <w:p w14:paraId="3040EC5B" w14:textId="77777777" w:rsidR="00F449FA" w:rsidRPr="002758F1" w:rsidRDefault="00F449FA" w:rsidP="002758F1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eastAsia="Arial" w:hAnsi="Chu Van An" w:cs="Chu Van An"/>
          <w:b/>
          <w:color w:val="0000FF"/>
          <w:position w:val="-28"/>
          <w:sz w:val="24"/>
          <w:szCs w:val="24"/>
        </w:rPr>
        <w:object w:dxaOrig="1260" w:dyaOrig="675" w14:anchorId="0638257C">
          <v:shape id="_x0000_i3033" type="#_x0000_t75" style="width:63pt;height:33.75pt" o:ole="">
            <v:imagedata r:id="rId918" o:title=""/>
          </v:shape>
          <o:OLEObject Type="Embed" ProgID="Equation.DSMT4" ShapeID="_x0000_i3033" DrawAspect="Content" ObjectID="_1689142564" r:id="rId919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2758F1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975" w:dyaOrig="405" w14:anchorId="3302A8E4">
          <v:shape id="_x0000_i3034" type="#_x0000_t75" style="width:48.75pt;height:20.25pt" o:ole="">
            <v:imagedata r:id="rId920" o:title=""/>
          </v:shape>
          <o:OLEObject Type="Embed" ProgID="Equation.DSMT4" ShapeID="_x0000_i3034" DrawAspect="Content" ObjectID="_1689142565" r:id="rId921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5B83C6B" w14:textId="77777777" w:rsidR="00F449FA" w:rsidRPr="002758F1" w:rsidRDefault="00F449FA" w:rsidP="002758F1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Arial" w:hAnsi="Chu Van An" w:cs="Chu Van An"/>
          <w:b/>
          <w:color w:val="0000FF"/>
          <w:position w:val="-28"/>
          <w:sz w:val="24"/>
          <w:szCs w:val="24"/>
        </w:rPr>
        <w:object w:dxaOrig="1725" w:dyaOrig="675" w14:anchorId="0815F811">
          <v:shape id="_x0000_i3035" type="#_x0000_t75" style="width:86.25pt;height:33.75pt" o:ole="">
            <v:imagedata r:id="rId922" o:title=""/>
          </v:shape>
          <o:OLEObject Type="Embed" ProgID="Equation.DSMT4" ShapeID="_x0000_i3035" DrawAspect="Content" ObjectID="_1689142566" r:id="rId92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eastAsia="Arial" w:hAnsi="Chu Van An" w:cs="Chu Van An"/>
          <w:b/>
          <w:color w:val="0000FF"/>
          <w:position w:val="-28"/>
          <w:sz w:val="24"/>
          <w:szCs w:val="24"/>
        </w:rPr>
        <w:object w:dxaOrig="1725" w:dyaOrig="675" w14:anchorId="4DDA515B">
          <v:shape id="_x0000_i3036" type="#_x0000_t75" style="width:86.25pt;height:33.75pt" o:ole="">
            <v:imagedata r:id="rId924" o:title=""/>
          </v:shape>
          <o:OLEObject Type="Embed" ProgID="Equation.DSMT4" ShapeID="_x0000_i3036" DrawAspect="Content" ObjectID="_1689142567" r:id="rId925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7F2BB26" w14:textId="77777777" w:rsidR="00F449FA" w:rsidRPr="002758F1" w:rsidRDefault="00F449FA" w:rsidP="002758F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color w:val="0000CC"/>
          <w:sz w:val="24"/>
          <w:szCs w:val="24"/>
        </w:rPr>
      </w:pPr>
      <w:r w:rsidRPr="002758F1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46027852" w14:textId="77777777" w:rsidR="00F449FA" w:rsidRPr="002758F1" w:rsidRDefault="00F449FA" w:rsidP="002758F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0000CC"/>
          <w:sz w:val="24"/>
          <w:szCs w:val="24"/>
        </w:rPr>
        <w:t>Chọn C</w:t>
      </w:r>
    </w:p>
    <w:p w14:paraId="67CEC19F" w14:textId="77777777" w:rsidR="00F449FA" w:rsidRPr="002758F1" w:rsidRDefault="00F449FA" w:rsidP="002758F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2758F1">
        <w:rPr>
          <w:rFonts w:ascii="Chu Van An" w:eastAsia="Calibri" w:hAnsi="Chu Van An" w:cs="Chu Van An"/>
          <w:sz w:val="24"/>
          <w:szCs w:val="24"/>
        </w:rPr>
        <w:t xml:space="preserve">Đặt </w:t>
      </w:r>
      <w:r w:rsidRPr="002758F1">
        <w:rPr>
          <w:rFonts w:ascii="Chu Van An" w:eastAsia="Calibri" w:hAnsi="Chu Van An" w:cs="Chu Van An"/>
          <w:position w:val="-6"/>
          <w:sz w:val="24"/>
          <w:szCs w:val="24"/>
        </w:rPr>
        <w:object w:dxaOrig="960" w:dyaOrig="315" w14:anchorId="4B6FFE34">
          <v:shape id="_x0000_i3037" type="#_x0000_t75" style="width:48pt;height:15.75pt" o:ole="">
            <v:imagedata r:id="rId926" o:title=""/>
          </v:shape>
          <o:OLEObject Type="Embed" ProgID="Equation.DSMT4" ShapeID="_x0000_i3037" DrawAspect="Content" ObjectID="_1689142568" r:id="rId927"/>
        </w:object>
      </w:r>
    </w:p>
    <w:p w14:paraId="01E6D6D1" w14:textId="77777777" w:rsidR="00F449FA" w:rsidRPr="002758F1" w:rsidRDefault="00F449FA" w:rsidP="002758F1">
      <w:pPr>
        <w:pStyle w:val="ListParagraph"/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Phương trình cho trở thành: </w:t>
      </w:r>
      <w:r w:rsidRPr="002758F1">
        <w:rPr>
          <w:rFonts w:ascii="Chu Van An" w:eastAsia="Arial" w:hAnsi="Chu Van An" w:cs="Chu Van An"/>
          <w:position w:val="-14"/>
          <w:sz w:val="24"/>
          <w:szCs w:val="24"/>
        </w:rPr>
        <w:object w:dxaOrig="2175" w:dyaOrig="405" w14:anchorId="2277EB2E">
          <v:shape id="_x0000_i3038" type="#_x0000_t75" style="width:108.75pt;height:20.25pt" o:ole="">
            <v:imagedata r:id="rId928" o:title=""/>
          </v:shape>
          <o:OLEObject Type="Embed" ProgID="Equation.DSMT4" ShapeID="_x0000_i3038" DrawAspect="Content" ObjectID="_1689142569" r:id="rId929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</w:t>
      </w:r>
      <w:r w:rsidRPr="002758F1">
        <w:rPr>
          <w:rFonts w:ascii="Chu Van An" w:eastAsia="Arial" w:hAnsi="Chu Van An" w:cs="Chu Van An"/>
          <w:position w:val="-14"/>
          <w:sz w:val="24"/>
          <w:szCs w:val="24"/>
        </w:rPr>
        <w:object w:dxaOrig="345" w:dyaOrig="405" w14:anchorId="6D8618D4">
          <v:shape id="_x0000_i3039" type="#_x0000_t75" style="width:17.25pt;height:20.25pt" o:ole="">
            <v:imagedata r:id="rId930" o:title=""/>
          </v:shape>
          <o:OLEObject Type="Embed" ProgID="Equation.DSMT4" ShapeID="_x0000_i3039" DrawAspect="Content" ObjectID="_1689142570" r:id="rId931"/>
        </w:object>
      </w:r>
    </w:p>
    <w:p w14:paraId="0FCBD28A" w14:textId="77777777" w:rsidR="00F449FA" w:rsidRPr="002758F1" w:rsidRDefault="00F449FA" w:rsidP="002758F1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Để phương trình cho có </w:t>
      </w:r>
      <w:r w:rsidRPr="002758F1">
        <w:rPr>
          <w:rFonts w:ascii="Chu Van An" w:eastAsia="Arial" w:hAnsi="Chu Van An" w:cs="Chu Van An"/>
          <w:position w:val="-4"/>
          <w:sz w:val="24"/>
          <w:szCs w:val="24"/>
        </w:rPr>
        <w:object w:dxaOrig="195" w:dyaOrig="255" w14:anchorId="4C73640B">
          <v:shape id="_x0000_i3040" type="#_x0000_t75" style="width:9.75pt;height:12.75pt" o:ole="">
            <v:imagedata r:id="rId932" o:title=""/>
          </v:shape>
          <o:OLEObject Type="Embed" ProgID="Equation.DSMT4" ShapeID="_x0000_i3040" DrawAspect="Content" ObjectID="_1689142571" r:id="rId933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nghiệm phân biệt </w:t>
      </w:r>
      <w:r w:rsidRPr="002758F1">
        <w:rPr>
          <w:rFonts w:ascii="Chu Van An" w:eastAsia="Arial" w:hAnsi="Chu Van An" w:cs="Chu Van An"/>
          <w:position w:val="-12"/>
          <w:sz w:val="24"/>
          <w:szCs w:val="24"/>
        </w:rPr>
        <w:object w:dxaOrig="1200" w:dyaOrig="360" w14:anchorId="01D1CA8C">
          <v:shape id="_x0000_i3041" type="#_x0000_t75" style="width:60pt;height:18pt" o:ole="">
            <v:imagedata r:id="rId934" o:title=""/>
          </v:shape>
          <o:OLEObject Type="Embed" ProgID="Equation.DSMT4" ShapeID="_x0000_i3041" DrawAspect="Content" ObjectID="_1689142572" r:id="rId93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</w:t>
      </w:r>
      <w:r w:rsidRPr="002758F1">
        <w:rPr>
          <w:rFonts w:ascii="Chu Van An" w:eastAsia="Arial" w:hAnsi="Chu Van An" w:cs="Chu Van An"/>
          <w:position w:val="-14"/>
          <w:sz w:val="24"/>
          <w:szCs w:val="24"/>
        </w:rPr>
        <w:object w:dxaOrig="645" w:dyaOrig="405" w14:anchorId="68541A73">
          <v:shape id="_x0000_i3042" type="#_x0000_t75" style="width:32.25pt;height:20.25pt" o:ole="">
            <v:imagedata r:id="rId936" o:title=""/>
          </v:shape>
          <o:OLEObject Type="Embed" ProgID="Equation.DSMT4" ShapeID="_x0000_i3042" DrawAspect="Content" ObjectID="_1689142573" r:id="rId93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</w:t>
      </w:r>
      <w:r w:rsidRPr="002758F1">
        <w:rPr>
          <w:rFonts w:ascii="Chu Van An" w:eastAsia="Arial" w:hAnsi="Chu Van An" w:cs="Chu Van An"/>
          <w:position w:val="-4"/>
          <w:sz w:val="24"/>
          <w:szCs w:val="24"/>
        </w:rPr>
        <w:object w:dxaOrig="195" w:dyaOrig="255" w14:anchorId="7D879374">
          <v:shape id="_x0000_i3043" type="#_x0000_t75" style="width:9.75pt;height:12.75pt" o:ole="">
            <v:imagedata r:id="rId938" o:title=""/>
          </v:shape>
          <o:OLEObject Type="Embed" ProgID="Equation.DSMT4" ShapeID="_x0000_i3043" DrawAspect="Content" ObjectID="_1689142574" r:id="rId939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nghiệm phân biệt dương</w:t>
      </w:r>
    </w:p>
    <w:p w14:paraId="1958BDF9" w14:textId="77777777" w:rsidR="00F449FA" w:rsidRPr="002758F1" w:rsidRDefault="00F449FA" w:rsidP="002758F1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eastAsia="Arial" w:hAnsi="Chu Van An" w:cs="Chu Van An"/>
          <w:position w:val="-48"/>
          <w:sz w:val="24"/>
          <w:szCs w:val="24"/>
        </w:rPr>
        <w:object w:dxaOrig="1020" w:dyaOrig="1080" w14:anchorId="5530CCA4">
          <v:shape id="_x0000_i3044" type="#_x0000_t75" style="width:51pt;height:54pt" o:ole="">
            <v:imagedata r:id="rId940" o:title=""/>
          </v:shape>
          <o:OLEObject Type="Embed" ProgID="Equation.DSMT4" ShapeID="_x0000_i3044" DrawAspect="Content" ObjectID="_1689142575" r:id="rId941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</w:t>
      </w:r>
      <w:r w:rsidRPr="002758F1">
        <w:rPr>
          <w:rFonts w:ascii="Chu Van An" w:eastAsia="Arial" w:hAnsi="Chu Van An" w:cs="Chu Van An"/>
          <w:position w:val="-50"/>
          <w:sz w:val="24"/>
          <w:szCs w:val="24"/>
        </w:rPr>
        <w:object w:dxaOrig="2685" w:dyaOrig="1125" w14:anchorId="4C278106">
          <v:shape id="_x0000_i3045" type="#_x0000_t75" style="width:134.25pt;height:56.25pt" o:ole="">
            <v:imagedata r:id="rId942" o:title=""/>
          </v:shape>
          <o:OLEObject Type="Embed" ProgID="Equation.DSMT4" ShapeID="_x0000_i3045" DrawAspect="Content" ObjectID="_1689142576" r:id="rId943"/>
        </w:object>
      </w:r>
      <w:r w:rsidRPr="002758F1">
        <w:rPr>
          <w:rFonts w:ascii="Chu Van An" w:hAnsi="Chu Van An" w:cs="Chu Van An"/>
          <w:sz w:val="24"/>
          <w:szCs w:val="24"/>
        </w:rPr>
        <w:t xml:space="preserve">. </w:t>
      </w:r>
      <w:r w:rsidRPr="002758F1">
        <w:rPr>
          <w:rFonts w:ascii="Chu Van An" w:eastAsia="Arial" w:hAnsi="Chu Van An" w:cs="Chu Van An"/>
          <w:position w:val="-14"/>
          <w:sz w:val="24"/>
          <w:szCs w:val="24"/>
        </w:rPr>
        <w:object w:dxaOrig="360" w:dyaOrig="405" w14:anchorId="228DAE08">
          <v:shape id="_x0000_i3046" type="#_x0000_t75" style="width:18pt;height:20.25pt" o:ole="">
            <v:imagedata r:id="rId944" o:title=""/>
          </v:shape>
          <o:OLEObject Type="Embed" ProgID="Equation.DSMT4" ShapeID="_x0000_i3046" DrawAspect="Content" ObjectID="_1689142577" r:id="rId945"/>
        </w:object>
      </w:r>
    </w:p>
    <w:p w14:paraId="7C7CA8A9" w14:textId="77777777" w:rsidR="00F449FA" w:rsidRPr="002758F1" w:rsidRDefault="00F449FA" w:rsidP="002758F1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lastRenderedPageBreak/>
        <w:t xml:space="preserve">Gọi </w:t>
      </w:r>
      <w:r w:rsidRPr="002758F1">
        <w:rPr>
          <w:rFonts w:ascii="Chu Van An" w:eastAsia="Arial" w:hAnsi="Chu Van An" w:cs="Chu Van An"/>
          <w:position w:val="-12"/>
          <w:sz w:val="24"/>
          <w:szCs w:val="24"/>
        </w:rPr>
        <w:object w:dxaOrig="465" w:dyaOrig="360" w14:anchorId="305A1D22">
          <v:shape id="_x0000_i3047" type="#_x0000_t75" style="width:23.25pt;height:18pt" o:ole="">
            <v:imagedata r:id="rId946" o:title=""/>
          </v:shape>
          <o:OLEObject Type="Embed" ProgID="Equation.DSMT4" ShapeID="_x0000_i3047" DrawAspect="Content" ObjectID="_1689142578" r:id="rId94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 hai nghiệm dương phân biệt của </w:t>
      </w:r>
      <w:r w:rsidRPr="002758F1">
        <w:rPr>
          <w:rFonts w:ascii="Chu Van An" w:eastAsia="Arial" w:hAnsi="Chu Van An" w:cs="Chu Van An"/>
          <w:position w:val="-14"/>
          <w:sz w:val="24"/>
          <w:szCs w:val="24"/>
        </w:rPr>
        <w:object w:dxaOrig="345" w:dyaOrig="405" w14:anchorId="0C1C6BFC">
          <v:shape id="_x0000_i3048" type="#_x0000_t75" style="width:17.25pt;height:20.25pt" o:ole="">
            <v:imagedata r:id="rId948" o:title=""/>
          </v:shape>
          <o:OLEObject Type="Embed" ProgID="Equation.DSMT4" ShapeID="_x0000_i3048" DrawAspect="Content" ObjectID="_1689142579" r:id="rId949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</w:t>
      </w:r>
      <w:r w:rsidRPr="002758F1">
        <w:rPr>
          <w:rFonts w:ascii="Chu Van An" w:eastAsia="Arial" w:hAnsi="Chu Van An" w:cs="Chu Van An"/>
          <w:position w:val="-14"/>
          <w:sz w:val="24"/>
          <w:szCs w:val="24"/>
        </w:rPr>
        <w:object w:dxaOrig="1545" w:dyaOrig="420" w14:anchorId="396752BA">
          <v:shape id="_x0000_i3049" type="#_x0000_t75" style="width:77.25pt;height:21pt" o:ole="">
            <v:imagedata r:id="rId950" o:title=""/>
          </v:shape>
          <o:OLEObject Type="Embed" ProgID="Equation.DSMT4" ShapeID="_x0000_i3049" DrawAspect="Content" ObjectID="_1689142580" r:id="rId951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 các nghiệm của phương trình cho.</w:t>
      </w:r>
    </w:p>
    <w:p w14:paraId="555F45DE" w14:textId="77777777" w:rsidR="00F449FA" w:rsidRPr="002758F1" w:rsidRDefault="00F449FA" w:rsidP="002758F1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Theo giả thiết: </w:t>
      </w:r>
      <w:r w:rsidRPr="002758F1">
        <w:rPr>
          <w:rFonts w:ascii="Chu Van An" w:eastAsia="Arial" w:hAnsi="Chu Van An" w:cs="Chu Van An"/>
          <w:position w:val="-12"/>
          <w:sz w:val="24"/>
          <w:szCs w:val="24"/>
        </w:rPr>
        <w:object w:dxaOrig="5235" w:dyaOrig="375" w14:anchorId="4BDD7B8B">
          <v:shape id="_x0000_i3050" type="#_x0000_t75" style="width:261.75pt;height:18.75pt" o:ole="">
            <v:imagedata r:id="rId952" o:title=""/>
          </v:shape>
          <o:OLEObject Type="Embed" ProgID="Equation.DSMT4" ShapeID="_x0000_i3050" DrawAspect="Content" ObjectID="_1689142581" r:id="rId953"/>
        </w:object>
      </w:r>
    </w:p>
    <w:p w14:paraId="430833D5" w14:textId="77777777" w:rsidR="00F449FA" w:rsidRPr="002758F1" w:rsidRDefault="00F449FA" w:rsidP="002758F1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eastAsia="Arial" w:hAnsi="Chu Van An" w:cs="Chu Van An"/>
          <w:position w:val="-6"/>
          <w:sz w:val="24"/>
          <w:szCs w:val="24"/>
        </w:rPr>
        <w:object w:dxaOrig="2295" w:dyaOrig="285" w14:anchorId="0AD95266">
          <v:shape id="_x0000_i3051" type="#_x0000_t75" style="width:114.75pt;height:14.25pt" o:ole="">
            <v:imagedata r:id="rId954" o:title=""/>
          </v:shape>
          <o:OLEObject Type="Embed" ProgID="Equation.DSMT4" ShapeID="_x0000_i3051" DrawAspect="Content" ObjectID="_1689142582" r:id="rId955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2CB95895" w14:textId="77777777" w:rsidR="00F449FA" w:rsidRPr="002758F1" w:rsidRDefault="00F449FA" w:rsidP="002758F1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So với điều kiện </w:t>
      </w:r>
      <w:r w:rsidRPr="002758F1">
        <w:rPr>
          <w:rFonts w:ascii="Chu Van An" w:eastAsia="Arial" w:hAnsi="Chu Van An" w:cs="Chu Van An"/>
          <w:position w:val="-14"/>
          <w:sz w:val="24"/>
          <w:szCs w:val="24"/>
        </w:rPr>
        <w:object w:dxaOrig="360" w:dyaOrig="405" w14:anchorId="4E3AD0CC">
          <v:shape id="_x0000_i3052" type="#_x0000_t75" style="width:18pt;height:20.25pt" o:ole="">
            <v:imagedata r:id="rId956" o:title=""/>
          </v:shape>
          <o:OLEObject Type="Embed" ProgID="Equation.DSMT4" ShapeID="_x0000_i3052" DrawAspect="Content" ObjectID="_1689142583" r:id="rId95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, ta được: </w:t>
      </w:r>
      <w:r w:rsidRPr="002758F1">
        <w:rPr>
          <w:rFonts w:ascii="Chu Van An" w:eastAsia="Arial" w:hAnsi="Chu Van An" w:cs="Chu Van An"/>
          <w:position w:val="-28"/>
          <w:sz w:val="24"/>
          <w:szCs w:val="24"/>
        </w:rPr>
        <w:object w:dxaOrig="1725" w:dyaOrig="675" w14:anchorId="4168EF5C">
          <v:shape id="_x0000_i3053" type="#_x0000_t75" style="width:86.25pt;height:33.75pt" o:ole="">
            <v:imagedata r:id="rId958" o:title=""/>
          </v:shape>
          <o:OLEObject Type="Embed" ProgID="Equation.DSMT4" ShapeID="_x0000_i3053" DrawAspect="Content" ObjectID="_1689142584" r:id="rId959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5D881CAD" w14:textId="77777777" w:rsidR="00F449FA" w:rsidRPr="002758F1" w:rsidRDefault="00F449FA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bookmarkStart w:id="8" w:name="c19"/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Câu 18: </w:t>
      </w:r>
      <w:r w:rsidRPr="002758F1">
        <w:rPr>
          <w:rFonts w:ascii="Chu Van An" w:hAnsi="Chu Van An" w:cs="Chu Van An"/>
          <w:sz w:val="24"/>
          <w:szCs w:val="24"/>
        </w:rPr>
        <w:t xml:space="preserve">Tìm tất cả các giá trị thực của tham số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40" w14:anchorId="71B380AC">
          <v:shape id="_x0000_i3054" type="#_x0000_t75" style="width:12pt;height:12pt" o:ole="">
            <v:imagedata r:id="rId580" o:title=""/>
          </v:shape>
          <o:OLEObject Type="Embed" ProgID="Equation.DSMT4" ShapeID="_x0000_i3054" DrawAspect="Content" ObjectID="_1689142585" r:id="rId960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để phương trình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560" w:dyaOrig="330" w14:anchorId="0E5C480A">
          <v:shape id="_x0000_i3055" type="#_x0000_t75" style="width:78pt;height:16.5pt" o:ole="">
            <v:imagedata r:id="rId582" o:title=""/>
          </v:shape>
          <o:OLEObject Type="Embed" ProgID="Equation.DSMT4" ShapeID="_x0000_i3055" DrawAspect="Content" ObjectID="_1689142586" r:id="rId961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hai nghiệm phân biệt.</w:t>
      </w:r>
    </w:p>
    <w:bookmarkEnd w:id="8"/>
    <w:p w14:paraId="49C0FCCD" w14:textId="77777777" w:rsidR="00F449FA" w:rsidRPr="002758F1" w:rsidRDefault="00F449FA" w:rsidP="002758F1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00" w:dyaOrig="270" w14:anchorId="05445D5C">
          <v:shape id="_x0000_i3056" type="#_x0000_t75" style="width:30pt;height:13.5pt" o:ole="">
            <v:imagedata r:id="rId584" o:title=""/>
          </v:shape>
          <o:OLEObject Type="Embed" ProgID="Equation.DSMT4" ShapeID="_x0000_i3056" DrawAspect="Content" ObjectID="_1689142587" r:id="rId962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758F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00" w:dyaOrig="285" w14:anchorId="2ABE4EF7">
          <v:shape id="_x0000_i3057" type="#_x0000_t75" style="width:30pt;height:14.25pt" o:ole="">
            <v:imagedata r:id="rId586" o:title=""/>
          </v:shape>
          <o:OLEObject Type="Embed" ProgID="Equation.DSMT4" ShapeID="_x0000_i3057" DrawAspect="Content" ObjectID="_1689142588" r:id="rId963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525" w:dyaOrig="270" w14:anchorId="61E82A94">
          <v:shape id="_x0000_i3058" type="#_x0000_t75" style="width:26.25pt;height:13.5pt" o:ole="">
            <v:imagedata r:id="rId588" o:title=""/>
          </v:shape>
          <o:OLEObject Type="Embed" ProgID="Equation.DSMT4" ShapeID="_x0000_i3058" DrawAspect="Content" ObjectID="_1689142589" r:id="rId964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hoặc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22B6493B">
          <v:shape id="_x0000_i3059" type="#_x0000_t75" style="width:30pt;height:14.25pt" o:ole="">
            <v:imagedata r:id="rId590" o:title=""/>
          </v:shape>
          <o:OLEObject Type="Embed" ProgID="Equation.DSMT4" ShapeID="_x0000_i3059" DrawAspect="Content" ObjectID="_1689142590" r:id="rId965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915" w:dyaOrig="270" w14:anchorId="462431A1">
          <v:shape id="_x0000_i3060" type="#_x0000_t75" style="width:45.75pt;height:13.5pt" o:ole="">
            <v:imagedata r:id="rId592" o:title=""/>
          </v:shape>
          <o:OLEObject Type="Embed" ProgID="Equation.DSMT4" ShapeID="_x0000_i3060" DrawAspect="Content" ObjectID="_1689142591" r:id="rId966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BAF2A27" w14:textId="77777777" w:rsidR="00F449FA" w:rsidRPr="002758F1" w:rsidRDefault="00F449FA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9F0E04D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2758F1">
        <w:rPr>
          <w:rFonts w:ascii="Chu Van An" w:hAnsi="Chu Van An" w:cs="Chu Van An"/>
          <w:b/>
          <w:color w:val="0000CC"/>
          <w:sz w:val="24"/>
          <w:szCs w:val="24"/>
        </w:rPr>
        <w:t>Chọn C</w:t>
      </w:r>
    </w:p>
    <w:p w14:paraId="08D9C46A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560" w:dyaOrig="330" w14:anchorId="7590B51E">
          <v:shape id="_x0000_i3061" type="#_x0000_t75" style="width:78pt;height:16.5pt" o:ole="">
            <v:imagedata r:id="rId594" o:title=""/>
          </v:shape>
          <o:OLEObject Type="Embed" ProgID="Equation.DSMT4" ShapeID="_x0000_i3061" DrawAspect="Content" ObjectID="_1689142592" r:id="rId96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(1); Đặt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330" w14:anchorId="4B81329D">
          <v:shape id="_x0000_i3062" type="#_x0000_t75" style="width:30pt;height:16.5pt" o:ole="">
            <v:imagedata r:id="rId596" o:title=""/>
          </v:shape>
          <o:OLEObject Type="Embed" ProgID="Equation.DSMT4" ShapeID="_x0000_i3062" DrawAspect="Content" ObjectID="_1689142593" r:id="rId968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(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70" w14:anchorId="367F8E79">
          <v:shape id="_x0000_i3063" type="#_x0000_t75" style="width:24.75pt;height:13.5pt" o:ole="">
            <v:imagedata r:id="rId598" o:title=""/>
          </v:shape>
          <o:OLEObject Type="Embed" ProgID="Equation.DSMT4" ShapeID="_x0000_i3063" DrawAspect="Content" ObjectID="_1689142594" r:id="rId969"/>
        </w:object>
      </w:r>
      <w:r w:rsidRPr="002758F1">
        <w:rPr>
          <w:rFonts w:ascii="Chu Van An" w:hAnsi="Chu Van An" w:cs="Chu Van An"/>
          <w:sz w:val="24"/>
          <w:szCs w:val="24"/>
        </w:rPr>
        <w:t>).</w:t>
      </w:r>
    </w:p>
    <w:p w14:paraId="2550D334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Khi đó phương trình (1) trở thành: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1350" w:dyaOrig="330" w14:anchorId="56897ED7">
          <v:shape id="_x0000_i3064" type="#_x0000_t75" style="width:67.5pt;height:16.5pt" o:ole="">
            <v:imagedata r:id="rId600" o:title=""/>
          </v:shape>
          <o:OLEObject Type="Embed" ProgID="Equation.DSMT4" ShapeID="_x0000_i3064" DrawAspect="Content" ObjectID="_1689142595" r:id="rId970"/>
        </w:objec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2010" w:dyaOrig="330" w14:anchorId="73D3D17F">
          <v:shape id="_x0000_i3065" type="#_x0000_t75" style="width:100.5pt;height:16.5pt" o:ole="">
            <v:imagedata r:id="rId602" o:title=""/>
          </v:shape>
          <o:OLEObject Type="Embed" ProgID="Equation.DSMT4" ShapeID="_x0000_i3065" DrawAspect="Content" ObjectID="_1689142596" r:id="rId971"/>
        </w:object>
      </w:r>
      <w:r w:rsidRPr="002758F1">
        <w:rPr>
          <w:rFonts w:ascii="Chu Van An" w:hAnsi="Chu Van An" w:cs="Chu Van An"/>
          <w:sz w:val="24"/>
          <w:szCs w:val="24"/>
        </w:rPr>
        <w:t>. (2)</w:t>
      </w:r>
    </w:p>
    <w:p w14:paraId="28C32A50" w14:textId="77777777" w:rsidR="00F449FA" w:rsidRPr="002758F1" w:rsidRDefault="00F449FA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Phương trình (1) có hai nghiệm phân biệt khi và chỉ khi phương trình (2) có hai nghiệm phân biệt trái dấu hoặc có nghiệm kép dương </w:t>
      </w:r>
      <w:r w:rsidRPr="002758F1">
        <w:rPr>
          <w:rFonts w:ascii="Chu Van An" w:eastAsia="Times New Roman" w:hAnsi="Chu Van An" w:cs="Chu Van An"/>
          <w:position w:val="-50"/>
          <w:sz w:val="24"/>
          <w:szCs w:val="24"/>
        </w:rPr>
        <w:object w:dxaOrig="1200" w:dyaOrig="1110" w14:anchorId="2018FBB6">
          <v:shape id="_x0000_i3066" type="#_x0000_t75" style="width:60pt;height:55.5pt" o:ole="">
            <v:imagedata r:id="rId604" o:title=""/>
          </v:shape>
          <o:OLEObject Type="Embed" ProgID="Equation.DSMT4" ShapeID="_x0000_i3066" DrawAspect="Content" ObjectID="_1689142597" r:id="rId972"/>
        </w:object>
      </w:r>
      <w:r w:rsidRPr="002758F1">
        <w:rPr>
          <w:rFonts w:ascii="Chu Van An" w:eastAsia="Times New Roman" w:hAnsi="Chu Van An" w:cs="Chu Van An"/>
          <w:position w:val="-50"/>
          <w:sz w:val="24"/>
          <w:szCs w:val="24"/>
        </w:rPr>
        <w:object w:dxaOrig="1290" w:dyaOrig="1110" w14:anchorId="797D3148">
          <v:shape id="_x0000_i3067" type="#_x0000_t75" style="width:64.5pt;height:55.5pt" o:ole="">
            <v:imagedata r:id="rId606" o:title=""/>
          </v:shape>
          <o:OLEObject Type="Embed" ProgID="Equation.DSMT4" ShapeID="_x0000_i3067" DrawAspect="Content" ObjectID="_1689142598" r:id="rId973"/>
        </w:object>
      </w:r>
      <w:r w:rsidRPr="002758F1">
        <w:rPr>
          <w:rFonts w:ascii="Chu Van An" w:eastAsia="Times New Roman" w:hAnsi="Chu Van An" w:cs="Chu Van An"/>
          <w:position w:val="-30"/>
          <w:sz w:val="24"/>
          <w:szCs w:val="24"/>
        </w:rPr>
        <w:object w:dxaOrig="1020" w:dyaOrig="720" w14:anchorId="52D891E3">
          <v:shape id="_x0000_i3068" type="#_x0000_t75" style="width:51pt;height:36pt" o:ole="">
            <v:imagedata r:id="rId608" o:title=""/>
          </v:shape>
          <o:OLEObject Type="Embed" ProgID="Equation.DSMT4" ShapeID="_x0000_i3068" DrawAspect="Content" ObjectID="_1689142599" r:id="rId974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77D57EB" w14:textId="77777777" w:rsidR="00655465" w:rsidRPr="002758F1" w:rsidRDefault="00655465" w:rsidP="002758F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357D32" wp14:editId="2E3AB851">
                <wp:extent cx="6547104" cy="4048125"/>
                <wp:effectExtent l="0" t="19050" r="25400" b="28575"/>
                <wp:docPr id="553272937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4048125"/>
                          <a:chOff x="0" y="0"/>
                          <a:chExt cx="6547104" cy="3933438"/>
                        </a:xfrm>
                      </wpg:grpSpPr>
                      <wps:wsp>
                        <wps:cNvPr id="553272938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390"/>
                            <a:ext cx="6547104" cy="367304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DFC807B" w14:textId="77777777" w:rsidR="00655465" w:rsidRDefault="00655465" w:rsidP="0065546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6586587A" w14:textId="27087AB9" w:rsidR="00B05DE8" w:rsidRPr="00AB39A3" w:rsidRDefault="00655465" w:rsidP="00B05DE8">
                              <w:pPr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97729B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97729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97729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 </w:t>
                              </w:r>
                              <w:r w:rsidR="00B05DE8" w:rsidRPr="00AB39A3">
                                <w:rPr>
                                  <w:rFonts w:ascii="Chu Van An" w:hAnsi="Chu Van An" w:cs="Chu Van An"/>
                                </w:rPr>
                                <w:t>Để làm mất căn bậc hai ta thường dùng phép bình phương hoặc đặt ẩn phụ.</w:t>
                              </w:r>
                            </w:p>
                            <w:p w14:paraId="6DFD3BA6" w14:textId="77777777" w:rsidR="00B05DE8" w:rsidRPr="00C764B8" w:rsidRDefault="00B05DE8" w:rsidP="00B05DE8">
                              <w:pPr>
                                <w:ind w:left="426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C764B8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nl-NL"/>
                                </w:rPr>
                                <w:sym w:font="Wingdings" w:char="F0B2"/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nl-NL"/>
                                </w:rPr>
                                <w:t xml:space="preserve"> </w:t>
                              </w:r>
                              <w:r w:rsidRPr="00C764B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Ngoài hai cách đã nêu trên ta còn có thể dùng một trong các dạng sau.</w:t>
                              </w:r>
                            </w:p>
                            <w:p w14:paraId="26E64EC2" w14:textId="77777777" w:rsidR="00B05DE8" w:rsidRPr="00C764B8" w:rsidRDefault="00B05DE8" w:rsidP="00C474C4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1134"/>
                                </w:tabs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C764B8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t xml:space="preserve">Dạng </w:t>
                              </w:r>
                              <w:r w:rsidRPr="00C764B8">
                                <w:rPr>
                                  <w:rFonts w:ascii="Segoe UI Symbol" w:eastAsia="Yu Gothic Medium" w:hAnsi="Segoe UI Symbol" w:cs="Segoe UI Symbol"/>
                                  <w:b/>
                                  <w:bCs/>
                                  <w:color w:val="0000CC"/>
                                </w:rPr>
                                <w:t>➀</w:t>
                              </w:r>
                              <w:r w:rsidRPr="00C764B8">
                                <w:rPr>
                                  <w:rFonts w:ascii="Chu Van An" w:hAnsi="Chu Van An" w:cs="Chu Van An"/>
                                </w:rPr>
                                <w:t xml:space="preserve">. </w:t>
                              </w:r>
                              <w:r w:rsidRPr="00C764B8">
                                <w:rPr>
                                  <w:rFonts w:ascii="Chu Van An" w:eastAsiaTheme="minorHAnsi" w:hAnsi="Chu Van An" w:cs="Chu Van An"/>
                                  <w:position w:val="-40"/>
                                </w:rPr>
                                <w:object w:dxaOrig="4520" w:dyaOrig="920" w14:anchorId="331C14B2">
                                  <v:shape id="_x0000_i6849" type="#_x0000_t75" style="width:226.5pt;height:46.5pt" o:ole="">
                                    <v:imagedata r:id="rId975" o:title=""/>
                                  </v:shape>
                                  <o:OLEObject Type="Embed" ProgID="Equation.DSMT4" ShapeID="_x0000_i6849" DrawAspect="Content" ObjectID="_1689143059" r:id="rId976"/>
                                </w:object>
                              </w:r>
                              <w:r w:rsidRPr="00C764B8">
                                <w:rPr>
                                  <w:rFonts w:ascii="Chu Van An" w:eastAsiaTheme="minorHAnsi" w:hAnsi="Chu Van An" w:cs="Chu Van An"/>
                                </w:rPr>
                                <w:t xml:space="preserve"> </w:t>
                              </w:r>
                            </w:p>
                            <w:p w14:paraId="6C684144" w14:textId="77777777" w:rsidR="00B05DE8" w:rsidRPr="00C764B8" w:rsidRDefault="00B05DE8" w:rsidP="00C474C4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1134"/>
                                </w:tabs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C764B8">
                                <w:rPr>
                                  <w:rFonts w:ascii="Chu Van An" w:hAnsi="Chu Van An" w:cs="Chu Van An"/>
                                </w:rPr>
                                <w:t>D</w:t>
                              </w:r>
                              <w:r w:rsidRPr="00C764B8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t xml:space="preserve">ạng </w:t>
                              </w:r>
                              <w:r w:rsidRPr="00C764B8">
                                <w:rPr>
                                  <w:rFonts w:ascii="Segoe UI Symbol" w:eastAsia="Yu Gothic Medium" w:hAnsi="Segoe UI Symbol" w:cs="Segoe UI Symbol"/>
                                  <w:b/>
                                  <w:bCs/>
                                  <w:color w:val="0000CC"/>
                                </w:rPr>
                                <w:t>➁</w:t>
                              </w:r>
                              <w:r w:rsidRPr="00C764B8">
                                <w:rPr>
                                  <w:rFonts w:ascii="Chu Van An" w:hAnsi="Chu Van An" w:cs="Chu Van An"/>
                                </w:rPr>
                                <w:t xml:space="preserve">. </w:t>
                              </w:r>
                              <w:r w:rsidRPr="00C764B8">
                                <w:rPr>
                                  <w:rFonts w:ascii="Chu Van An" w:eastAsiaTheme="minorHAnsi" w:hAnsi="Chu Van An" w:cs="Chu Van An"/>
                                  <w:position w:val="-44"/>
                                </w:rPr>
                                <w:object w:dxaOrig="3620" w:dyaOrig="999" w14:anchorId="5752CD6D">
                                  <v:shape id="_x0000_i6903" type="#_x0000_t75" style="width:180.75pt;height:50.25pt" o:ole="">
                                    <v:imagedata r:id="rId977" o:title=""/>
                                  </v:shape>
                                  <o:OLEObject Type="Embed" ProgID="Equation.DSMT4" ShapeID="_x0000_i6903" DrawAspect="Content" ObjectID="_1689143060" r:id="rId978"/>
                                </w:object>
                              </w:r>
                              <w:r w:rsidRPr="00C764B8">
                                <w:rPr>
                                  <w:rFonts w:ascii="Chu Van An" w:eastAsiaTheme="minorHAnsi" w:hAnsi="Chu Van An" w:cs="Chu Van An"/>
                                </w:rPr>
                                <w:t xml:space="preserve"> </w:t>
                              </w:r>
                            </w:p>
                            <w:p w14:paraId="769CB0E8" w14:textId="77777777" w:rsidR="00B05DE8" w:rsidRPr="00C764B8" w:rsidRDefault="00B05DE8" w:rsidP="00C474C4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1134"/>
                                </w:tabs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C764B8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t xml:space="preserve">Dạng </w:t>
                              </w:r>
                              <w:r w:rsidRPr="00C764B8">
                                <w:rPr>
                                  <w:rFonts w:ascii="Segoe UI Symbol" w:eastAsia="Yu Gothic Medium" w:hAnsi="Segoe UI Symbol" w:cs="Segoe UI Symbol"/>
                                  <w:b/>
                                  <w:bCs/>
                                  <w:color w:val="0000CC"/>
                                </w:rPr>
                                <w:t>➂</w:t>
                              </w:r>
                              <w:r w:rsidRPr="00C764B8">
                                <w:rPr>
                                  <w:rFonts w:ascii="Chu Van An" w:hAnsi="Chu Van An" w:cs="Chu Van An"/>
                                </w:rPr>
                                <w:t xml:space="preserve">. </w:t>
                              </w:r>
                              <w:r w:rsidRPr="00C764B8">
                                <w:rPr>
                                  <w:rFonts w:ascii="Chu Van An" w:eastAsiaTheme="minorHAnsi" w:hAnsi="Chu Van An" w:cs="Chu Van An"/>
                                  <w:position w:val="-42"/>
                                </w:rPr>
                                <w:object w:dxaOrig="6600" w:dyaOrig="960" w14:anchorId="1E9FA37E">
                                  <v:shape id="_x0000_i6904" type="#_x0000_t75" style="width:330pt;height:48pt" o:ole="">
                                    <v:imagedata r:id="rId979" o:title=""/>
                                  </v:shape>
                                  <o:OLEObject Type="Embed" ProgID="Equation.DSMT4" ShapeID="_x0000_i6904" DrawAspect="Content" ObjectID="_1689143061" r:id="rId980"/>
                                </w:object>
                              </w:r>
                              <w:r w:rsidRPr="00C764B8">
                                <w:rPr>
                                  <w:rFonts w:ascii="Chu Van An" w:eastAsiaTheme="minorHAnsi" w:hAnsi="Chu Van An" w:cs="Chu Van An"/>
                                </w:rPr>
                                <w:t xml:space="preserve"> </w:t>
                              </w:r>
                            </w:p>
                            <w:p w14:paraId="743BA100" w14:textId="77777777" w:rsidR="00B05DE8" w:rsidRPr="00BA448A" w:rsidRDefault="00B05DE8" w:rsidP="00C474C4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spacing w:after="0" w:line="240" w:lineRule="auto"/>
                                <w:ind w:left="1748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BA448A">
                                <w:rPr>
                                  <w:rFonts w:ascii="Chu Van An" w:hAnsi="Chu Van An" w:cs="Chu Van An"/>
                                </w:rPr>
                                <w:t>Đến đây đưa về dạng 2.</w:t>
                              </w:r>
                            </w:p>
                            <w:p w14:paraId="2E9C6C6B" w14:textId="77777777" w:rsidR="00B05DE8" w:rsidRPr="00BA448A" w:rsidRDefault="00B05DE8" w:rsidP="00C474C4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spacing w:after="0" w:line="240" w:lineRule="auto"/>
                                <w:ind w:left="1748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BA448A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Chú ý. </w:t>
                              </w:r>
                              <w:r w:rsidRPr="00BA448A">
                                <w:rPr>
                                  <w:rFonts w:ascii="Chu Van An" w:hAnsi="Chu Van An" w:cs="Chu Van An"/>
                                </w:rPr>
                                <w:t>Chú ý phép bình phương thường đưa về phương trình hệ quả nên sau khi giải cần thử nghiệm để chọn nghiệm.</w:t>
                              </w:r>
                            </w:p>
                            <w:p w14:paraId="58B288B7" w14:textId="169C2C6E" w:rsidR="00B05DE8" w:rsidRPr="00B05DE8" w:rsidRDefault="00B05DE8" w:rsidP="00C474C4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ind w:left="1134" w:hanging="11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B05DE8">
                                <w:rPr>
                                  <w:rFonts w:ascii="Chu Van An" w:hAnsi="Chu Van An" w:cs="Chu Van An"/>
                                </w:rPr>
                                <w:t xml:space="preserve">Nếu đặt </w:t>
                              </w:r>
                              <w:r w:rsidRPr="00C764B8">
                                <w:rPr>
                                  <w:rFonts w:eastAsiaTheme="minorHAnsi"/>
                                  <w:position w:val="-16"/>
                                </w:rPr>
                                <w:object w:dxaOrig="1080" w:dyaOrig="460" w14:anchorId="6D4FEAE4">
                                  <v:shape id="_x0000_i6852" type="#_x0000_t75" style="width:54pt;height:23.25pt" o:ole="">
                                    <v:imagedata r:id="rId981" o:title=""/>
                                  </v:shape>
                                  <o:OLEObject Type="Embed" ProgID="Equation.DSMT4" ShapeID="_x0000_i6852" DrawAspect="Content" ObjectID="_1689143062" r:id="rId982"/>
                                </w:object>
                              </w:r>
                              <w:r w:rsidRPr="00B05DE8">
                                <w:rPr>
                                  <w:rFonts w:ascii="Chu Van An" w:eastAsiaTheme="minorHAnsi" w:hAnsi="Chu Van An" w:cs="Chu Van An"/>
                                </w:rPr>
                                <w:t xml:space="preserve"> </w:t>
                              </w:r>
                              <w:r w:rsidRPr="00B05DE8">
                                <w:rPr>
                                  <w:rFonts w:ascii="Chu Van An" w:hAnsi="Chu Van An" w:cs="Chu Van An"/>
                                </w:rPr>
                                <w:t xml:space="preserve">thì điều kiện là </w:t>
                              </w:r>
                              <w:r w:rsidRPr="00C764B8">
                                <w:rPr>
                                  <w:rFonts w:eastAsiaTheme="minorHAnsi"/>
                                  <w:position w:val="-6"/>
                                </w:rPr>
                                <w:object w:dxaOrig="560" w:dyaOrig="279" w14:anchorId="2DF33007">
                                  <v:shape id="_x0000_i6853" type="#_x0000_t75" style="width:27.75pt;height:14.25pt" o:ole="">
                                    <v:imagedata r:id="rId983" o:title=""/>
                                  </v:shape>
                                  <o:OLEObject Type="Embed" ProgID="Equation.DSMT4" ShapeID="_x0000_i6853" DrawAspect="Content" ObjectID="_1689143063" r:id="rId984"/>
                                </w:object>
                              </w:r>
                              <w:r w:rsidRPr="00B05DE8">
                                <w:rPr>
                                  <w:rFonts w:eastAsiaTheme="minorHAnsi"/>
                                </w:rPr>
                                <w:t xml:space="preserve"> </w:t>
                              </w:r>
                              <m:oMath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Chu Van An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</w:rPr>
                                      <m:t>A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 w:cs="Chu Van An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Chu Van An"/>
                                  </w:rPr>
                                  <m:t>+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Chu Van An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</w:rPr>
                                      <m:t>B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 w:cs="Chu Van An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Chu Van An"/>
                                  </w:rPr>
                                  <m:t>=0⇔A=B=0.</m:t>
                                </m:r>
                              </m:oMath>
                              <w:r w:rsidRPr="00B05DE8">
                                <w:rPr>
                                  <w:rFonts w:ascii="Chu Van An" w:hAnsi="Chu Van An" w:cs="Chu Van An"/>
                                  <w:lang w:val="vi-VN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53272939" name="Group 553272939"/>
                        <wpg:cNvGrpSpPr/>
                        <wpg:grpSpPr>
                          <a:xfrm>
                            <a:off x="150812" y="0"/>
                            <a:ext cx="5078412" cy="571533"/>
                            <a:chOff x="150812" y="0"/>
                            <a:chExt cx="5078715" cy="571533"/>
                          </a:xfrm>
                        </wpg:grpSpPr>
                        <wpg:grpSp>
                          <wpg:cNvPr id="553272940" name="Group 553272940"/>
                          <wpg:cNvGrpSpPr/>
                          <wpg:grpSpPr>
                            <a:xfrm>
                              <a:off x="150812" y="0"/>
                              <a:ext cx="5078715" cy="485775"/>
                              <a:chOff x="150812" y="0"/>
                              <a:chExt cx="5078715" cy="485775"/>
                            </a:xfrm>
                          </wpg:grpSpPr>
                          <wpg:grpSp>
                            <wpg:cNvPr id="553272941" name="Group 553272941"/>
                            <wpg:cNvGrpSpPr/>
                            <wpg:grpSpPr>
                              <a:xfrm>
                                <a:off x="184077" y="0"/>
                                <a:ext cx="5045450" cy="485775"/>
                                <a:chOff x="184077" y="0"/>
                                <a:chExt cx="5045450" cy="485775"/>
                              </a:xfrm>
                            </wpg:grpSpPr>
                            <wps:wsp>
                              <wps:cNvPr id="553272942" name="Rectangle: Single Corner Snipped 553272942"/>
                              <wps:cNvSpPr/>
                              <wps:spPr>
                                <a:xfrm>
                                  <a:off x="184077" y="38090"/>
                                  <a:ext cx="5045450" cy="447555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53272943" name="Group 553272943"/>
                              <wpg:cNvGrpSpPr/>
                              <wpg:grpSpPr>
                                <a:xfrm>
                                  <a:off x="1502180" y="0"/>
                                  <a:ext cx="3479683" cy="485775"/>
                                  <a:chOff x="1502180" y="0"/>
                                  <a:chExt cx="3479683" cy="485775"/>
                                </a:xfrm>
                              </wpg:grpSpPr>
                              <wpg:grpSp>
                                <wpg:cNvPr id="553272944" name="Group 553272944"/>
                                <wpg:cNvGrpSpPr/>
                                <wpg:grpSpPr>
                                  <a:xfrm>
                                    <a:off x="1611714" y="83020"/>
                                    <a:ext cx="3370149" cy="390937"/>
                                    <a:chOff x="1611714" y="83020"/>
                                    <a:chExt cx="3370149" cy="390937"/>
                                  </a:xfrm>
                                </wpg:grpSpPr>
                                <wps:wsp>
                                  <wps:cNvPr id="553272945" name="Arrow: Chevron 553272945"/>
                                  <wps:cNvSpPr/>
                                  <wps:spPr>
                                    <a:xfrm>
                                      <a:off x="1760712" y="83020"/>
                                      <a:ext cx="3221151" cy="26403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9BB3266" w14:textId="77777777" w:rsidR="00B05DE8" w:rsidRPr="00470D7A" w:rsidRDefault="00B05DE8" w:rsidP="00B05DE8">
                                        <w:pPr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470D7A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w:t xml:space="preserve">Phương trình chứa căn thức bậc hai </w:t>
                                        </w:r>
                                      </w:p>
                                      <w:p w14:paraId="44D4CE11" w14:textId="77777777" w:rsidR="00655465" w:rsidRPr="007B662A" w:rsidRDefault="00655465" w:rsidP="00655465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553272946" name="Group 553272946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553272947" name="Freeform: Shape 553272947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553272948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2F247EE" w14:textId="77777777" w:rsidR="00655465" w:rsidRPr="006D5D08" w:rsidRDefault="00655465" w:rsidP="00655465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  <w:r w:rsidRPr="006D5D08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Viết phương trình đường thẳng </w:t>
                                          </w: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>dạng cơ bản</w:t>
                                          </w:r>
                                        </w:p>
                                        <w:p w14:paraId="13BE4291" w14:textId="77777777" w:rsidR="00655465" w:rsidRDefault="00655465" w:rsidP="00655465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553272949" name="Group 553272949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553272950" name="Freeform: Shape 553272950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553272951" name="Flowchart: Terminator 553272951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553272952" name="Flowchart: Direct Access Storage 553272952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53272953" name="Group 553272953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53272954" name="Flowchart: Preparation 55327295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327295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50C64A2" w14:textId="22B80239" w:rsidR="00655465" w:rsidRDefault="00655465" w:rsidP="00655465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357D32" id="_x0000_s1142" style="width:515.5pt;height:318.75pt;mso-position-horizontal-relative:char;mso-position-vertical-relative:line" coordsize="65471,39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">
                <v:shape id="Rectangle: Diagonal Corners Rounded 1" o:spid="_x0000_s1143" style="position:absolute;top:2603;width:65471;height:3673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264091;6547104,3638265;6532329,3673048;112179,3673048;0,3408957;0,34783;14775,0" o:connectangles="0,0,0,0,0,0,0,0,0" textboxrect="0,0,6435090,1533525"/>
                  <v:textbox>
                    <w:txbxContent>
                      <w:p w14:paraId="2DFC807B" w14:textId="77777777" w:rsidR="00655465" w:rsidRDefault="00655465" w:rsidP="0065546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6586587A" w14:textId="27087AB9" w:rsidR="00B05DE8" w:rsidRPr="00AB39A3" w:rsidRDefault="00655465" w:rsidP="00B05DE8">
                        <w:pPr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97729B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97729B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97729B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 </w:t>
                        </w:r>
                        <w:r w:rsidR="00B05DE8" w:rsidRPr="00AB39A3">
                          <w:rPr>
                            <w:rFonts w:ascii="Chu Van An" w:hAnsi="Chu Van An" w:cs="Chu Van An"/>
                          </w:rPr>
                          <w:t>Để làm mất căn bậc hai ta thường dùng phép bình phương hoặc đặt ẩn phụ.</w:t>
                        </w:r>
                      </w:p>
                      <w:p w14:paraId="6DFD3BA6" w14:textId="77777777" w:rsidR="00B05DE8" w:rsidRPr="00C764B8" w:rsidRDefault="00B05DE8" w:rsidP="00B05DE8">
                        <w:pPr>
                          <w:ind w:left="426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C764B8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  <w:lang w:val="nl-NL"/>
                          </w:rPr>
                          <w:sym w:font="Wingdings" w:char="F0B2"/>
                        </w:r>
                        <w:r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  <w:lang w:val="nl-NL"/>
                          </w:rPr>
                          <w:t xml:space="preserve"> </w:t>
                        </w:r>
                        <w:r w:rsidRPr="00C764B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Ngoài hai cách đã nêu trên ta còn có thể dùng một trong các dạng sau.</w:t>
                        </w:r>
                      </w:p>
                      <w:p w14:paraId="26E64EC2" w14:textId="77777777" w:rsidR="00B05DE8" w:rsidRPr="00C764B8" w:rsidRDefault="00B05DE8" w:rsidP="00C474C4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tabs>
                            <w:tab w:val="left" w:pos="1134"/>
                          </w:tabs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C764B8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  <w:t xml:space="preserve">Dạng </w:t>
                        </w:r>
                        <w:r w:rsidRPr="00C764B8">
                          <w:rPr>
                            <w:rFonts w:ascii="Segoe UI Symbol" w:eastAsia="Yu Gothic Medium" w:hAnsi="Segoe UI Symbol" w:cs="Segoe UI Symbol"/>
                            <w:b/>
                            <w:bCs/>
                            <w:color w:val="0000CC"/>
                          </w:rPr>
                          <w:t>➀</w:t>
                        </w:r>
                        <w:r w:rsidRPr="00C764B8">
                          <w:rPr>
                            <w:rFonts w:ascii="Chu Van An" w:hAnsi="Chu Van An" w:cs="Chu Van An"/>
                          </w:rPr>
                          <w:t xml:space="preserve">. </w:t>
                        </w:r>
                        <w:r w:rsidRPr="00C764B8">
                          <w:rPr>
                            <w:rFonts w:ascii="Chu Van An" w:eastAsiaTheme="minorHAnsi" w:hAnsi="Chu Van An" w:cs="Chu Van An"/>
                            <w:position w:val="-40"/>
                          </w:rPr>
                          <w:object w:dxaOrig="4520" w:dyaOrig="920" w14:anchorId="331C14B2">
                            <v:shape id="_x0000_i6849" type="#_x0000_t75" style="width:226.5pt;height:46.5pt" o:ole="">
                              <v:imagedata r:id="rId975" o:title=""/>
                            </v:shape>
                            <o:OLEObject Type="Embed" ProgID="Equation.DSMT4" ShapeID="_x0000_i6849" DrawAspect="Content" ObjectID="_1689143059" r:id="rId985"/>
                          </w:object>
                        </w:r>
                        <w:r w:rsidRPr="00C764B8">
                          <w:rPr>
                            <w:rFonts w:ascii="Chu Van An" w:eastAsiaTheme="minorHAnsi" w:hAnsi="Chu Van An" w:cs="Chu Van An"/>
                          </w:rPr>
                          <w:t xml:space="preserve"> </w:t>
                        </w:r>
                      </w:p>
                      <w:p w14:paraId="6C684144" w14:textId="77777777" w:rsidR="00B05DE8" w:rsidRPr="00C764B8" w:rsidRDefault="00B05DE8" w:rsidP="00C474C4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tabs>
                            <w:tab w:val="left" w:pos="1134"/>
                          </w:tabs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C764B8">
                          <w:rPr>
                            <w:rFonts w:ascii="Chu Van An" w:hAnsi="Chu Van An" w:cs="Chu Van An"/>
                          </w:rPr>
                          <w:t>D</w:t>
                        </w:r>
                        <w:r w:rsidRPr="00C764B8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  <w:t xml:space="preserve">ạng </w:t>
                        </w:r>
                        <w:r w:rsidRPr="00C764B8">
                          <w:rPr>
                            <w:rFonts w:ascii="Segoe UI Symbol" w:eastAsia="Yu Gothic Medium" w:hAnsi="Segoe UI Symbol" w:cs="Segoe UI Symbol"/>
                            <w:b/>
                            <w:bCs/>
                            <w:color w:val="0000CC"/>
                          </w:rPr>
                          <w:t>➁</w:t>
                        </w:r>
                        <w:r w:rsidRPr="00C764B8">
                          <w:rPr>
                            <w:rFonts w:ascii="Chu Van An" w:hAnsi="Chu Van An" w:cs="Chu Van An"/>
                          </w:rPr>
                          <w:t xml:space="preserve">. </w:t>
                        </w:r>
                        <w:r w:rsidRPr="00C764B8">
                          <w:rPr>
                            <w:rFonts w:ascii="Chu Van An" w:eastAsiaTheme="minorHAnsi" w:hAnsi="Chu Van An" w:cs="Chu Van An"/>
                            <w:position w:val="-44"/>
                          </w:rPr>
                          <w:object w:dxaOrig="3620" w:dyaOrig="999" w14:anchorId="5752CD6D">
                            <v:shape id="_x0000_i6903" type="#_x0000_t75" style="width:180.75pt;height:50.25pt" o:ole="">
                              <v:imagedata r:id="rId977" o:title=""/>
                            </v:shape>
                            <o:OLEObject Type="Embed" ProgID="Equation.DSMT4" ShapeID="_x0000_i6903" DrawAspect="Content" ObjectID="_1689143060" r:id="rId986"/>
                          </w:object>
                        </w:r>
                        <w:r w:rsidRPr="00C764B8">
                          <w:rPr>
                            <w:rFonts w:ascii="Chu Van An" w:eastAsiaTheme="minorHAnsi" w:hAnsi="Chu Van An" w:cs="Chu Van An"/>
                          </w:rPr>
                          <w:t xml:space="preserve"> </w:t>
                        </w:r>
                      </w:p>
                      <w:p w14:paraId="769CB0E8" w14:textId="77777777" w:rsidR="00B05DE8" w:rsidRPr="00C764B8" w:rsidRDefault="00B05DE8" w:rsidP="00C474C4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tabs>
                            <w:tab w:val="left" w:pos="1134"/>
                          </w:tabs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C764B8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  <w:t xml:space="preserve">Dạng </w:t>
                        </w:r>
                        <w:r w:rsidRPr="00C764B8">
                          <w:rPr>
                            <w:rFonts w:ascii="Segoe UI Symbol" w:eastAsia="Yu Gothic Medium" w:hAnsi="Segoe UI Symbol" w:cs="Segoe UI Symbol"/>
                            <w:b/>
                            <w:bCs/>
                            <w:color w:val="0000CC"/>
                          </w:rPr>
                          <w:t>➂</w:t>
                        </w:r>
                        <w:r w:rsidRPr="00C764B8">
                          <w:rPr>
                            <w:rFonts w:ascii="Chu Van An" w:hAnsi="Chu Van An" w:cs="Chu Van An"/>
                          </w:rPr>
                          <w:t xml:space="preserve">. </w:t>
                        </w:r>
                        <w:r w:rsidRPr="00C764B8">
                          <w:rPr>
                            <w:rFonts w:ascii="Chu Van An" w:eastAsiaTheme="minorHAnsi" w:hAnsi="Chu Van An" w:cs="Chu Van An"/>
                            <w:position w:val="-42"/>
                          </w:rPr>
                          <w:object w:dxaOrig="6600" w:dyaOrig="960" w14:anchorId="1E9FA37E">
                            <v:shape id="_x0000_i6904" type="#_x0000_t75" style="width:330pt;height:48pt" o:ole="">
                              <v:imagedata r:id="rId979" o:title=""/>
                            </v:shape>
                            <o:OLEObject Type="Embed" ProgID="Equation.DSMT4" ShapeID="_x0000_i6904" DrawAspect="Content" ObjectID="_1689143061" r:id="rId987"/>
                          </w:object>
                        </w:r>
                        <w:r w:rsidRPr="00C764B8">
                          <w:rPr>
                            <w:rFonts w:ascii="Chu Van An" w:eastAsiaTheme="minorHAnsi" w:hAnsi="Chu Van An" w:cs="Chu Van An"/>
                          </w:rPr>
                          <w:t xml:space="preserve"> </w:t>
                        </w:r>
                      </w:p>
                      <w:p w14:paraId="743BA100" w14:textId="77777777" w:rsidR="00B05DE8" w:rsidRPr="00BA448A" w:rsidRDefault="00B05DE8" w:rsidP="00C474C4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spacing w:after="0" w:line="240" w:lineRule="auto"/>
                          <w:ind w:left="1748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BA448A">
                          <w:rPr>
                            <w:rFonts w:ascii="Chu Van An" w:hAnsi="Chu Van An" w:cs="Chu Van An"/>
                          </w:rPr>
                          <w:t>Đến đây đưa về dạng 2.</w:t>
                        </w:r>
                      </w:p>
                      <w:p w14:paraId="2E9C6C6B" w14:textId="77777777" w:rsidR="00B05DE8" w:rsidRPr="00BA448A" w:rsidRDefault="00B05DE8" w:rsidP="00C474C4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spacing w:after="0" w:line="240" w:lineRule="auto"/>
                          <w:ind w:left="1748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BA448A">
                          <w:rPr>
                            <w:rFonts w:ascii="Chu Van An" w:hAnsi="Chu Van An" w:cs="Chu Van An"/>
                            <w:i/>
                          </w:rPr>
                          <w:t xml:space="preserve">Chú ý. </w:t>
                        </w:r>
                        <w:r w:rsidRPr="00BA448A">
                          <w:rPr>
                            <w:rFonts w:ascii="Chu Van An" w:hAnsi="Chu Van An" w:cs="Chu Van An"/>
                          </w:rPr>
                          <w:t>Chú ý phép bình phương thường đưa về phương trình hệ quả nên sau khi giải cần thử nghiệm để chọn nghiệm.</w:t>
                        </w:r>
                      </w:p>
                      <w:p w14:paraId="58B288B7" w14:textId="169C2C6E" w:rsidR="00B05DE8" w:rsidRPr="00B05DE8" w:rsidRDefault="00B05DE8" w:rsidP="00C474C4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ind w:left="1134" w:hanging="11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B05DE8">
                          <w:rPr>
                            <w:rFonts w:ascii="Chu Van An" w:hAnsi="Chu Van An" w:cs="Chu Van An"/>
                          </w:rPr>
                          <w:t xml:space="preserve">Nếu đặt </w:t>
                        </w:r>
                        <w:r w:rsidRPr="00C764B8">
                          <w:rPr>
                            <w:rFonts w:eastAsiaTheme="minorHAnsi"/>
                            <w:position w:val="-16"/>
                          </w:rPr>
                          <w:object w:dxaOrig="1080" w:dyaOrig="460" w14:anchorId="6D4FEAE4">
                            <v:shape id="_x0000_i6852" type="#_x0000_t75" style="width:54pt;height:23.25pt" o:ole="">
                              <v:imagedata r:id="rId981" o:title=""/>
                            </v:shape>
                            <o:OLEObject Type="Embed" ProgID="Equation.DSMT4" ShapeID="_x0000_i6852" DrawAspect="Content" ObjectID="_1689143062" r:id="rId988"/>
                          </w:object>
                        </w:r>
                        <w:r w:rsidRPr="00B05DE8">
                          <w:rPr>
                            <w:rFonts w:ascii="Chu Van An" w:eastAsiaTheme="minorHAnsi" w:hAnsi="Chu Van An" w:cs="Chu Van An"/>
                          </w:rPr>
                          <w:t xml:space="preserve"> </w:t>
                        </w:r>
                        <w:r w:rsidRPr="00B05DE8">
                          <w:rPr>
                            <w:rFonts w:ascii="Chu Van An" w:hAnsi="Chu Van An" w:cs="Chu Van An"/>
                          </w:rPr>
                          <w:t xml:space="preserve">thì điều kiện là </w:t>
                        </w:r>
                        <w:r w:rsidRPr="00C764B8">
                          <w:rPr>
                            <w:rFonts w:eastAsiaTheme="minorHAnsi"/>
                            <w:position w:val="-6"/>
                          </w:rPr>
                          <w:object w:dxaOrig="560" w:dyaOrig="279" w14:anchorId="2DF33007">
                            <v:shape id="_x0000_i6853" type="#_x0000_t75" style="width:27.75pt;height:14.25pt" o:ole="">
                              <v:imagedata r:id="rId983" o:title=""/>
                            </v:shape>
                            <o:OLEObject Type="Embed" ProgID="Equation.DSMT4" ShapeID="_x0000_i6853" DrawAspect="Content" ObjectID="_1689143063" r:id="rId989"/>
                          </w:object>
                        </w:r>
                        <w:r w:rsidRPr="00B05DE8">
                          <w:rPr>
                            <w:rFonts w:eastAsiaTheme="minorHAnsi"/>
                          </w:rPr>
                          <w:t xml:space="preserve"> 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 w:cs="Chu Van A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 w:cs="Chu Van An"/>
                                </w:rPr>
                                <m:t>A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 w:cs="Chu Van An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 w:cs="Chu Van An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 w:cs="Chu Van An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 w:cs="Chu Van An"/>
                                </w:rPr>
                                <m:t>B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 w:cs="Chu Van An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 w:cs="Chu Van An"/>
                            </w:rPr>
                            <m:t>=0⇔A=B=0.</m:t>
                          </m:r>
                        </m:oMath>
                        <w:r w:rsidRPr="00B05DE8">
                          <w:rPr>
                            <w:rFonts w:ascii="Chu Van An" w:hAnsi="Chu Van An" w:cs="Chu Van An"/>
                            <w:lang w:val="vi-VN"/>
                          </w:rPr>
                          <w:t xml:space="preserve"> </w:t>
                        </w:r>
                      </w:p>
                    </w:txbxContent>
                  </v:textbox>
                </v:shape>
                <v:group id="Group 553272939" o:spid="_x0000_s1144" style="position:absolute;left:1508;width:50784;height:5715" coordorigin="1508" coordsize="50787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">
                  <v:group id="Group 553272940" o:spid="_x0000_s1145" style="position:absolute;left:1508;width:50787;height:4857" coordorigin="1508" coordsize="5078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">
                    <v:group id="Group 553272941" o:spid="_x0000_s1146" style="position:absolute;left:1840;width:50455;height:4857" coordorigin="1840" coordsize="5045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">
                      <v:shape id="Rectangle: Single Corner Snipped 553272942" o:spid="_x0000_s1147" style="position:absolute;left:1840;top:380;width:50455;height:4476;visibility:visible;mso-wrap-style:square;v-text-anchor:middle" coordsize="5045450,447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" path="m,l4890726,r154724,154724l5045450,447555,,447555,,xe" fillcolor="#efddf6 [663]" stroked="f" strokeweight="1.25pt">
                        <v:fill r:id="rId124" o:title="" color2="#fffff7" type="pattern"/>
                        <v:path arrowok="t" o:connecttype="custom" o:connectlocs="0,0;4890726,0;5045450,154724;5045450,447555;0,447555;0,0" o:connectangles="0,0,0,0,0,0"/>
                      </v:shape>
                      <v:group id="Group 553272943" o:spid="_x0000_s1148" style="position:absolute;left:15021;width:34797;height:4857" coordorigin="15021" coordsize="3479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">
                        <v:group id="Group 553272944" o:spid="_x0000_s1149" style="position:absolute;left:16117;top:830;width:33701;height:3909" coordorigin="16117,830" coordsize="33701,3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">
                          <v:shape id="Arrow: Chevron 553272945" o:spid="_x0000_s1150" type="#_x0000_t55" style="position:absolute;left:17607;top:830;width:32211;height:26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" adj="21221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9BB3266" w14:textId="77777777" w:rsidR="00B05DE8" w:rsidRPr="00470D7A" w:rsidRDefault="00B05DE8" w:rsidP="00B05DE8">
                                  <w:pPr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470D7A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  <w:lang w:val="vi-VN"/>
                                    </w:rPr>
                                    <w:t xml:space="preserve">Phương trình chứa căn thức bậc hai </w:t>
                                  </w:r>
                                </w:p>
                                <w:p w14:paraId="44D4CE11" w14:textId="77777777" w:rsidR="00655465" w:rsidRPr="007B662A" w:rsidRDefault="00655465" w:rsidP="00655465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553272946" o:spid="_x0000_s115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">
                            <v:shape id="Freeform: Shape 553272947" o:spid="_x0000_s115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" filled="f" stroked="f">
                              <v:textbox>
                                <w:txbxContent>
                                  <w:p w14:paraId="32F247EE" w14:textId="77777777" w:rsidR="00655465" w:rsidRPr="006D5D08" w:rsidRDefault="00655465" w:rsidP="00655465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  <w:r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Viết phương trình đường thẳng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dạng cơ bản</w:t>
                                    </w:r>
                                  </w:p>
                                  <w:p w14:paraId="13BE4291" w14:textId="77777777" w:rsidR="00655465" w:rsidRDefault="00655465" w:rsidP="00655465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553272949" o:spid="_x0000_s115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">
                          <v:shape id="Freeform: Shape 553272950" o:spid="_x0000_s115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553272951" o:spid="_x0000_s115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553272952" o:spid="_x0000_s115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553272953" o:spid="_x0000_s1158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">
                    <v:shape id="Flowchart: Preparation 553272954" o:spid="_x0000_s115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0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" filled="f" stroked="f">
                      <v:shadow on="t" color="black" opacity="20971f" offset="0,2.2pt"/>
                      <v:textbox>
                        <w:txbxContent>
                          <w:p w14:paraId="050C64A2" w14:textId="22B80239" w:rsidR="00655465" w:rsidRDefault="00655465" w:rsidP="00655465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EA2ADA3" w14:textId="6C9013A5" w:rsidR="00655465" w:rsidRPr="002758F1" w:rsidRDefault="00655465" w:rsidP="002758F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758F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234E00D" w14:textId="77777777" w:rsidR="001647D3" w:rsidRPr="002758F1" w:rsidRDefault="001647D3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1: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color w:val="000000"/>
          <w:sz w:val="24"/>
          <w:szCs w:val="24"/>
        </w:rPr>
        <w:t xml:space="preserve">Nghiệm của phương trình </w:t>
      </w:r>
      <w:r w:rsidRPr="002758F1">
        <w:rPr>
          <w:rFonts w:ascii="Chu Van An" w:hAnsi="Chu Van An" w:cs="Chu Van An"/>
          <w:position w:val="-8"/>
          <w:sz w:val="24"/>
          <w:szCs w:val="24"/>
        </w:rPr>
        <w:object w:dxaOrig="1640" w:dyaOrig="360" w14:anchorId="2CC683D4">
          <v:shape id="_x0000_i7035" type="#_x0000_t75" style="width:81.75pt;height:18pt" o:ole="">
            <v:imagedata r:id="rId990" o:title=""/>
          </v:shape>
          <o:OLEObject Type="Embed" ProgID="Equation.DSMT4" ShapeID="_x0000_i7035" DrawAspect="Content" ObjectID="_1689142600" r:id="rId991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 xml:space="preserve"> là</w:t>
      </w:r>
    </w:p>
    <w:p w14:paraId="01843CFA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lastRenderedPageBreak/>
        <w:tab/>
        <w:t xml:space="preserve">A.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600" w:dyaOrig="620" w14:anchorId="56BC16D5">
          <v:shape id="_x0000_i7036" type="#_x0000_t75" style="width:30pt;height:30.75pt" o:ole="">
            <v:imagedata r:id="rId992" o:title=""/>
          </v:shape>
          <o:OLEObject Type="Embed" ProgID="Equation.DSMT4" ShapeID="_x0000_i7036" DrawAspect="Content" ObjectID="_1689142601" r:id="rId99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600" w:dyaOrig="620" w14:anchorId="08C4D9C6">
          <v:shape id="_x0000_i7037" type="#_x0000_t75" style="width:30pt;height:30.75pt" o:ole="">
            <v:imagedata r:id="rId994" o:title=""/>
          </v:shape>
          <o:OLEObject Type="Embed" ProgID="Equation.DSMT4" ShapeID="_x0000_i7037" DrawAspect="Content" ObjectID="_1689142602" r:id="rId995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600" w:dyaOrig="620" w14:anchorId="02E34618">
          <v:shape id="_x0000_i7038" type="#_x0000_t75" style="width:30pt;height:30.75pt" o:ole="">
            <v:imagedata r:id="rId996" o:title=""/>
          </v:shape>
          <o:OLEObject Type="Embed" ProgID="Equation.DSMT4" ShapeID="_x0000_i7038" DrawAspect="Content" ObjectID="_1689142603" r:id="rId997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600" w:dyaOrig="620" w14:anchorId="6404ACEE">
          <v:shape id="_x0000_i7039" type="#_x0000_t75" style="width:30pt;height:30.75pt" o:ole="">
            <v:imagedata r:id="rId998" o:title=""/>
          </v:shape>
          <o:OLEObject Type="Embed" ProgID="Equation.DSMT4" ShapeID="_x0000_i7039" DrawAspect="Content" ObjectID="_1689142604" r:id="rId999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923E5A9" w14:textId="77777777" w:rsidR="001647D3" w:rsidRPr="002758F1" w:rsidRDefault="001647D3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12E6FFF" w14:textId="77777777" w:rsidR="001647D3" w:rsidRPr="002758F1" w:rsidRDefault="001647D3" w:rsidP="002758F1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6D8B4248" w14:textId="77777777" w:rsidR="001647D3" w:rsidRPr="002758F1" w:rsidRDefault="001647D3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color w:val="000000"/>
          <w:sz w:val="24"/>
          <w:szCs w:val="24"/>
        </w:rPr>
        <w:t xml:space="preserve">Thay các nghiệm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00" w:dyaOrig="220" w14:anchorId="226B18BB">
          <v:shape id="_x0000_i7040" type="#_x0000_t75" style="width:9.75pt;height:11.25pt" o:ole="">
            <v:imagedata r:id="rId1000" o:title=""/>
          </v:shape>
          <o:OLEObject Type="Embed" ProgID="Equation.DSMT4" ShapeID="_x0000_i7040" DrawAspect="Content" ObjectID="_1689142605" r:id="rId1001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vào phương trình thấy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600" w:dyaOrig="620" w14:anchorId="01A0887E">
          <v:shape id="_x0000_i7041" type="#_x0000_t75" style="width:30pt;height:30.75pt" o:ole="">
            <v:imagedata r:id="rId1002" o:title=""/>
          </v:shape>
          <o:OLEObject Type="Embed" ProgID="Equation.DSMT4" ShapeID="_x0000_i7041" DrawAspect="Content" ObjectID="_1689142606" r:id="rId1003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 nghiệm.</w:t>
      </w:r>
    </w:p>
    <w:p w14:paraId="127AAA4A" w14:textId="77777777" w:rsidR="001647D3" w:rsidRPr="002758F1" w:rsidRDefault="001647D3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2: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Giải phương trình </w:t>
      </w:r>
      <w:r w:rsidRPr="002758F1">
        <w:rPr>
          <w:rFonts w:ascii="Chu Van An" w:hAnsi="Chu Van An" w:cs="Chu Van An"/>
          <w:position w:val="-8"/>
          <w:sz w:val="24"/>
          <w:szCs w:val="24"/>
        </w:rPr>
        <w:object w:dxaOrig="1500" w:dyaOrig="360" w14:anchorId="06A0F2FD">
          <v:shape id="_x0000_i7042" type="#_x0000_t75" style="width:75pt;height:18pt" o:ole="">
            <v:imagedata r:id="rId1004" o:title=""/>
          </v:shape>
          <o:OLEObject Type="Embed" ProgID="Equation.DSMT4" ShapeID="_x0000_i7042" DrawAspect="Content" ObjectID="_1689142607" r:id="rId100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ta có tập nghiệm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225" w:dyaOrig="270" w14:anchorId="679683A3">
          <v:shape id="_x0000_i7043" type="#_x0000_t75" style="width:11.25pt;height:13.5pt" o:ole="">
            <v:imagedata r:id="rId1006" o:title=""/>
          </v:shape>
          <o:OLEObject Type="Embed" ProgID="Equation.DSMT4" ShapeID="_x0000_i7043" DrawAspect="Content" ObjectID="_1689142608" r:id="rId100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</w:t>
      </w:r>
    </w:p>
    <w:p w14:paraId="06E387B8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945" w:dyaOrig="405" w14:anchorId="1445049A">
          <v:shape id="_x0000_i7044" type="#_x0000_t75" style="width:47.25pt;height:20.25pt" o:ole="">
            <v:imagedata r:id="rId1008" o:title=""/>
          </v:shape>
          <o:OLEObject Type="Embed" ProgID="Equation.DSMT4" ShapeID="_x0000_i7044" DrawAspect="Content" ObjectID="_1689142609" r:id="rId1009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60" w:dyaOrig="285" w14:anchorId="36CE5041">
          <v:shape id="_x0000_i7045" type="#_x0000_t75" style="width:33pt;height:14.25pt" o:ole="">
            <v:imagedata r:id="rId1010" o:title=""/>
          </v:shape>
          <o:OLEObject Type="Embed" ProgID="Equation.DSMT4" ShapeID="_x0000_i7045" DrawAspect="Content" ObjectID="_1689142610" r:id="rId1011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780" w:dyaOrig="405" w14:anchorId="23E98BF5">
          <v:shape id="_x0000_i7046" type="#_x0000_t75" style="width:39pt;height:20.25pt" o:ole="">
            <v:imagedata r:id="rId1012" o:title=""/>
          </v:shape>
          <o:OLEObject Type="Embed" ProgID="Equation.DSMT4" ShapeID="_x0000_i7046" DrawAspect="Content" ObjectID="_1689142611" r:id="rId101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990" w:dyaOrig="405" w14:anchorId="51AAEE46">
          <v:shape id="_x0000_i7047" type="#_x0000_t75" style="width:49.5pt;height:20.25pt" o:ole="">
            <v:imagedata r:id="rId1014" o:title=""/>
          </v:shape>
          <o:OLEObject Type="Embed" ProgID="Equation.DSMT4" ShapeID="_x0000_i7047" DrawAspect="Content" ObjectID="_1689142612" r:id="rId1015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1DA3F1C" w14:textId="77777777" w:rsidR="001647D3" w:rsidRPr="002758F1" w:rsidRDefault="001647D3" w:rsidP="002758F1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CB407E4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2758F1">
        <w:rPr>
          <w:rFonts w:ascii="Chu Van An" w:hAnsi="Chu Van An" w:cs="Chu Van An"/>
          <w:b/>
          <w:color w:val="0000CC"/>
          <w:sz w:val="24"/>
          <w:szCs w:val="24"/>
        </w:rPr>
        <w:t>Chọn C</w:t>
      </w:r>
    </w:p>
    <w:p w14:paraId="719F6CD3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Ta có </w:t>
      </w:r>
      <w:r w:rsidRPr="002758F1">
        <w:rPr>
          <w:rFonts w:ascii="Chu Van An" w:hAnsi="Chu Van An" w:cs="Chu Van An"/>
          <w:position w:val="-36"/>
          <w:sz w:val="24"/>
          <w:szCs w:val="24"/>
        </w:rPr>
        <w:object w:dxaOrig="3525" w:dyaOrig="840" w14:anchorId="2583DD15">
          <v:shape id="_x0000_i7048" type="#_x0000_t75" style="width:176.25pt;height:42pt" o:ole="">
            <v:imagedata r:id="rId1016" o:title=""/>
          </v:shape>
          <o:OLEObject Type="Embed" ProgID="Equation.DSMT4" ShapeID="_x0000_i7048" DrawAspect="Content" ObjectID="_1689142613" r:id="rId1017"/>
        </w:object>
      </w:r>
    </w:p>
    <w:p w14:paraId="0C1EC0EF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50"/>
          <w:sz w:val="24"/>
          <w:szCs w:val="24"/>
        </w:rPr>
        <w:object w:dxaOrig="3885" w:dyaOrig="1125" w14:anchorId="4EC52673">
          <v:shape id="_x0000_i7049" type="#_x0000_t75" style="width:194.25pt;height:56.25pt" o:ole="">
            <v:imagedata r:id="rId1018" o:title=""/>
          </v:shape>
          <o:OLEObject Type="Embed" ProgID="Equation.DSMT4" ShapeID="_x0000_i7049" DrawAspect="Content" ObjectID="_1689142614" r:id="rId1019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12DC420E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Vậy phương trình có tập nghiệm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765" w:dyaOrig="420" w14:anchorId="7C60EFFA">
          <v:shape id="_x0000_i7050" type="#_x0000_t75" style="width:38.25pt;height:21pt" o:ole="">
            <v:imagedata r:id="rId1020" o:title=""/>
          </v:shape>
          <o:OLEObject Type="Embed" ProgID="Equation.DSMT4" ShapeID="_x0000_i7050" DrawAspect="Content" ObjectID="_1689142615" r:id="rId1021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26DED387" w14:textId="77777777" w:rsidR="001647D3" w:rsidRPr="002758F1" w:rsidRDefault="001647D3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3: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Số nghiệm của phương trình </w:t>
      </w:r>
      <w:r w:rsidRPr="002758F1">
        <w:rPr>
          <w:rFonts w:ascii="Chu Van An" w:hAnsi="Chu Van An" w:cs="Chu Van An"/>
          <w:position w:val="-8"/>
          <w:sz w:val="24"/>
          <w:szCs w:val="24"/>
          <w:lang w:eastAsia="x-none"/>
        </w:rPr>
        <w:object w:dxaOrig="1175" w:dyaOrig="357" w14:anchorId="2DE340BC">
          <v:shape id="_x0000_i7051" type="#_x0000_t75" style="width:58.5pt;height:18pt" o:ole="">
            <v:imagedata r:id="rId1022" o:title=""/>
          </v:shape>
          <o:OLEObject Type="Embed" ProgID="Equation.DSMT4" ShapeID="_x0000_i7051" DrawAspect="Content" ObjectID="_1689142616" r:id="rId1023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</w:t>
      </w:r>
    </w:p>
    <w:p w14:paraId="4D659D9C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758F1">
        <w:rPr>
          <w:rFonts w:ascii="Chu Van An" w:hAnsi="Chu Van An" w:cs="Chu Van An"/>
          <w:position w:val="-4"/>
          <w:sz w:val="24"/>
          <w:szCs w:val="24"/>
          <w:lang w:eastAsia="x-none"/>
        </w:rPr>
        <w:object w:dxaOrig="196" w:dyaOrig="253" w14:anchorId="023729F8">
          <v:shape id="_x0000_i7052" type="#_x0000_t75" style="width:9.75pt;height:12.75pt" o:ole="">
            <v:imagedata r:id="rId1024" o:title=""/>
          </v:shape>
          <o:OLEObject Type="Embed" ProgID="Equation.DSMT4" ShapeID="_x0000_i7052" DrawAspect="Content" ObjectID="_1689142617" r:id="rId1025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position w:val="-4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position w:val="-4"/>
          <w:sz w:val="24"/>
          <w:szCs w:val="24"/>
          <w:lang w:eastAsia="x-none"/>
        </w:rPr>
        <w:object w:dxaOrig="138" w:dyaOrig="253" w14:anchorId="1951AF04">
          <v:shape id="_x0000_i7053" type="#_x0000_t75" style="width:6.75pt;height:12.75pt" o:ole="">
            <v:imagedata r:id="rId1026" o:title=""/>
          </v:shape>
          <o:OLEObject Type="Embed" ProgID="Equation.DSMT4" ShapeID="_x0000_i7053" DrawAspect="Content" ObjectID="_1689142618" r:id="rId1027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84" w:dyaOrig="265" w14:anchorId="6DB3EE77">
          <v:shape id="_x0000_i7054" type="#_x0000_t75" style="width:9pt;height:13.5pt" o:ole="">
            <v:imagedata r:id="rId1028" o:title=""/>
          </v:shape>
          <o:OLEObject Type="Embed" ProgID="Equation.DSMT4" ShapeID="_x0000_i7054" DrawAspect="Content" ObjectID="_1689142619" r:id="rId1029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position w:val="-4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96" w:dyaOrig="265" w14:anchorId="2AD03D0C">
          <v:shape id="_x0000_i7055" type="#_x0000_t75" style="width:9.75pt;height:13.5pt" o:ole="">
            <v:imagedata r:id="rId1030" o:title=""/>
          </v:shape>
          <o:OLEObject Type="Embed" ProgID="Equation.DSMT4" ShapeID="_x0000_i7055" DrawAspect="Content" ObjectID="_1689142620" r:id="rId1031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E5C5305" w14:textId="77777777" w:rsidR="001647D3" w:rsidRPr="002758F1" w:rsidRDefault="001647D3" w:rsidP="002758F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6E9CF7E" w14:textId="77777777" w:rsidR="001647D3" w:rsidRPr="002758F1" w:rsidRDefault="001647D3" w:rsidP="002758F1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2758F1">
        <w:rPr>
          <w:rFonts w:ascii="Chu Van An" w:hAnsi="Chu Van An" w:cs="Chu Van An"/>
          <w:b/>
          <w:color w:val="0000CC"/>
          <w:sz w:val="24"/>
          <w:szCs w:val="24"/>
        </w:rPr>
        <w:t>Chọn A</w:t>
      </w:r>
    </w:p>
    <w:p w14:paraId="12C9E51A" w14:textId="77777777" w:rsidR="001647D3" w:rsidRPr="002758F1" w:rsidRDefault="001647D3" w:rsidP="002758F1">
      <w:pPr>
        <w:pStyle w:val="ListParagraph"/>
        <w:spacing w:line="240" w:lineRule="auto"/>
        <w:ind w:left="992"/>
        <w:rPr>
          <w:rFonts w:ascii="Chu Van An" w:hAnsi="Chu Van An" w:cs="Chu Van An"/>
          <w:position w:val="-12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Ta có </w:t>
      </w:r>
      <w:r w:rsidRPr="002758F1">
        <w:rPr>
          <w:rFonts w:ascii="Chu Van An" w:hAnsi="Chu Van An" w:cs="Chu Van An"/>
          <w:position w:val="-8"/>
          <w:sz w:val="24"/>
          <w:szCs w:val="24"/>
          <w:lang w:eastAsia="x-none"/>
        </w:rPr>
        <w:object w:dxaOrig="1175" w:dyaOrig="357" w14:anchorId="11C2CBE8">
          <v:shape id="_x0000_i7056" type="#_x0000_t75" style="width:58.5pt;height:18pt" o:ole="">
            <v:imagedata r:id="rId1022" o:title=""/>
          </v:shape>
          <o:OLEObject Type="Embed" ProgID="Equation.DSMT4" ShapeID="_x0000_i7056" DrawAspect="Content" ObjectID="_1689142621" r:id="rId1032"/>
        </w:object>
      </w:r>
      <w:r w:rsidRPr="002758F1">
        <w:rPr>
          <w:rFonts w:ascii="Chu Van An" w:hAnsi="Chu Van An" w:cs="Chu Van An"/>
          <w:position w:val="-32"/>
          <w:sz w:val="24"/>
          <w:szCs w:val="24"/>
          <w:lang w:eastAsia="x-none"/>
        </w:rPr>
        <w:object w:dxaOrig="1521" w:dyaOrig="749" w14:anchorId="79152EE3">
          <v:shape id="_x0000_i7057" type="#_x0000_t75" style="width:76.5pt;height:37.5pt" o:ole="">
            <v:imagedata r:id="rId1033" o:title=""/>
          </v:shape>
          <o:OLEObject Type="Embed" ProgID="Equation.DSMT4" ShapeID="_x0000_i7057" DrawAspect="Content" ObjectID="_1689142622" r:id="rId1034"/>
        </w:object>
      </w:r>
      <w:r w:rsidRPr="002758F1">
        <w:rPr>
          <w:rFonts w:ascii="Chu Van An" w:hAnsi="Chu Van An" w:cs="Chu Van An"/>
          <w:position w:val="-32"/>
          <w:sz w:val="24"/>
          <w:szCs w:val="24"/>
          <w:lang w:eastAsia="x-none"/>
        </w:rPr>
        <w:object w:dxaOrig="1832" w:dyaOrig="749" w14:anchorId="3CB4AFBA">
          <v:shape id="_x0000_i7058" type="#_x0000_t75" style="width:91.5pt;height:37.5pt" o:ole="">
            <v:imagedata r:id="rId1035" o:title=""/>
          </v:shape>
          <o:OLEObject Type="Embed" ProgID="Equation.DSMT4" ShapeID="_x0000_i7058" DrawAspect="Content" ObjectID="_1689142623" r:id="rId1036"/>
        </w:object>
      </w:r>
      <w:r w:rsidRPr="002758F1">
        <w:rPr>
          <w:rFonts w:ascii="Chu Van An" w:hAnsi="Chu Van An" w:cs="Chu Van An"/>
          <w:position w:val="-50"/>
          <w:sz w:val="24"/>
          <w:szCs w:val="24"/>
          <w:lang w:eastAsia="x-none"/>
        </w:rPr>
        <w:object w:dxaOrig="2027" w:dyaOrig="1094" w14:anchorId="7AC656BF">
          <v:shape id="_x0000_i7059" type="#_x0000_t75" style="width:101.25pt;height:54.75pt" o:ole="">
            <v:imagedata r:id="rId1037" o:title=""/>
          </v:shape>
          <o:OLEObject Type="Embed" ProgID="Equation.DSMT4" ShapeID="_x0000_i7059" DrawAspect="Content" ObjectID="_1689142624" r:id="rId1038"/>
        </w:object>
      </w:r>
    </w:p>
    <w:p w14:paraId="6666BF21" w14:textId="77777777" w:rsidR="001647D3" w:rsidRPr="002758F1" w:rsidRDefault="001647D3" w:rsidP="002758F1">
      <w:pPr>
        <w:pStyle w:val="ListParagraph"/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2758F1">
        <w:rPr>
          <w:rFonts w:ascii="Chu Van An" w:eastAsia="Calibri" w:hAnsi="Chu Van An" w:cs="Chu Van An"/>
          <w:sz w:val="24"/>
          <w:szCs w:val="24"/>
        </w:rPr>
        <w:t xml:space="preserve">Vậy phương trình đã cho có </w:t>
      </w:r>
      <w:r w:rsidRPr="002758F1">
        <w:rPr>
          <w:rFonts w:ascii="Chu Van An" w:eastAsia="Calibri" w:hAnsi="Chu Van An" w:cs="Chu Van An"/>
          <w:position w:val="-4"/>
          <w:sz w:val="24"/>
          <w:szCs w:val="24"/>
        </w:rPr>
        <w:object w:dxaOrig="196" w:dyaOrig="265" w14:anchorId="25FAD7F9">
          <v:shape id="_x0000_i7060" type="#_x0000_t75" style="width:9.75pt;height:13.5pt" o:ole="">
            <v:imagedata r:id="rId1039" o:title=""/>
          </v:shape>
          <o:OLEObject Type="Embed" ProgID="Equation.DSMT4" ShapeID="_x0000_i7060" DrawAspect="Content" ObjectID="_1689142625" r:id="rId1040"/>
        </w:object>
      </w:r>
      <w:r w:rsidRPr="002758F1">
        <w:rPr>
          <w:rFonts w:ascii="Chu Van An" w:eastAsia="Calibri" w:hAnsi="Chu Van An" w:cs="Chu Van An"/>
          <w:sz w:val="24"/>
          <w:szCs w:val="24"/>
        </w:rPr>
        <w:t xml:space="preserve"> nghiệm.</w:t>
      </w:r>
    </w:p>
    <w:p w14:paraId="0EBF4708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Vậy phương trình có nghiệm là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705" w:dyaOrig="615" w14:anchorId="233C253B">
          <v:shape id="_x0000_i7061" type="#_x0000_t75" style="width:35.25pt;height:30.75pt" o:ole="">
            <v:imagedata r:id="rId1041" o:title=""/>
          </v:shape>
          <o:OLEObject Type="Embed" ProgID="Equation.DSMT4" ShapeID="_x0000_i7061" DrawAspect="Content" ObjectID="_1689142626" r:id="rId104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5B14C2EA" w14:textId="77777777" w:rsidR="001647D3" w:rsidRPr="002758F1" w:rsidRDefault="001647D3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iCs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iCs/>
          <w:color w:val="0000FF"/>
          <w:sz w:val="24"/>
          <w:szCs w:val="24"/>
        </w:rPr>
        <w:t>Câu 4:</w:t>
      </w:r>
      <w:r w:rsidRPr="002758F1">
        <w:rPr>
          <w:rFonts w:ascii="Chu Van An" w:hAnsi="Chu Van An" w:cs="Chu Van An"/>
          <w:b/>
          <w:iCs/>
          <w:color w:val="0000FF"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color w:val="000000"/>
          <w:sz w:val="24"/>
          <w:szCs w:val="24"/>
        </w:rPr>
        <w:t>Số</w:t>
      </w:r>
      <w:r w:rsidRPr="002758F1">
        <w:rPr>
          <w:rFonts w:ascii="Chu Van An" w:eastAsia="Times New Roman" w:hAnsi="Chu Van An" w:cs="Chu Van An"/>
          <w:iCs/>
          <w:sz w:val="24"/>
          <w:szCs w:val="24"/>
        </w:rPr>
        <w:t xml:space="preserve"> nghiệm của phương trình </w:t>
      </w:r>
      <w:r w:rsidRPr="002758F1">
        <w:rPr>
          <w:rFonts w:ascii="Chu Van An" w:hAnsi="Chu Van An" w:cs="Chu Van An"/>
          <w:position w:val="-10"/>
          <w:sz w:val="24"/>
          <w:szCs w:val="24"/>
        </w:rPr>
        <w:object w:dxaOrig="2205" w:dyaOrig="465" w14:anchorId="556CFDA2">
          <v:shape id="_x0000_i7062" type="#_x0000_t75" style="width:110.25pt;height:23.25pt" o:ole="">
            <v:imagedata r:id="rId1043" o:title=""/>
          </v:shape>
          <o:OLEObject Type="Embed" ProgID="Equation.DSMT4" ShapeID="_x0000_i7062" DrawAspect="Content" ObjectID="_1689142627" r:id="rId1044"/>
        </w:object>
      </w:r>
      <w:r w:rsidRPr="002758F1">
        <w:rPr>
          <w:rFonts w:ascii="Chu Van An" w:eastAsia="Times New Roman" w:hAnsi="Chu Van An" w:cs="Chu Van An"/>
          <w:iCs/>
          <w:sz w:val="24"/>
          <w:szCs w:val="24"/>
        </w:rPr>
        <w:t xml:space="preserve"> là</w:t>
      </w:r>
    </w:p>
    <w:p w14:paraId="46867003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eastAsia="Times New Roman" w:hAnsi="Chu Van An" w:cs="Chu Van An"/>
          <w:iCs/>
          <w:position w:val="-6"/>
          <w:sz w:val="24"/>
          <w:szCs w:val="24"/>
        </w:rPr>
      </w:pPr>
      <w:r w:rsidRPr="002758F1">
        <w:rPr>
          <w:rFonts w:ascii="Chu Van An" w:hAnsi="Chu Van An" w:cs="Chu Van An"/>
          <w:b/>
          <w:iCs/>
          <w:color w:val="0000FF"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iCs/>
          <w:position w:val="-6"/>
          <w:sz w:val="24"/>
          <w:szCs w:val="24"/>
        </w:rPr>
        <w:object w:dxaOrig="255" w:dyaOrig="285" w14:anchorId="514B0857">
          <v:shape id="_x0000_i7063" type="#_x0000_t75" style="width:12.75pt;height:14.25pt" o:ole="">
            <v:imagedata r:id="rId1045" o:title=""/>
          </v:shape>
          <o:OLEObject Type="Embed" ProgID="Equation.DSMT4" ShapeID="_x0000_i7063" DrawAspect="Content" ObjectID="_1689142628" r:id="rId1046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iCs/>
          <w:position w:val="-6"/>
          <w:sz w:val="24"/>
          <w:szCs w:val="24"/>
        </w:rPr>
        <w:object w:dxaOrig="225" w:dyaOrig="285" w14:anchorId="468BDF4D">
          <v:shape id="_x0000_i7064" type="#_x0000_t75" style="width:11.25pt;height:14.25pt" o:ole="">
            <v:imagedata r:id="rId1047" o:title=""/>
          </v:shape>
          <o:OLEObject Type="Embed" ProgID="Equation.DSMT4" ShapeID="_x0000_i7064" DrawAspect="Content" ObjectID="_1689142629" r:id="rId104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iCs/>
          <w:position w:val="-6"/>
          <w:sz w:val="24"/>
          <w:szCs w:val="24"/>
        </w:rPr>
        <w:object w:dxaOrig="255" w:dyaOrig="285" w14:anchorId="7F0263D0">
          <v:shape id="_x0000_i7065" type="#_x0000_t75" style="width:12.75pt;height:14.25pt" o:ole="">
            <v:imagedata r:id="rId1049" o:title=""/>
          </v:shape>
          <o:OLEObject Type="Embed" ProgID="Equation.DSMT4" ShapeID="_x0000_i7065" DrawAspect="Content" ObjectID="_1689142630" r:id="rId105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Times New Roman" w:hAnsi="Chu Van An" w:cs="Chu Van An"/>
          <w:iCs/>
          <w:position w:val="-6"/>
          <w:sz w:val="24"/>
          <w:szCs w:val="24"/>
        </w:rPr>
        <w:object w:dxaOrig="255" w:dyaOrig="285" w14:anchorId="19BC1069">
          <v:shape id="_x0000_i7066" type="#_x0000_t75" style="width:12.75pt;height:14.25pt" o:ole="">
            <v:imagedata r:id="rId1051" o:title=""/>
          </v:shape>
          <o:OLEObject Type="Embed" ProgID="Equation.DSMT4" ShapeID="_x0000_i7066" DrawAspect="Content" ObjectID="_1689142631" r:id="rId1052"/>
        </w:object>
      </w:r>
      <w:r w:rsidRPr="002758F1">
        <w:rPr>
          <w:rFonts w:ascii="Chu Van An" w:eastAsia="Times New Roman" w:hAnsi="Chu Van An" w:cs="Chu Van An"/>
          <w:iCs/>
          <w:position w:val="-6"/>
          <w:sz w:val="24"/>
          <w:szCs w:val="24"/>
        </w:rPr>
        <w:t>.</w:t>
      </w:r>
    </w:p>
    <w:p w14:paraId="2E83F73C" w14:textId="77777777" w:rsidR="001647D3" w:rsidRPr="002758F1" w:rsidRDefault="001647D3" w:rsidP="002758F1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eastAsia="Times New Roman" w:hAnsi="Chu Van An" w:cs="Chu Van An"/>
          <w:b/>
          <w:iCs/>
          <w:color w:val="0000FF"/>
          <w:position w:val="-6"/>
          <w:sz w:val="24"/>
          <w:szCs w:val="24"/>
        </w:rPr>
        <w:t>Lời giải</w:t>
      </w:r>
    </w:p>
    <w:p w14:paraId="17B091F7" w14:textId="77777777" w:rsidR="001647D3" w:rsidRPr="002758F1" w:rsidRDefault="001647D3" w:rsidP="002758F1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2758F1">
        <w:rPr>
          <w:rFonts w:ascii="Chu Van An" w:eastAsia="Times New Roman" w:hAnsi="Chu Van An" w:cs="Chu Van An"/>
          <w:b/>
          <w:color w:val="0000FF"/>
          <w:sz w:val="24"/>
          <w:szCs w:val="24"/>
        </w:rPr>
        <w:t>Chọn C</w:t>
      </w:r>
    </w:p>
    <w:p w14:paraId="6BDC6A0C" w14:textId="77777777" w:rsidR="001647D3" w:rsidRPr="002758F1" w:rsidRDefault="001647D3" w:rsidP="002758F1">
      <w:pPr>
        <w:spacing w:line="240" w:lineRule="auto"/>
        <w:ind w:left="992"/>
        <w:rPr>
          <w:rFonts w:ascii="Chu Van An" w:eastAsia="Times New Roman" w:hAnsi="Chu Van An" w:cs="Chu Van An"/>
          <w:iCs/>
          <w:position w:val="-10"/>
          <w:sz w:val="24"/>
          <w:szCs w:val="24"/>
        </w:rPr>
      </w:pPr>
      <w:r w:rsidRPr="002758F1">
        <w:rPr>
          <w:rFonts w:ascii="Chu Van An" w:eastAsia="Times New Roman" w:hAnsi="Chu Van An" w:cs="Chu Van An"/>
          <w:iCs/>
          <w:position w:val="-64"/>
          <w:sz w:val="24"/>
          <w:szCs w:val="24"/>
        </w:rPr>
        <w:object w:dxaOrig="8820" w:dyaOrig="1410" w14:anchorId="5ECE4AB5">
          <v:shape id="_x0000_i7067" type="#_x0000_t75" style="width:441pt;height:70.5pt" o:ole="">
            <v:imagedata r:id="rId1053" o:title=""/>
          </v:shape>
          <o:OLEObject Type="Embed" ProgID="Equation.DSMT4" ShapeID="_x0000_i7067" DrawAspect="Content" ObjectID="_1689142632" r:id="rId1054"/>
        </w:object>
      </w:r>
    </w:p>
    <w:p w14:paraId="01DD4CD8" w14:textId="77777777" w:rsidR="001647D3" w:rsidRPr="002758F1" w:rsidRDefault="001647D3" w:rsidP="002758F1">
      <w:pPr>
        <w:spacing w:line="240" w:lineRule="auto"/>
        <w:ind w:left="992"/>
        <w:jc w:val="both"/>
        <w:rPr>
          <w:rFonts w:ascii="Chu Van An" w:hAnsi="Chu Van An" w:cs="Chu Van An"/>
          <w:iCs/>
          <w:position w:val="-10"/>
          <w:sz w:val="24"/>
          <w:szCs w:val="24"/>
        </w:rPr>
      </w:pPr>
      <w:r w:rsidRPr="002758F1">
        <w:rPr>
          <w:rFonts w:ascii="Chu Van An" w:eastAsia="Times New Roman" w:hAnsi="Chu Van An" w:cs="Chu Van An"/>
          <w:iCs/>
          <w:position w:val="-10"/>
          <w:sz w:val="24"/>
          <w:szCs w:val="24"/>
        </w:rPr>
        <w:lastRenderedPageBreak/>
        <w:t>Vậy phương trình vô nghiệm, suy ra số nghiệm của phương trình là 0.</w:t>
      </w:r>
    </w:p>
    <w:p w14:paraId="21D99EF6" w14:textId="77777777" w:rsidR="001647D3" w:rsidRPr="002758F1" w:rsidRDefault="001647D3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bookmarkStart w:id="9" w:name="_Hlk76591124"/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5: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Số nghiệm của phương trình </w:t>
      </w:r>
      <w:r w:rsidRPr="002758F1">
        <w:rPr>
          <w:rFonts w:ascii="Chu Van An" w:hAnsi="Chu Van An" w:cs="Chu Van An"/>
          <w:position w:val="-28"/>
          <w:sz w:val="24"/>
          <w:szCs w:val="24"/>
        </w:rPr>
        <w:object w:dxaOrig="2310" w:dyaOrig="765" w14:anchorId="2B14F54C">
          <v:shape id="_x0000_i7068" type="#_x0000_t75" style="width:115.5pt;height:38.25pt" o:ole="">
            <v:imagedata r:id="rId1055" o:title=""/>
          </v:shape>
          <o:OLEObject Type="Embed" ProgID="Equation.DSMT4" ShapeID="_x0000_i7068" DrawAspect="Content" ObjectID="_1689142633" r:id="rId1056"/>
        </w:object>
      </w:r>
    </w:p>
    <w:p w14:paraId="34B40874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120" w:dyaOrig="270" w14:anchorId="5E131B88">
          <v:shape id="_x0000_i7069" type="#_x0000_t75" style="width:6pt;height:13.5pt" o:ole="">
            <v:imagedata r:id="rId1057" o:title=""/>
          </v:shape>
          <o:OLEObject Type="Embed" ProgID="Equation.DSMT4" ShapeID="_x0000_i7069" DrawAspect="Content" ObjectID="_1689142634" r:id="rId1058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210" w:dyaOrig="270" w14:anchorId="1E140FB8">
          <v:shape id="_x0000_i7070" type="#_x0000_t75" style="width:10.5pt;height:13.5pt" o:ole="">
            <v:imagedata r:id="rId1059" o:title=""/>
          </v:shape>
          <o:OLEObject Type="Embed" ProgID="Equation.DSMT4" ShapeID="_x0000_i7070" DrawAspect="Content" ObjectID="_1689142635" r:id="rId1060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80" w:dyaOrig="270" w14:anchorId="02ABBB1F">
          <v:shape id="_x0000_i7071" type="#_x0000_t75" style="width:9pt;height:13.5pt" o:ole="">
            <v:imagedata r:id="rId1061" o:title=""/>
          </v:shape>
          <o:OLEObject Type="Embed" ProgID="Equation.DSMT4" ShapeID="_x0000_i7071" DrawAspect="Content" ObjectID="_1689142636" r:id="rId1062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10" w:dyaOrig="270" w14:anchorId="11364D5C">
          <v:shape id="_x0000_i7072" type="#_x0000_t75" style="width:10.5pt;height:13.5pt" o:ole="">
            <v:imagedata r:id="rId1063" o:title=""/>
          </v:shape>
          <o:OLEObject Type="Embed" ProgID="Equation.DSMT4" ShapeID="_x0000_i7072" DrawAspect="Content" ObjectID="_1689142637" r:id="rId1064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9B526C0" w14:textId="77777777" w:rsidR="001647D3" w:rsidRPr="002758F1" w:rsidRDefault="001647D3" w:rsidP="002758F1">
      <w:pPr>
        <w:tabs>
          <w:tab w:val="left" w:pos="1134"/>
          <w:tab w:val="left" w:pos="3402"/>
          <w:tab w:val="left" w:pos="5669"/>
          <w:tab w:val="left" w:pos="7937"/>
        </w:tabs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59C8112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501069FA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Điều kiện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555" w:dyaOrig="270" w14:anchorId="6B4285A2">
          <v:shape id="_x0000_i7073" type="#_x0000_t75" style="width:27.75pt;height:13.5pt" o:ole="">
            <v:imagedata r:id="rId1065" o:title=""/>
          </v:shape>
          <o:OLEObject Type="Embed" ProgID="Equation.DSMT4" ShapeID="_x0000_i7073" DrawAspect="Content" ObjectID="_1689142638" r:id="rId1066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20BE7EE1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Khi đó pt</w:t>
      </w:r>
      <w:r w:rsidRPr="002758F1">
        <w:rPr>
          <w:rFonts w:ascii="Chu Van An" w:hAnsi="Chu Van An" w:cs="Chu Van An"/>
          <w:position w:val="-50"/>
          <w:sz w:val="24"/>
          <w:szCs w:val="24"/>
        </w:rPr>
        <w:object w:dxaOrig="2790" w:dyaOrig="1125" w14:anchorId="720D8611">
          <v:shape id="_x0000_i7074" type="#_x0000_t75" style="width:139.5pt;height:56.25pt" o:ole="">
            <v:imagedata r:id="rId1067" o:title=""/>
          </v:shape>
          <o:OLEObject Type="Embed" ProgID="Equation.DSMT4" ShapeID="_x0000_i7074" DrawAspect="Content" ObjectID="_1689142639" r:id="rId1068"/>
        </w:object>
      </w:r>
      <w:r w:rsidRPr="002758F1">
        <w:rPr>
          <w:rFonts w:ascii="Chu Van An" w:hAnsi="Chu Van An" w:cs="Chu Van An"/>
          <w:sz w:val="24"/>
          <w:szCs w:val="24"/>
        </w:rPr>
        <w:t>. Kết hợp với điều kiện suy ra phương trình có nghiệm duy nhất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555" w:dyaOrig="270" w14:anchorId="0BDD41E0">
          <v:shape id="_x0000_i7075" type="#_x0000_t75" style="width:27.75pt;height:13.5pt" o:ole="">
            <v:imagedata r:id="rId1069" o:title=""/>
          </v:shape>
          <o:OLEObject Type="Embed" ProgID="Equation.DSMT4" ShapeID="_x0000_i7075" DrawAspect="Content" ObjectID="_1689142640" r:id="rId107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bookmarkEnd w:id="9"/>
    <w:p w14:paraId="31EC02D5" w14:textId="296A42C4" w:rsidR="00655465" w:rsidRPr="002758F1" w:rsidRDefault="00655465" w:rsidP="002758F1">
      <w:pPr>
        <w:tabs>
          <w:tab w:val="left" w:pos="360"/>
          <w:tab w:val="left" w:pos="1980"/>
          <w:tab w:val="left" w:pos="3960"/>
          <w:tab w:val="left" w:pos="5940"/>
        </w:tabs>
        <w:spacing w:line="240" w:lineRule="auto"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ab/>
      </w:r>
      <w:r w:rsidR="00B05DE8" w:rsidRPr="002758F1">
        <w:rPr>
          <w:rFonts w:ascii="Chu Van An" w:hAnsi="Chu Van An" w:cs="Chu Van An"/>
          <w:sz w:val="24"/>
          <w:szCs w:val="24"/>
        </w:rPr>
        <w:t xml:space="preserve"> </w:t>
      </w:r>
      <w:r w:rsidRPr="002758F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C4476D4" w14:textId="2A87D411" w:rsidR="001647D3" w:rsidRPr="002758F1" w:rsidRDefault="001647D3" w:rsidP="002758F1">
      <w:pPr>
        <w:spacing w:before="120" w:after="0" w:line="240" w:lineRule="auto"/>
        <w:ind w:left="284"/>
        <w:jc w:val="both"/>
        <w:rPr>
          <w:rFonts w:ascii="Chu Van An" w:hAnsi="Chu Van An" w:cs="Chu Van An"/>
          <w:iCs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iCs/>
          <w:color w:val="0000FF"/>
          <w:sz w:val="24"/>
          <w:szCs w:val="24"/>
          <w:lang w:val="vi-VN"/>
        </w:rPr>
        <w:t>Câu 1:</w:t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>Số</w:t>
      </w:r>
      <w:r w:rsidRPr="002758F1">
        <w:rPr>
          <w:rFonts w:ascii="Chu Van An" w:hAnsi="Chu Van An" w:cs="Chu Van An"/>
          <w:iCs/>
          <w:sz w:val="24"/>
          <w:szCs w:val="24"/>
          <w:lang w:val="vi-VN"/>
        </w:rPr>
        <w:t xml:space="preserve"> nghiệm của phương trình </w:t>
      </w:r>
      <w:r w:rsidRPr="002758F1">
        <w:rPr>
          <w:rFonts w:ascii="Chu Van An" w:hAnsi="Chu Van An" w:cs="Chu Van An"/>
          <w:position w:val="-8"/>
          <w:sz w:val="24"/>
          <w:szCs w:val="24"/>
          <w:lang w:val="vi-VN"/>
        </w:rPr>
        <w:object w:dxaOrig="2055" w:dyaOrig="405" w14:anchorId="391AC753">
          <v:shape id="_x0000_i7117" type="#_x0000_t75" style="width:102.75pt;height:20.25pt" o:ole="">
            <v:imagedata r:id="rId1071" o:title=""/>
          </v:shape>
          <o:OLEObject Type="Embed" ProgID="Equation.DSMT4" ShapeID="_x0000_i7117" DrawAspect="Content" ObjectID="_1689142641" r:id="rId1072"/>
        </w:object>
      </w:r>
      <w:r w:rsidRPr="002758F1">
        <w:rPr>
          <w:rFonts w:ascii="Chu Van An" w:hAnsi="Chu Van An" w:cs="Chu Van An"/>
          <w:iCs/>
          <w:sz w:val="24"/>
          <w:szCs w:val="24"/>
          <w:lang w:val="vi-VN"/>
        </w:rPr>
        <w:t xml:space="preserve"> là</w:t>
      </w:r>
    </w:p>
    <w:p w14:paraId="198F8B8B" w14:textId="77777777" w:rsidR="001647D3" w:rsidRPr="002758F1" w:rsidRDefault="001647D3" w:rsidP="002758F1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iCs/>
          <w:position w:val="-6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iCs/>
          <w:color w:val="0000FF"/>
          <w:sz w:val="24"/>
          <w:szCs w:val="24"/>
          <w:lang w:val="vi-VN"/>
        </w:rPr>
        <w:t xml:space="preserve">A. </w:t>
      </w:r>
      <w:r w:rsidRPr="002758F1">
        <w:rPr>
          <w:rFonts w:ascii="Chu Van An" w:hAnsi="Chu Van An" w:cs="Chu Van An"/>
          <w:b/>
          <w:iCs/>
          <w:color w:val="0000FF"/>
          <w:position w:val="-6"/>
          <w:sz w:val="24"/>
          <w:szCs w:val="24"/>
          <w:lang w:val="vi-VN"/>
        </w:rPr>
        <w:object w:dxaOrig="180" w:dyaOrig="285" w14:anchorId="535D9AD6">
          <v:shape id="_x0000_i7118" type="#_x0000_t75" style="width:9pt;height:14.25pt" o:ole="">
            <v:imagedata r:id="rId1073" o:title=""/>
          </v:shape>
          <o:OLEObject Type="Embed" ProgID="Equation.DSMT4" ShapeID="_x0000_i7118" DrawAspect="Content" ObjectID="_1689142642" r:id="rId1074"/>
        </w:object>
      </w:r>
      <w:r w:rsidRPr="002758F1">
        <w:rPr>
          <w:rFonts w:ascii="Chu Van An" w:hAnsi="Chu Van An" w:cs="Chu Van An"/>
          <w:b/>
          <w:iCs/>
          <w:color w:val="3366FF"/>
          <w:sz w:val="24"/>
          <w:szCs w:val="24"/>
          <w:lang w:val="vi-VN"/>
        </w:rPr>
        <w:t>.</w:t>
      </w:r>
      <w:r w:rsidRPr="002758F1">
        <w:rPr>
          <w:rFonts w:ascii="Chu Van An" w:hAnsi="Chu Van An" w:cs="Chu Van An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b/>
          <w:iCs/>
          <w:color w:val="0000FF"/>
          <w:sz w:val="24"/>
          <w:szCs w:val="24"/>
          <w:lang w:val="vi-VN"/>
        </w:rPr>
        <w:t xml:space="preserve">B. </w:t>
      </w:r>
      <w:r w:rsidRPr="002758F1">
        <w:rPr>
          <w:rFonts w:ascii="Chu Van An" w:hAnsi="Chu Van An" w:cs="Chu Van An"/>
          <w:b/>
          <w:iCs/>
          <w:color w:val="0000FF"/>
          <w:position w:val="-4"/>
          <w:sz w:val="24"/>
          <w:szCs w:val="24"/>
          <w:lang w:val="vi-VN"/>
        </w:rPr>
        <w:object w:dxaOrig="135" w:dyaOrig="255" w14:anchorId="4909DBDC">
          <v:shape id="_x0000_i7119" type="#_x0000_t75" style="width:6.75pt;height:12.75pt" o:ole="">
            <v:imagedata r:id="rId1075" o:title=""/>
          </v:shape>
          <o:OLEObject Type="Embed" ProgID="Equation.DSMT4" ShapeID="_x0000_i7119" DrawAspect="Content" ObjectID="_1689142643" r:id="rId1076"/>
        </w:objec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.</w:t>
      </w:r>
      <w:r w:rsidRPr="002758F1">
        <w:rPr>
          <w:rFonts w:ascii="Chu Van An" w:hAnsi="Chu Van An" w:cs="Chu Van An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b/>
          <w:iCs/>
          <w:color w:val="0000FF"/>
          <w:sz w:val="24"/>
          <w:szCs w:val="24"/>
          <w:u w:val="single"/>
          <w:lang w:val="vi-VN"/>
        </w:rPr>
        <w:t>C</w:t>
      </w:r>
      <w:r w:rsidRPr="002758F1">
        <w:rPr>
          <w:rFonts w:ascii="Chu Van An" w:hAnsi="Chu Van An" w:cs="Chu Van An"/>
          <w:b/>
          <w:iCs/>
          <w:color w:val="0000FF"/>
          <w:sz w:val="24"/>
          <w:szCs w:val="24"/>
          <w:lang w:val="vi-VN"/>
        </w:rPr>
        <w:t xml:space="preserve">. </w:t>
      </w:r>
      <w:r w:rsidRPr="002758F1">
        <w:rPr>
          <w:rFonts w:ascii="Chu Van An" w:hAnsi="Chu Van An" w:cs="Chu Van An"/>
          <w:b/>
          <w:iCs/>
          <w:color w:val="0000FF"/>
          <w:position w:val="-6"/>
          <w:sz w:val="24"/>
          <w:szCs w:val="24"/>
          <w:lang w:val="vi-VN"/>
        </w:rPr>
        <w:object w:dxaOrig="195" w:dyaOrig="285" w14:anchorId="1A4451C7">
          <v:shape id="_x0000_i7120" type="#_x0000_t75" style="width:9.75pt;height:14.25pt" o:ole="">
            <v:imagedata r:id="rId1077" o:title=""/>
          </v:shape>
          <o:OLEObject Type="Embed" ProgID="Equation.DSMT4" ShapeID="_x0000_i7120" DrawAspect="Content" ObjectID="_1689142644" r:id="rId1078"/>
        </w:object>
      </w:r>
      <w:r w:rsidRPr="002758F1">
        <w:rPr>
          <w:rFonts w:ascii="Chu Van An" w:hAnsi="Chu Van An" w:cs="Chu Van An"/>
          <w:b/>
          <w:iCs/>
          <w:color w:val="3366FF"/>
          <w:sz w:val="24"/>
          <w:szCs w:val="24"/>
          <w:lang w:val="vi-VN"/>
        </w:rPr>
        <w:t>.</w:t>
      </w:r>
      <w:r w:rsidRPr="002758F1">
        <w:rPr>
          <w:rFonts w:ascii="Chu Van An" w:hAnsi="Chu Van An" w:cs="Chu Van An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b/>
          <w:iCs/>
          <w:color w:val="0000FF"/>
          <w:sz w:val="24"/>
          <w:szCs w:val="24"/>
          <w:lang w:val="vi-VN"/>
        </w:rPr>
        <w:t xml:space="preserve">D. </w:t>
      </w:r>
      <w:r w:rsidRPr="002758F1">
        <w:rPr>
          <w:rFonts w:ascii="Chu Van An" w:hAnsi="Chu Van An" w:cs="Chu Van An"/>
          <w:b/>
          <w:iCs/>
          <w:color w:val="0000FF"/>
          <w:position w:val="-4"/>
          <w:sz w:val="24"/>
          <w:szCs w:val="24"/>
          <w:lang w:val="vi-VN"/>
        </w:rPr>
        <w:object w:dxaOrig="195" w:dyaOrig="255" w14:anchorId="4A020460">
          <v:shape id="_x0000_i7121" type="#_x0000_t75" style="width:9.75pt;height:12.75pt" o:ole="">
            <v:imagedata r:id="rId1079" o:title=""/>
          </v:shape>
          <o:OLEObject Type="Embed" ProgID="Equation.DSMT4" ShapeID="_x0000_i7121" DrawAspect="Content" ObjectID="_1689142645" r:id="rId1080"/>
        </w:objec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.</w:t>
      </w:r>
    </w:p>
    <w:p w14:paraId="32E915F5" w14:textId="77777777" w:rsidR="001647D3" w:rsidRPr="002758F1" w:rsidRDefault="001647D3" w:rsidP="002758F1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</w:t>
      </w:r>
      <w:r w:rsidRPr="002758F1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>giải</w:t>
      </w:r>
    </w:p>
    <w:p w14:paraId="32FC3644" w14:textId="77777777" w:rsidR="001647D3" w:rsidRPr="002758F1" w:rsidRDefault="001647D3" w:rsidP="002758F1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Chọn 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C</w:t>
      </w:r>
    </w:p>
    <w:p w14:paraId="10BA9583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36"/>
          <w:sz w:val="24"/>
          <w:szCs w:val="24"/>
        </w:rPr>
        <w:object w:dxaOrig="4665" w:dyaOrig="840" w14:anchorId="4A6EC2D9">
          <v:shape id="_x0000_i7122" type="#_x0000_t75" style="width:233.25pt;height:42pt" o:ole="">
            <v:imagedata r:id="rId1081" o:title=""/>
          </v:shape>
          <o:OLEObject Type="Embed" ProgID="Equation.DSMT4" ShapeID="_x0000_i7122" DrawAspect="Content" ObjectID="_1689142646" r:id="rId1082"/>
        </w:object>
      </w:r>
    </w:p>
    <w:p w14:paraId="61068F04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32"/>
          <w:sz w:val="24"/>
          <w:szCs w:val="24"/>
        </w:rPr>
        <w:object w:dxaOrig="1980" w:dyaOrig="765" w14:anchorId="1635CEDC">
          <v:shape id="_x0000_i7123" type="#_x0000_t75" style="width:99pt;height:38.25pt" o:ole="">
            <v:imagedata r:id="rId1083" o:title=""/>
          </v:shape>
          <o:OLEObject Type="Embed" ProgID="Equation.DSMT4" ShapeID="_x0000_i7123" DrawAspect="Content" ObjectID="_1689142647" r:id="rId1084"/>
        </w:object>
      </w:r>
      <w:r w:rsidRPr="002758F1">
        <w:rPr>
          <w:rFonts w:ascii="Chu Van An" w:hAnsi="Chu Van An" w:cs="Chu Van An"/>
          <w:position w:val="-64"/>
          <w:sz w:val="24"/>
          <w:szCs w:val="24"/>
        </w:rPr>
        <w:object w:dxaOrig="2100" w:dyaOrig="1395" w14:anchorId="294D811A">
          <v:shape id="_x0000_i7124" type="#_x0000_t75" style="width:105pt;height:69.75pt" o:ole="">
            <v:imagedata r:id="rId1085" o:title=""/>
          </v:shape>
          <o:OLEObject Type="Embed" ProgID="Equation.DSMT4" ShapeID="_x0000_i7124" DrawAspect="Content" ObjectID="_1689142648" r:id="rId1086"/>
        </w:object>
      </w:r>
    </w:p>
    <w:p w14:paraId="53A970C8" w14:textId="77777777" w:rsidR="001647D3" w:rsidRPr="002758F1" w:rsidRDefault="001647D3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Vậy phương trình vô nghiệm.</w:t>
      </w:r>
    </w:p>
    <w:p w14:paraId="26588AD0" w14:textId="77777777" w:rsidR="001647D3" w:rsidRPr="002758F1" w:rsidRDefault="001647D3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2: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Nghiệm của phương trình </w:t>
      </w:r>
      <w:r w:rsidRPr="002758F1">
        <w:rPr>
          <w:rFonts w:ascii="Chu Van An" w:hAnsi="Chu Van An" w:cs="Chu Van An"/>
          <w:position w:val="-8"/>
          <w:sz w:val="24"/>
          <w:szCs w:val="24"/>
        </w:rPr>
        <w:object w:dxaOrig="1515" w:dyaOrig="360" w14:anchorId="1D5E783F">
          <v:shape id="_x0000_i7125" type="#_x0000_t75" style="width:76.5pt;height:18pt" o:ole="">
            <v:imagedata r:id="rId1087" o:title=""/>
          </v:shape>
          <o:OLEObject Type="Embed" ProgID="Equation.DSMT4" ShapeID="_x0000_i7125" DrawAspect="Content" ObjectID="_1689142649" r:id="rId1088"/>
        </w:object>
      </w:r>
      <w:r w:rsidRPr="002758F1">
        <w:rPr>
          <w:rFonts w:ascii="Chu Van An" w:hAnsi="Chu Van An" w:cs="Chu Van An"/>
          <w:sz w:val="24"/>
          <w:szCs w:val="24"/>
        </w:rPr>
        <w:t>bằng</w:t>
      </w:r>
    </w:p>
    <w:p w14:paraId="2DD22574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70" w:dyaOrig="285" w14:anchorId="4C37CC66">
          <v:shape id="_x0000_i7126" type="#_x0000_t75" style="width:13.5pt;height:14.25pt" o:ole="">
            <v:imagedata r:id="rId1089" o:title=""/>
          </v:shape>
          <o:OLEObject Type="Embed" ProgID="Equation.DSMT4" ShapeID="_x0000_i7126" DrawAspect="Content" ObjectID="_1689142650" r:id="rId109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95" w:dyaOrig="285" w14:anchorId="13A931C9">
          <v:shape id="_x0000_i7127" type="#_x0000_t75" style="width:9.75pt;height:14.25pt" o:ole="">
            <v:imagedata r:id="rId1091" o:title=""/>
          </v:shape>
          <o:OLEObject Type="Embed" ProgID="Equation.DSMT4" ShapeID="_x0000_i7127" DrawAspect="Content" ObjectID="_1689142651" r:id="rId109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195" w:dyaOrig="270" w14:anchorId="5CE79F7E">
          <v:shape id="_x0000_i7128" type="#_x0000_t75" style="width:9.75pt;height:13.5pt" o:ole="">
            <v:imagedata r:id="rId1093" o:title=""/>
          </v:shape>
          <o:OLEObject Type="Embed" ProgID="Equation.DSMT4" ShapeID="_x0000_i7128" DrawAspect="Content" ObjectID="_1689142652" r:id="rId1094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và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70" w:dyaOrig="285" w14:anchorId="3CDE9CCF">
          <v:shape id="_x0000_i7129" type="#_x0000_t75" style="width:13.5pt;height:14.25pt" o:ole="">
            <v:imagedata r:id="rId1095" o:title=""/>
          </v:shape>
          <o:OLEObject Type="Embed" ProgID="Equation.DSMT4" ShapeID="_x0000_i7129" DrawAspect="Content" ObjectID="_1689142653" r:id="rId1096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195" w:dyaOrig="270" w14:anchorId="43328A97">
          <v:shape id="_x0000_i7130" type="#_x0000_t75" style="width:9.75pt;height:13.5pt" o:ole="">
            <v:imagedata r:id="rId1097" o:title=""/>
          </v:shape>
          <o:OLEObject Type="Embed" ProgID="Equation.DSMT4" ShapeID="_x0000_i7130" DrawAspect="Content" ObjectID="_1689142654" r:id="rId109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1F3AF73" w14:textId="77777777" w:rsidR="001647D3" w:rsidRPr="002758F1" w:rsidRDefault="001647D3" w:rsidP="002758F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C9EC697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6235536A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position w:val="-8"/>
          <w:sz w:val="24"/>
          <w:szCs w:val="24"/>
        </w:rPr>
      </w:pPr>
      <w:r w:rsidRPr="002758F1">
        <w:rPr>
          <w:rFonts w:ascii="Chu Van An" w:hAnsi="Chu Van An" w:cs="Chu Van An"/>
          <w:position w:val="-38"/>
          <w:sz w:val="24"/>
          <w:szCs w:val="24"/>
        </w:rPr>
        <w:object w:dxaOrig="8070" w:dyaOrig="900" w14:anchorId="04FB9116">
          <v:shape id="_x0000_i7131" type="#_x0000_t75" style="width:403.5pt;height:45pt" o:ole="">
            <v:imagedata r:id="rId1099" o:title=""/>
          </v:shape>
          <o:OLEObject Type="Embed" ProgID="Equation.DSMT4" ShapeID="_x0000_i7131" DrawAspect="Content" ObjectID="_1689142655" r:id="rId110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32CDEB11" w14:textId="77777777" w:rsidR="001647D3" w:rsidRPr="002758F1" w:rsidRDefault="001647D3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  <w:lang w:val="vi-VN"/>
        </w:rPr>
        <w:t>Vây phương trình đã cho</w:t>
      </w:r>
      <w:r w:rsidRPr="002758F1">
        <w:rPr>
          <w:rFonts w:ascii="Chu Van An" w:hAnsi="Chu Van An" w:cs="Chu Van An"/>
          <w:sz w:val="24"/>
          <w:szCs w:val="24"/>
        </w:rPr>
        <w:t xml:space="preserve"> có nghiệm duy nhất</w: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 là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690" w:dyaOrig="270" w14:anchorId="41F99E62">
          <v:shape id="_x0000_i7132" type="#_x0000_t75" style="width:34.5pt;height:13.5pt" o:ole="">
            <v:imagedata r:id="rId1101" o:title=""/>
          </v:shape>
          <o:OLEObject Type="Embed" ProgID="Equation.DSMT4" ShapeID="_x0000_i7132" DrawAspect="Content" ObjectID="_1689142656" r:id="rId110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20BFB1AF" w14:textId="77777777" w:rsidR="001647D3" w:rsidRPr="002758F1" w:rsidRDefault="001647D3" w:rsidP="002758F1">
      <w:pPr>
        <w:tabs>
          <w:tab w:val="left" w:pos="992"/>
        </w:tabs>
        <w:spacing w:before="120" w:after="0" w:line="240" w:lineRule="auto"/>
        <w:ind w:left="992" w:hanging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3: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color w:val="000000"/>
          <w:sz w:val="24"/>
          <w:szCs w:val="24"/>
        </w:rPr>
        <w:t xml:space="preserve">Tập nghiệm của phương trình </w:t>
      </w:r>
      <w:r w:rsidRPr="002758F1">
        <w:rPr>
          <w:rFonts w:ascii="Chu Van An" w:hAnsi="Chu Van An" w:cs="Chu Van An"/>
          <w:position w:val="-16"/>
          <w:sz w:val="24"/>
          <w:szCs w:val="24"/>
        </w:rPr>
        <w:object w:dxaOrig="2280" w:dyaOrig="420" w14:anchorId="203DE195">
          <v:shape id="_x0000_i7133" type="#_x0000_t75" style="width:114pt;height:21pt" o:ole="">
            <v:imagedata r:id="rId1103" o:title=""/>
          </v:shape>
          <o:OLEObject Type="Embed" ProgID="Equation.DSMT4" ShapeID="_x0000_i7133" DrawAspect="Content" ObjectID="_1689142657" r:id="rId1104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</w:t>
      </w:r>
    </w:p>
    <w:p w14:paraId="75105D7D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758F1">
        <w:rPr>
          <w:rFonts w:ascii="Chu Van An" w:hAnsi="Chu Van An" w:cs="Chu Van An"/>
          <w:color w:val="0000FF"/>
          <w:position w:val="-14"/>
          <w:sz w:val="24"/>
          <w:szCs w:val="24"/>
          <w:lang w:val="fr-FR"/>
        </w:rPr>
        <w:object w:dxaOrig="960" w:dyaOrig="405" w14:anchorId="0103CBA7">
          <v:shape id="_x0000_i7134" type="#_x0000_t75" style="width:48pt;height:20.25pt" o:ole="">
            <v:imagedata r:id="rId1105" o:title=""/>
          </v:shape>
          <o:OLEObject Type="Embed" ProgID="Equation.DSMT4" ShapeID="_x0000_i7134" DrawAspect="Content" ObjectID="_1689142658" r:id="rId1106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2758F1">
        <w:rPr>
          <w:rFonts w:ascii="Chu Van An" w:hAnsi="Chu Van An" w:cs="Chu Van An"/>
          <w:color w:val="0000FF"/>
          <w:position w:val="-14"/>
          <w:sz w:val="24"/>
          <w:szCs w:val="24"/>
          <w:lang w:val="fr-FR"/>
        </w:rPr>
        <w:object w:dxaOrig="780" w:dyaOrig="405" w14:anchorId="09A873D4">
          <v:shape id="_x0000_i7135" type="#_x0000_t75" style="width:39pt;height:20.25pt" o:ole="">
            <v:imagedata r:id="rId1107" o:title=""/>
          </v:shape>
          <o:OLEObject Type="Embed" ProgID="Equation.DSMT4" ShapeID="_x0000_i7135" DrawAspect="Content" ObjectID="_1689142659" r:id="rId1108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2758F1">
        <w:rPr>
          <w:rFonts w:ascii="Chu Van An" w:hAnsi="Chu Van An" w:cs="Chu Van An"/>
          <w:color w:val="0000FF"/>
          <w:position w:val="-14"/>
          <w:sz w:val="24"/>
          <w:szCs w:val="24"/>
          <w:lang w:val="fr-FR"/>
        </w:rPr>
        <w:object w:dxaOrig="930" w:dyaOrig="405" w14:anchorId="1E703B4D">
          <v:shape id="_x0000_i7136" type="#_x0000_t75" style="width:46.5pt;height:20.25pt" o:ole="">
            <v:imagedata r:id="rId1109" o:title=""/>
          </v:shape>
          <o:OLEObject Type="Embed" ProgID="Equation.DSMT4" ShapeID="_x0000_i7136" DrawAspect="Content" ObjectID="_1689142660" r:id="rId1110"/>
        </w:object>
      </w:r>
      <w:r w:rsidRPr="002758F1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2758F1">
        <w:rPr>
          <w:rFonts w:ascii="Chu Van An" w:hAnsi="Chu Van An" w:cs="Chu Van An"/>
          <w:color w:val="0000FF"/>
          <w:position w:val="-14"/>
          <w:sz w:val="24"/>
          <w:szCs w:val="24"/>
          <w:lang w:val="fr-FR"/>
        </w:rPr>
        <w:object w:dxaOrig="1125" w:dyaOrig="405" w14:anchorId="529FA930">
          <v:shape id="_x0000_i7137" type="#_x0000_t75" style="width:56.25pt;height:20.25pt" o:ole="">
            <v:imagedata r:id="rId1111" o:title=""/>
          </v:shape>
          <o:OLEObject Type="Embed" ProgID="Equation.DSMT4" ShapeID="_x0000_i7137" DrawAspect="Content" ObjectID="_1689142661" r:id="rId1112"/>
        </w:object>
      </w:r>
      <w:r w:rsidRPr="002758F1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</w:p>
    <w:p w14:paraId="0FDF793A" w14:textId="77777777" w:rsidR="001647D3" w:rsidRPr="002758F1" w:rsidRDefault="001647D3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B3A6071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599295A2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noProof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w:lastRenderedPageBreak/>
        <w:t xml:space="preserve">Điều kiện </w:t>
      </w:r>
      <w:r w:rsidRPr="002758F1">
        <w:rPr>
          <w:rFonts w:ascii="Chu Van An" w:hAnsi="Chu Van An" w:cs="Chu Van An"/>
          <w:noProof/>
          <w:position w:val="-6"/>
          <w:sz w:val="24"/>
          <w:szCs w:val="24"/>
        </w:rPr>
        <w:object w:dxaOrig="1725" w:dyaOrig="285" w14:anchorId="522A7F13">
          <v:shape id="_x0000_i7138" type="#_x0000_t75" style="width:86.25pt;height:14.25pt" o:ole="">
            <v:imagedata r:id="rId1113" o:title=""/>
          </v:shape>
          <o:OLEObject Type="Embed" ProgID="Equation.DSMT4" ShapeID="_x0000_i7138" DrawAspect="Content" ObjectID="_1689142662" r:id="rId1114"/>
        </w:object>
      </w:r>
      <w:r w:rsidRPr="002758F1">
        <w:rPr>
          <w:rFonts w:ascii="Chu Van An" w:hAnsi="Chu Van An" w:cs="Chu Van An"/>
          <w:noProof/>
          <w:sz w:val="24"/>
          <w:szCs w:val="24"/>
        </w:rPr>
        <w:t>.</w:t>
      </w:r>
    </w:p>
    <w:p w14:paraId="678345BC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noProof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w:t>Với điều kiện trên, phương trình đã cho tương đương với</w:t>
      </w:r>
    </w:p>
    <w:p w14:paraId="32172DFD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noProof/>
          <w:sz w:val="24"/>
          <w:szCs w:val="24"/>
        </w:rPr>
      </w:pPr>
      <w:r w:rsidRPr="002758F1">
        <w:rPr>
          <w:rFonts w:ascii="Chu Van An" w:hAnsi="Chu Van An" w:cs="Chu Van An"/>
          <w:noProof/>
          <w:position w:val="-32"/>
          <w:sz w:val="24"/>
          <w:szCs w:val="24"/>
        </w:rPr>
        <w:object w:dxaOrig="3000" w:dyaOrig="765" w14:anchorId="4359DBF6">
          <v:shape id="_x0000_i7139" type="#_x0000_t75" style="width:150pt;height:38.25pt" o:ole="">
            <v:imagedata r:id="rId1115" o:title=""/>
          </v:shape>
          <o:OLEObject Type="Embed" ProgID="Equation.DSMT4" ShapeID="_x0000_i7139" DrawAspect="Content" ObjectID="_1689142663" r:id="rId1116"/>
        </w:object>
      </w:r>
      <w:r w:rsidRPr="002758F1">
        <w:rPr>
          <w:rFonts w:ascii="Chu Van An" w:hAnsi="Chu Van An" w:cs="Chu Van An"/>
          <w:noProof/>
          <w:sz w:val="24"/>
          <w:szCs w:val="24"/>
        </w:rPr>
        <w:t xml:space="preserve">. So với điều kiện chỉ có </w:t>
      </w:r>
      <w:r w:rsidRPr="002758F1">
        <w:rPr>
          <w:rFonts w:ascii="Chu Van An" w:hAnsi="Chu Van An" w:cs="Chu Van An"/>
          <w:noProof/>
          <w:position w:val="-6"/>
          <w:sz w:val="24"/>
          <w:szCs w:val="24"/>
        </w:rPr>
        <w:object w:dxaOrig="570" w:dyaOrig="285" w14:anchorId="695840F6">
          <v:shape id="_x0000_i7140" type="#_x0000_t75" style="width:28.5pt;height:14.25pt" o:ole="">
            <v:imagedata r:id="rId1117" o:title=""/>
          </v:shape>
          <o:OLEObject Type="Embed" ProgID="Equation.DSMT4" ShapeID="_x0000_i7140" DrawAspect="Content" ObjectID="_1689142664" r:id="rId1118"/>
        </w:object>
      </w:r>
      <w:r w:rsidRPr="002758F1">
        <w:rPr>
          <w:rFonts w:ascii="Chu Van An" w:hAnsi="Chu Van An" w:cs="Chu Van An"/>
          <w:noProof/>
          <w:sz w:val="24"/>
          <w:szCs w:val="24"/>
        </w:rPr>
        <w:t xml:space="preserve">, </w:t>
      </w:r>
      <w:r w:rsidRPr="002758F1">
        <w:rPr>
          <w:rFonts w:ascii="Chu Van An" w:hAnsi="Chu Van An" w:cs="Chu Van An"/>
          <w:noProof/>
          <w:position w:val="-6"/>
          <w:sz w:val="24"/>
          <w:szCs w:val="24"/>
        </w:rPr>
        <w:object w:dxaOrig="540" w:dyaOrig="285" w14:anchorId="79C0F9FA">
          <v:shape id="_x0000_i7141" type="#_x0000_t75" style="width:27pt;height:14.25pt" o:ole="">
            <v:imagedata r:id="rId1119" o:title=""/>
          </v:shape>
          <o:OLEObject Type="Embed" ProgID="Equation.DSMT4" ShapeID="_x0000_i7141" DrawAspect="Content" ObjectID="_1689142665" r:id="rId1120"/>
        </w:object>
      </w:r>
      <w:r w:rsidRPr="002758F1">
        <w:rPr>
          <w:rFonts w:ascii="Chu Van An" w:hAnsi="Chu Van An" w:cs="Chu Van An"/>
          <w:noProof/>
          <w:sz w:val="24"/>
          <w:szCs w:val="24"/>
        </w:rPr>
        <w:t xml:space="preserve"> thỏa.</w:t>
      </w:r>
    </w:p>
    <w:p w14:paraId="3E4C23F1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w:t xml:space="preserve">Vậy tập nghiệm của phương trình là </w:t>
      </w:r>
      <w:r w:rsidRPr="002758F1">
        <w:rPr>
          <w:rFonts w:ascii="Chu Van An" w:hAnsi="Chu Van An" w:cs="Chu Van An"/>
          <w:noProof/>
          <w:position w:val="-14"/>
          <w:sz w:val="24"/>
          <w:szCs w:val="24"/>
        </w:rPr>
        <w:object w:dxaOrig="960" w:dyaOrig="405" w14:anchorId="7B42D923">
          <v:shape id="_x0000_i7142" type="#_x0000_t75" style="width:48pt;height:20.25pt" o:ole="">
            <v:imagedata r:id="rId1121" o:title=""/>
          </v:shape>
          <o:OLEObject Type="Embed" ProgID="Equation.DSMT4" ShapeID="_x0000_i7142" DrawAspect="Content" ObjectID="_1689142666" r:id="rId1122"/>
        </w:object>
      </w:r>
      <w:r w:rsidRPr="002758F1">
        <w:rPr>
          <w:rFonts w:ascii="Chu Van An" w:hAnsi="Chu Van An" w:cs="Chu Van An"/>
          <w:noProof/>
          <w:sz w:val="24"/>
          <w:szCs w:val="24"/>
        </w:rPr>
        <w:t>.</w:t>
      </w:r>
    </w:p>
    <w:p w14:paraId="0A0BB703" w14:textId="77777777" w:rsidR="001647D3" w:rsidRPr="002758F1" w:rsidRDefault="001647D3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>Câu 4:</w:t>
      </w: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eastAsia="Calibri" w:hAnsi="Chu Van An" w:cs="Chu Van An"/>
          <w:sz w:val="24"/>
          <w:szCs w:val="24"/>
        </w:rPr>
        <w:t xml:space="preserve">Tập nghiệm của phương trình </w:t>
      </w:r>
      <w:r w:rsidRPr="002758F1">
        <w:rPr>
          <w:rFonts w:ascii="Chu Van An" w:hAnsi="Chu Van An" w:cs="Chu Van An"/>
          <w:position w:val="-8"/>
          <w:sz w:val="24"/>
          <w:szCs w:val="24"/>
        </w:rPr>
        <w:object w:dxaOrig="1575" w:dyaOrig="360" w14:anchorId="4E911484">
          <v:shape id="_x0000_i7143" type="#_x0000_t75" style="width:78.75pt;height:18pt" o:ole="">
            <v:imagedata r:id="rId1123" o:title=""/>
          </v:shape>
          <o:OLEObject Type="Embed" ProgID="Equation.DSMT4" ShapeID="_x0000_i7143" DrawAspect="Content" ObjectID="_1689142667" r:id="rId1124"/>
        </w:object>
      </w:r>
      <w:r w:rsidRPr="002758F1">
        <w:rPr>
          <w:rFonts w:ascii="Chu Van An" w:eastAsia="Calibri" w:hAnsi="Chu Van An" w:cs="Chu Van An"/>
          <w:sz w:val="24"/>
          <w:szCs w:val="24"/>
        </w:rPr>
        <w:t xml:space="preserve"> là</w:t>
      </w:r>
    </w:p>
    <w:p w14:paraId="7E789520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eastAsia="Calibri" w:hAnsi="Chu Van An" w:cs="Chu Van An"/>
          <w:b/>
          <w:color w:val="0000FF"/>
          <w:position w:val="-6"/>
          <w:sz w:val="24"/>
          <w:szCs w:val="24"/>
        </w:rPr>
        <w:object w:dxaOrig="675" w:dyaOrig="285" w14:anchorId="2ECCEF16">
          <v:shape id="_x0000_i7144" type="#_x0000_t75" style="width:33.75pt;height:14.25pt" o:ole="">
            <v:imagedata r:id="rId1125" o:title=""/>
          </v:shape>
          <o:OLEObject Type="Embed" ProgID="Equation.DSMT4" ShapeID="_x0000_i7144" DrawAspect="Content" ObjectID="_1689142668" r:id="rId1126"/>
        </w:object>
      </w:r>
      <w:r w:rsidRPr="002758F1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ab/>
        <w:t xml:space="preserve">B. </w:t>
      </w:r>
      <w:r w:rsidRPr="002758F1">
        <w:rPr>
          <w:rFonts w:ascii="Chu Van An" w:eastAsia="Calibri" w:hAnsi="Chu Van An" w:cs="Chu Van An"/>
          <w:b/>
          <w:color w:val="0000FF"/>
          <w:position w:val="-28"/>
          <w:sz w:val="24"/>
          <w:szCs w:val="24"/>
        </w:rPr>
        <w:object w:dxaOrig="1230" w:dyaOrig="690" w14:anchorId="06FCDE63">
          <v:shape id="_x0000_i7145" type="#_x0000_t75" style="width:61.5pt;height:34.5pt" o:ole="">
            <v:imagedata r:id="rId1127" o:title=""/>
          </v:shape>
          <o:OLEObject Type="Embed" ProgID="Equation.DSMT4" ShapeID="_x0000_i7145" DrawAspect="Content" ObjectID="_1689142669" r:id="rId1128"/>
        </w:object>
      </w:r>
      <w:r w:rsidRPr="002758F1">
        <w:rPr>
          <w:rFonts w:ascii="Chu Van An" w:eastAsia="Calibri" w:hAnsi="Chu Van An" w:cs="Chu Van An"/>
          <w:sz w:val="24"/>
          <w:szCs w:val="24"/>
        </w:rPr>
        <w:t>.</w:t>
      </w:r>
      <w:r w:rsidRPr="002758F1">
        <w:rPr>
          <w:rFonts w:ascii="Chu Van An" w:eastAsia="Calibri" w:hAnsi="Chu Van An" w:cs="Chu Van An"/>
          <w:sz w:val="24"/>
          <w:szCs w:val="24"/>
        </w:rPr>
        <w:tab/>
      </w:r>
      <w:r w:rsidRPr="002758F1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C</w:t>
      </w: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Calibri" w:hAnsi="Chu Van An" w:cs="Chu Van An"/>
          <w:b/>
          <w:color w:val="0000FF"/>
          <w:position w:val="-28"/>
          <w:sz w:val="24"/>
          <w:szCs w:val="24"/>
        </w:rPr>
        <w:object w:dxaOrig="885" w:dyaOrig="690" w14:anchorId="2DEC22B4">
          <v:shape id="_x0000_i7146" type="#_x0000_t75" style="width:44.25pt;height:34.5pt" o:ole="">
            <v:imagedata r:id="rId1129" o:title=""/>
          </v:shape>
          <o:OLEObject Type="Embed" ProgID="Equation.DSMT4" ShapeID="_x0000_i7146" DrawAspect="Content" ObjectID="_1689142670" r:id="rId1130"/>
        </w:object>
      </w:r>
      <w:r w:rsidRPr="002758F1">
        <w:rPr>
          <w:rFonts w:ascii="Chu Van An" w:eastAsia="Calibri" w:hAnsi="Chu Van An" w:cs="Chu Van An"/>
          <w:sz w:val="24"/>
          <w:szCs w:val="24"/>
        </w:rPr>
        <w:t>.</w:t>
      </w: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eastAsia="Calibri" w:hAnsi="Chu Van An" w:cs="Chu Van An"/>
          <w:b/>
          <w:color w:val="0000FF"/>
          <w:position w:val="-28"/>
          <w:sz w:val="24"/>
          <w:szCs w:val="24"/>
        </w:rPr>
        <w:object w:dxaOrig="1065" w:dyaOrig="690" w14:anchorId="56FC29B5">
          <v:shape id="_x0000_i7147" type="#_x0000_t75" style="width:53.25pt;height:34.5pt" o:ole="">
            <v:imagedata r:id="rId1131" o:title=""/>
          </v:shape>
          <o:OLEObject Type="Embed" ProgID="Equation.DSMT4" ShapeID="_x0000_i7147" DrawAspect="Content" ObjectID="_1689142671" r:id="rId1132"/>
        </w:object>
      </w:r>
      <w:r w:rsidRPr="002758F1">
        <w:rPr>
          <w:rFonts w:ascii="Chu Van An" w:eastAsia="Calibri" w:hAnsi="Chu Van An" w:cs="Chu Van An"/>
          <w:sz w:val="24"/>
          <w:szCs w:val="24"/>
        </w:rPr>
        <w:t>.</w:t>
      </w:r>
    </w:p>
    <w:p w14:paraId="72FDDED0" w14:textId="77777777" w:rsidR="001647D3" w:rsidRPr="002758F1" w:rsidRDefault="001647D3" w:rsidP="002758F1">
      <w:pPr>
        <w:spacing w:after="200"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>Lời giải</w:t>
      </w:r>
    </w:p>
    <w:p w14:paraId="1059CAE0" w14:textId="77777777" w:rsidR="001647D3" w:rsidRPr="002758F1" w:rsidRDefault="001647D3" w:rsidP="002758F1">
      <w:pPr>
        <w:spacing w:after="200" w:line="240" w:lineRule="auto"/>
        <w:ind w:left="992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>Chọn C</w:t>
      </w:r>
    </w:p>
    <w:p w14:paraId="5FC8A9D9" w14:textId="77777777" w:rsidR="001647D3" w:rsidRPr="002758F1" w:rsidRDefault="001647D3" w:rsidP="002758F1">
      <w:pPr>
        <w:spacing w:after="200"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2758F1">
        <w:rPr>
          <w:rFonts w:ascii="Chu Van An" w:eastAsia="Calibri" w:hAnsi="Chu Van An" w:cs="Chu Van An"/>
          <w:sz w:val="24"/>
          <w:szCs w:val="24"/>
        </w:rPr>
        <w:t xml:space="preserve">Điều kiện: </w:t>
      </w:r>
      <w:r w:rsidRPr="002758F1">
        <w:rPr>
          <w:rFonts w:ascii="Chu Van An" w:eastAsia="Calibri" w:hAnsi="Chu Van An" w:cs="Chu Van An"/>
          <w:position w:val="-30"/>
          <w:sz w:val="24"/>
          <w:szCs w:val="24"/>
        </w:rPr>
        <w:object w:dxaOrig="2325" w:dyaOrig="735" w14:anchorId="22D8E830">
          <v:shape id="_x0000_i7148" type="#_x0000_t75" style="width:116.25pt;height:36.75pt" o:ole="">
            <v:imagedata r:id="rId1133" o:title=""/>
          </v:shape>
          <o:OLEObject Type="Embed" ProgID="Equation.DSMT4" ShapeID="_x0000_i7148" DrawAspect="Content" ObjectID="_1689142672" r:id="rId1134"/>
        </w:object>
      </w:r>
      <w:r w:rsidRPr="002758F1">
        <w:rPr>
          <w:rFonts w:ascii="Chu Van An" w:eastAsia="Calibri" w:hAnsi="Chu Van An" w:cs="Chu Van An"/>
          <w:sz w:val="24"/>
          <w:szCs w:val="24"/>
        </w:rPr>
        <w:t>.</w:t>
      </w:r>
    </w:p>
    <w:p w14:paraId="3028C5B2" w14:textId="77777777" w:rsidR="001647D3" w:rsidRPr="002758F1" w:rsidRDefault="001647D3" w:rsidP="002758F1">
      <w:pPr>
        <w:spacing w:after="200"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2758F1">
        <w:rPr>
          <w:rFonts w:ascii="Chu Van An" w:eastAsia="Calibri" w:hAnsi="Chu Van An" w:cs="Chu Van An"/>
          <w:sz w:val="24"/>
          <w:szCs w:val="24"/>
        </w:rPr>
        <w:t xml:space="preserve">Phương trình tương đương: </w:t>
      </w:r>
      <w:r w:rsidRPr="002758F1">
        <w:rPr>
          <w:rFonts w:ascii="Chu Van An" w:eastAsia="Calibri" w:hAnsi="Chu Van An" w:cs="Chu Van An"/>
          <w:position w:val="-24"/>
          <w:sz w:val="24"/>
          <w:szCs w:val="24"/>
        </w:rPr>
        <w:object w:dxaOrig="3015" w:dyaOrig="615" w14:anchorId="76502E55">
          <v:shape id="_x0000_i7149" type="#_x0000_t75" style="width:150.75pt;height:30.75pt" o:ole="">
            <v:imagedata r:id="rId1135" o:title=""/>
          </v:shape>
          <o:OLEObject Type="Embed" ProgID="Equation.DSMT4" ShapeID="_x0000_i7149" DrawAspect="Content" ObjectID="_1689142673" r:id="rId1136"/>
        </w:object>
      </w:r>
      <w:r w:rsidRPr="002758F1">
        <w:rPr>
          <w:rFonts w:ascii="Chu Van An" w:eastAsia="Calibri" w:hAnsi="Chu Van An" w:cs="Chu Van An"/>
          <w:sz w:val="24"/>
          <w:szCs w:val="24"/>
        </w:rPr>
        <w:t xml:space="preserve"> .</w:t>
      </w:r>
    </w:p>
    <w:p w14:paraId="27350BAB" w14:textId="77777777" w:rsidR="001647D3" w:rsidRPr="002758F1" w:rsidRDefault="001647D3" w:rsidP="002758F1">
      <w:pPr>
        <w:spacing w:after="200"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2758F1">
        <w:rPr>
          <w:rFonts w:ascii="Chu Van An" w:eastAsia="Calibri" w:hAnsi="Chu Van An" w:cs="Chu Van An"/>
          <w:sz w:val="24"/>
          <w:szCs w:val="24"/>
        </w:rPr>
        <w:t xml:space="preserve">Vậy phương trình có tập nghiệm </w:t>
      </w:r>
      <w:r w:rsidRPr="002758F1">
        <w:rPr>
          <w:rFonts w:ascii="Chu Van An" w:eastAsia="Calibri" w:hAnsi="Chu Van An" w:cs="Chu Van An"/>
          <w:b/>
          <w:color w:val="0000FF"/>
          <w:position w:val="-28"/>
          <w:sz w:val="24"/>
          <w:szCs w:val="24"/>
        </w:rPr>
        <w:object w:dxaOrig="885" w:dyaOrig="690" w14:anchorId="7D0E7C38">
          <v:shape id="_x0000_i7150" type="#_x0000_t75" style="width:44.25pt;height:34.5pt" o:ole="">
            <v:imagedata r:id="rId1129" o:title=""/>
          </v:shape>
          <o:OLEObject Type="Embed" ProgID="Equation.DSMT4" ShapeID="_x0000_i7150" DrawAspect="Content" ObjectID="_1689142674" r:id="rId1137"/>
        </w:object>
      </w: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>.</w:t>
      </w:r>
    </w:p>
    <w:p w14:paraId="390D55F8" w14:textId="77777777" w:rsidR="001647D3" w:rsidRPr="002758F1" w:rsidRDefault="001647D3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5: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Với bài toán: Giải phương trình </w:t>
      </w:r>
      <w:r w:rsidRPr="002758F1">
        <w:rPr>
          <w:rFonts w:ascii="Chu Van An" w:hAnsi="Chu Van An" w:cs="Chu Van An"/>
          <w:position w:val="-8"/>
          <w:sz w:val="24"/>
          <w:szCs w:val="24"/>
        </w:rPr>
        <w:object w:dxaOrig="3045" w:dyaOrig="405" w14:anchorId="2FC06E99">
          <v:shape id="_x0000_i7151" type="#_x0000_t75" style="width:152.25pt;height:20.25pt" o:ole="">
            <v:imagedata r:id="rId1138" o:title=""/>
          </v:shape>
          <o:OLEObject Type="Embed" ProgID="Equation.DSMT4" ShapeID="_x0000_i7151" DrawAspect="Content" ObjectID="_1689142675" r:id="rId1139"/>
        </w:object>
      </w:r>
      <w:r w:rsidRPr="002758F1">
        <w:rPr>
          <w:rFonts w:ascii="Chu Van An" w:hAnsi="Chu Van An" w:cs="Chu Van An"/>
          <w:sz w:val="24"/>
          <w:szCs w:val="24"/>
        </w:rPr>
        <w:t>. Một học sinh giải như sau:</w:t>
      </w:r>
    </w:p>
    <w:p w14:paraId="4FA7E36F" w14:textId="77777777" w:rsidR="001647D3" w:rsidRPr="002758F1" w:rsidRDefault="001647D3" w:rsidP="002758F1">
      <w:pPr>
        <w:pStyle w:val="Normal0"/>
        <w:ind w:left="992"/>
        <w:contextualSpacing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Bước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10" w:dyaOrig="285" w14:anchorId="045FBFF9">
          <v:shape id="_x0000_i7152" type="#_x0000_t75" style="width:10.5pt;height:14.25pt" o:ole="">
            <v:imagedata r:id="rId1140" o:title=""/>
          </v:shape>
          <o:OLEObject Type="Embed" ProgID="Equation.DSMT4" ShapeID="_x0000_i7152" DrawAspect="Content" ObjectID="_1689142676" r:id="rId1141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Điều kiện: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050" w:dyaOrig="285" w14:anchorId="68546582">
          <v:shape id="_x0000_i7153" type="#_x0000_t75" style="width:52.5pt;height:14.25pt" o:ole="">
            <v:imagedata r:id="rId1142" o:title=""/>
          </v:shape>
          <o:OLEObject Type="Embed" ProgID="Equation.DSMT4" ShapeID="_x0000_i7153" DrawAspect="Content" ObjectID="_1689142677" r:id="rId114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6CCF914" w14:textId="77777777" w:rsidR="001647D3" w:rsidRPr="002758F1" w:rsidRDefault="001647D3" w:rsidP="002758F1">
      <w:pPr>
        <w:pStyle w:val="Normal0"/>
        <w:ind w:left="992"/>
        <w:contextualSpacing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Đặt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5940" w:dyaOrig="660" w14:anchorId="08C712F5">
          <v:shape id="_x0000_i7154" type="#_x0000_t75" style="width:297pt;height:33pt" o:ole="">
            <v:imagedata r:id="rId1144" o:title=""/>
          </v:shape>
          <o:OLEObject Type="Embed" ProgID="Equation.DSMT4" ShapeID="_x0000_i7154" DrawAspect="Content" ObjectID="_1689142678" r:id="rId1145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307C79B7" w14:textId="77777777" w:rsidR="001647D3" w:rsidRPr="002758F1" w:rsidRDefault="001647D3" w:rsidP="002758F1">
      <w:pPr>
        <w:pStyle w:val="Normal0"/>
        <w:ind w:left="992"/>
        <w:contextualSpacing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Bước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40" w:dyaOrig="285" w14:anchorId="582EF59A">
          <v:shape id="_x0000_i7155" type="#_x0000_t75" style="width:12pt;height:14.25pt" o:ole="">
            <v:imagedata r:id="rId1146" o:title=""/>
          </v:shape>
          <o:OLEObject Type="Embed" ProgID="Equation.DSMT4" ShapeID="_x0000_i7155" DrawAspect="Content" ObjectID="_1689142679" r:id="rId114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Ta được phương trình </w:t>
      </w:r>
      <w:r w:rsidRPr="002758F1">
        <w:rPr>
          <w:rFonts w:ascii="Chu Van An" w:hAnsi="Chu Van An" w:cs="Chu Van An"/>
          <w:position w:val="-30"/>
          <w:sz w:val="24"/>
          <w:szCs w:val="24"/>
        </w:rPr>
        <w:object w:dxaOrig="3510" w:dyaOrig="720" w14:anchorId="1C91026B">
          <v:shape id="_x0000_i7156" type="#_x0000_t75" style="width:175.5pt;height:36pt" o:ole="">
            <v:imagedata r:id="rId1148" o:title=""/>
          </v:shape>
          <o:OLEObject Type="Embed" ProgID="Equation.DSMT4" ShapeID="_x0000_i7156" DrawAspect="Content" ObjectID="_1689142680" r:id="rId1149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3256284A" w14:textId="77777777" w:rsidR="001647D3" w:rsidRPr="002758F1" w:rsidRDefault="001647D3" w:rsidP="002758F1">
      <w:pPr>
        <w:pStyle w:val="Normal0"/>
        <w:ind w:left="992"/>
        <w:contextualSpacing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 xml:space="preserve">Bước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40" w:dyaOrig="285" w14:anchorId="021684D0">
          <v:shape id="_x0000_i7157" type="#_x0000_t75" style="width:12pt;height:14.25pt" o:ole="">
            <v:imagedata r:id="rId1150" o:title=""/>
          </v:shape>
          <o:OLEObject Type="Embed" ProgID="Equation.DSMT4" ShapeID="_x0000_i7157" DrawAspect="Content" ObjectID="_1689142681" r:id="rId1151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Với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510" w:dyaOrig="285" w14:anchorId="34F1CD0C">
          <v:shape id="_x0000_i7158" type="#_x0000_t75" style="width:25.5pt;height:14.25pt" o:ole="">
            <v:imagedata r:id="rId1152" o:title=""/>
          </v:shape>
          <o:OLEObject Type="Embed" ProgID="Equation.DSMT4" ShapeID="_x0000_i7158" DrawAspect="Content" ObjectID="_1689142682" r:id="rId1153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ta có </w:t>
      </w:r>
      <w:r w:rsidRPr="002758F1">
        <w:rPr>
          <w:rFonts w:ascii="Chu Van An" w:hAnsi="Chu Van An" w:cs="Chu Van An"/>
          <w:position w:val="-8"/>
          <w:sz w:val="24"/>
          <w:szCs w:val="24"/>
        </w:rPr>
        <w:object w:dxaOrig="3615" w:dyaOrig="405" w14:anchorId="3B5402A7">
          <v:shape id="_x0000_i7159" type="#_x0000_t75" style="width:180.75pt;height:20.25pt" o:ole="">
            <v:imagedata r:id="rId1154" o:title=""/>
          </v:shape>
          <o:OLEObject Type="Embed" ProgID="Equation.DSMT4" ShapeID="_x0000_i7159" DrawAspect="Content" ObjectID="_1689142683" r:id="rId1155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.</w:t>
      </w:r>
    </w:p>
    <w:p w14:paraId="2E546B50" w14:textId="77777777" w:rsidR="001647D3" w:rsidRPr="002758F1" w:rsidRDefault="001647D3" w:rsidP="002758F1">
      <w:pPr>
        <w:pStyle w:val="Normal0"/>
        <w:ind w:left="992"/>
        <w:rPr>
          <w:rFonts w:ascii="Chu Van An" w:hAnsi="Chu Van An" w:cs="Chu Van An"/>
          <w:sz w:val="24"/>
          <w:szCs w:val="24"/>
          <w:lang w:val="fr-FR" w:eastAsia="vi-VN"/>
        </w:rPr>
      </w:pPr>
      <w:r w:rsidRPr="002758F1">
        <w:rPr>
          <w:rFonts w:ascii="Chu Van An" w:hAnsi="Chu Van An" w:cs="Chu Van An"/>
          <w:sz w:val="24"/>
          <w:szCs w:val="24"/>
          <w:lang w:val="fr-FR" w:eastAsia="vi-VN"/>
        </w:rPr>
        <w:t xml:space="preserve">Với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510" w:dyaOrig="285" w14:anchorId="20F6A17A">
          <v:shape id="_x0000_i7160" type="#_x0000_t75" style="width:25.5pt;height:14.25pt" o:ole="">
            <v:imagedata r:id="rId1156" o:title=""/>
          </v:shape>
          <o:OLEObject Type="Embed" ProgID="Equation.DSMT4" ShapeID="_x0000_i7160" DrawAspect="Content" ObjectID="_1689142684" r:id="rId1157"/>
        </w:object>
      </w:r>
      <w:r w:rsidRPr="002758F1">
        <w:rPr>
          <w:rFonts w:ascii="Chu Van An" w:hAnsi="Chu Van An" w:cs="Chu Van An"/>
          <w:sz w:val="24"/>
          <w:szCs w:val="24"/>
          <w:lang w:val="fr-FR" w:eastAsia="vi-VN"/>
        </w:rPr>
        <w:t xml:space="preserve"> ta có </w:t>
      </w:r>
      <w:r w:rsidRPr="002758F1">
        <w:rPr>
          <w:rFonts w:ascii="Chu Van An" w:hAnsi="Chu Van An" w:cs="Chu Van An"/>
          <w:position w:val="-8"/>
          <w:sz w:val="24"/>
          <w:szCs w:val="24"/>
        </w:rPr>
        <w:object w:dxaOrig="3960" w:dyaOrig="405" w14:anchorId="309D92DF">
          <v:shape id="_x0000_i7161" type="#_x0000_t75" style="width:198.75pt;height:20.25pt" o:ole="">
            <v:imagedata r:id="rId1158" o:title=""/>
          </v:shape>
          <o:OLEObject Type="Embed" ProgID="Equation.DSMT4" ShapeID="_x0000_i7161" DrawAspect="Content" ObjectID="_1689142685" r:id="rId1159"/>
        </w:object>
      </w:r>
      <w:r w:rsidRPr="002758F1">
        <w:rPr>
          <w:rFonts w:ascii="Chu Van An" w:hAnsi="Chu Van An" w:cs="Chu Van An"/>
          <w:sz w:val="24"/>
          <w:szCs w:val="24"/>
          <w:lang w:val="fr-FR" w:eastAsia="vi-VN"/>
        </w:rPr>
        <w:t>.</w:t>
      </w:r>
    </w:p>
    <w:p w14:paraId="77A59A06" w14:textId="77777777" w:rsidR="001647D3" w:rsidRPr="002758F1" w:rsidRDefault="001647D3" w:rsidP="002758F1">
      <w:pPr>
        <w:pStyle w:val="Normal0"/>
        <w:ind w:left="992"/>
        <w:rPr>
          <w:rFonts w:ascii="Chu Van An" w:hAnsi="Chu Van An" w:cs="Chu Van An"/>
          <w:sz w:val="24"/>
          <w:szCs w:val="24"/>
          <w:lang w:val="fr-FR" w:eastAsia="vi-VN"/>
        </w:rPr>
      </w:pPr>
      <w:r w:rsidRPr="002758F1">
        <w:rPr>
          <w:rFonts w:ascii="Chu Van An" w:hAnsi="Chu Van An" w:cs="Chu Van An"/>
          <w:sz w:val="24"/>
          <w:szCs w:val="24"/>
          <w:lang w:val="fr-FR" w:eastAsia="vi-VN"/>
        </w:rPr>
        <w:t xml:space="preserve">Vậy phương trình có tập nghiệm </w:t>
      </w:r>
      <w:r w:rsidRPr="002758F1">
        <w:rPr>
          <w:rFonts w:ascii="Chu Van An" w:hAnsi="Chu Van An" w:cs="Chu Van An"/>
          <w:position w:val="-18"/>
          <w:sz w:val="24"/>
          <w:szCs w:val="24"/>
        </w:rPr>
        <w:object w:dxaOrig="1875" w:dyaOrig="480" w14:anchorId="28184EC7">
          <v:shape id="_x0000_i7162" type="#_x0000_t75" style="width:93.75pt;height:24pt" o:ole="">
            <v:imagedata r:id="rId1160" o:title=""/>
          </v:shape>
          <o:OLEObject Type="Embed" ProgID="Equation.DSMT4" ShapeID="_x0000_i7162" DrawAspect="Content" ObjectID="_1689142686" r:id="rId1161"/>
        </w:object>
      </w:r>
      <w:r w:rsidRPr="002758F1">
        <w:rPr>
          <w:rFonts w:ascii="Chu Van An" w:hAnsi="Chu Van An" w:cs="Chu Van An"/>
          <w:sz w:val="24"/>
          <w:szCs w:val="24"/>
          <w:lang w:val="fr-FR" w:eastAsia="vi-VN"/>
        </w:rPr>
        <w:t>.</w:t>
      </w:r>
    </w:p>
    <w:p w14:paraId="2712E0B3" w14:textId="77777777" w:rsidR="001647D3" w:rsidRPr="002758F1" w:rsidRDefault="001647D3" w:rsidP="002758F1">
      <w:pPr>
        <w:pStyle w:val="Normal0"/>
        <w:ind w:left="992"/>
        <w:rPr>
          <w:rFonts w:ascii="Chu Van An" w:hAnsi="Chu Van An" w:cs="Chu Van An"/>
          <w:sz w:val="24"/>
          <w:szCs w:val="24"/>
          <w:lang w:val="fr-FR" w:eastAsia="vi-VN"/>
        </w:rPr>
      </w:pPr>
      <w:r w:rsidRPr="002758F1">
        <w:rPr>
          <w:rFonts w:ascii="Chu Van An" w:hAnsi="Chu Van An" w:cs="Chu Van An"/>
          <w:sz w:val="24"/>
          <w:szCs w:val="24"/>
          <w:lang w:val="fr-FR" w:eastAsia="vi-VN"/>
        </w:rPr>
        <w:t>Hãy chọn phương án đúng.</w:t>
      </w:r>
    </w:p>
    <w:p w14:paraId="1A430B12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2758F1">
        <w:rPr>
          <w:rFonts w:ascii="Chu Van An" w:hAnsi="Chu Van An" w:cs="Chu Van An"/>
          <w:color w:val="000000"/>
          <w:sz w:val="24"/>
          <w:szCs w:val="24"/>
          <w:lang w:val="fr-FR" w:eastAsia="vi-VN"/>
        </w:rPr>
        <w:t>Lời giải trên sai ở bước 2.</w:t>
      </w:r>
      <w:r w:rsidRPr="002758F1">
        <w:rPr>
          <w:rFonts w:ascii="Chu Van An" w:hAnsi="Chu Van An" w:cs="Chu Van An"/>
          <w:b/>
          <w:sz w:val="24"/>
          <w:szCs w:val="24"/>
          <w:lang w:val="fr-FR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2758F1">
        <w:rPr>
          <w:rFonts w:ascii="Chu Van An" w:hAnsi="Chu Van An" w:cs="Chu Van An"/>
          <w:color w:val="000000"/>
          <w:sz w:val="24"/>
          <w:szCs w:val="24"/>
          <w:lang w:val="fr-FR" w:eastAsia="vi-VN"/>
        </w:rPr>
        <w:t>Lời giải trên đúng hoàn toàn.</w:t>
      </w:r>
    </w:p>
    <w:p w14:paraId="190C756D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2758F1">
        <w:rPr>
          <w:rFonts w:ascii="Chu Van An" w:hAnsi="Chu Van An" w:cs="Chu Van An"/>
          <w:color w:val="000000"/>
          <w:sz w:val="24"/>
          <w:szCs w:val="24"/>
          <w:lang w:val="fr-FR" w:eastAsia="vi-VN"/>
        </w:rPr>
        <w:t>Lời giải trên sai ở bước 1.</w:t>
      </w:r>
      <w:r w:rsidRPr="002758F1">
        <w:rPr>
          <w:rFonts w:ascii="Chu Van An" w:hAnsi="Chu Van An" w:cs="Chu Van An"/>
          <w:b/>
          <w:sz w:val="24"/>
          <w:szCs w:val="24"/>
          <w:lang w:val="fr-FR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758F1">
        <w:rPr>
          <w:rFonts w:ascii="Chu Van An" w:hAnsi="Chu Van An" w:cs="Chu Van An"/>
          <w:color w:val="000000"/>
          <w:sz w:val="24"/>
          <w:szCs w:val="24"/>
          <w:lang w:val="fr-FR" w:eastAsia="vi-VN"/>
        </w:rPr>
        <w:t>Lời giải trên sai ở bước 3.</w:t>
      </w:r>
    </w:p>
    <w:p w14:paraId="0E019FCE" w14:textId="77777777" w:rsidR="001647D3" w:rsidRPr="002758F1" w:rsidRDefault="001647D3" w:rsidP="002758F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6F5C6711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D</w:t>
      </w:r>
    </w:p>
    <w:p w14:paraId="46EAF116" w14:textId="77777777" w:rsidR="001647D3" w:rsidRPr="002758F1" w:rsidRDefault="001647D3" w:rsidP="002758F1">
      <w:pPr>
        <w:pStyle w:val="Normal0"/>
        <w:ind w:left="992"/>
        <w:contextualSpacing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 xml:space="preserve">Ở bước 1, khi đặt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5940" w:dyaOrig="660" w14:anchorId="4792F2FF">
          <v:shape id="_x0000_i7163" type="#_x0000_t75" style="width:297pt;height:33pt" o:ole="">
            <v:imagedata r:id="rId1144" o:title=""/>
          </v:shape>
          <o:OLEObject Type="Embed" ProgID="Equation.DSMT4" ShapeID="_x0000_i7163" DrawAspect="Content" ObjectID="_1689142687" r:id="rId1162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thì bản chất của lời giải trên là đưa về phương trình hệ quả. </w:t>
      </w:r>
      <w:r w:rsidRPr="002758F1">
        <w:rPr>
          <w:rFonts w:ascii="Chu Van An" w:hAnsi="Chu Van An" w:cs="Chu Van An"/>
          <w:sz w:val="24"/>
          <w:szCs w:val="24"/>
        </w:rPr>
        <w:t>Do đó cần thử lại nghiệm ở bước 3.</w:t>
      </w:r>
    </w:p>
    <w:p w14:paraId="3E2FA0D9" w14:textId="77777777" w:rsidR="001647D3" w:rsidRPr="002758F1" w:rsidRDefault="001647D3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eastAsia="Calibri" w:hAnsi="Chu Van An" w:cs="Chu Van An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>Câu 6:</w:t>
      </w: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eastAsia="Calibri" w:hAnsi="Chu Van An" w:cs="Chu Van An"/>
          <w:sz w:val="24"/>
          <w:szCs w:val="24"/>
        </w:rPr>
        <w:t xml:space="preserve">Tập nghiệm của phương trình </w:t>
      </w:r>
      <w:r w:rsidRPr="002758F1">
        <w:rPr>
          <w:rFonts w:ascii="Chu Van An" w:hAnsi="Chu Van An" w:cs="Chu Van An"/>
          <w:position w:val="-8"/>
          <w:sz w:val="24"/>
          <w:szCs w:val="24"/>
        </w:rPr>
        <w:object w:dxaOrig="1590" w:dyaOrig="360" w14:anchorId="6B80FE25">
          <v:shape id="_x0000_i7164" type="#_x0000_t75" style="width:79.5pt;height:18pt" o:ole="">
            <v:imagedata r:id="rId1163" o:title=""/>
          </v:shape>
          <o:OLEObject Type="Embed" ProgID="Equation.DSMT4" ShapeID="_x0000_i7164" DrawAspect="Content" ObjectID="_1689142688" r:id="rId1164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</w:t>
      </w:r>
      <w:r w:rsidRPr="002758F1">
        <w:rPr>
          <w:rFonts w:ascii="Chu Van An" w:eastAsia="Calibri" w:hAnsi="Chu Van An" w:cs="Chu Van An"/>
          <w:sz w:val="24"/>
          <w:szCs w:val="24"/>
        </w:rPr>
        <w:t>là</w:t>
      </w:r>
    </w:p>
    <w:p w14:paraId="443A8617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2758F1">
        <w:rPr>
          <w:rFonts w:ascii="Chu Van An" w:hAnsi="Chu Van An" w:cs="Chu Van An"/>
          <w:position w:val="-34"/>
          <w:sz w:val="24"/>
          <w:szCs w:val="24"/>
        </w:rPr>
        <w:object w:dxaOrig="1950" w:dyaOrig="795" w14:anchorId="4EA2C5A8">
          <v:shape id="_x0000_i7165" type="#_x0000_t75" style="width:97.5pt;height:39.75pt" o:ole="">
            <v:imagedata r:id="rId1165" o:title=""/>
          </v:shape>
          <o:OLEObject Type="Embed" ProgID="Equation.DSMT4" ShapeID="_x0000_i7165" DrawAspect="Content" ObjectID="_1689142689" r:id="rId1166"/>
        </w:object>
      </w:r>
      <w:r w:rsidRPr="002758F1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eastAsia="Calibri" w:hAnsi="Chu Van An" w:cs="Chu Van An"/>
          <w:color w:val="FF0000"/>
          <w:sz w:val="24"/>
          <w:szCs w:val="24"/>
        </w:rPr>
        <w:tab/>
      </w:r>
      <w:r w:rsidRPr="002758F1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B</w:t>
      </w: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position w:val="-34"/>
          <w:sz w:val="24"/>
          <w:szCs w:val="24"/>
        </w:rPr>
        <w:object w:dxaOrig="1095" w:dyaOrig="795" w14:anchorId="55858D61">
          <v:shape id="_x0000_i7166" type="#_x0000_t75" style="width:54.75pt;height:39.75pt" o:ole="">
            <v:imagedata r:id="rId1167" o:title=""/>
          </v:shape>
          <o:OLEObject Type="Embed" ProgID="Equation.DSMT4" ShapeID="_x0000_i7166" DrawAspect="Content" ObjectID="_1689142690" r:id="rId1168"/>
        </w:object>
      </w:r>
      <w:r w:rsidRPr="002758F1">
        <w:rPr>
          <w:rFonts w:ascii="Chu Van An" w:eastAsia="Calibri" w:hAnsi="Chu Van An" w:cs="Chu Van An"/>
          <w:sz w:val="24"/>
          <w:szCs w:val="24"/>
        </w:rPr>
        <w:t>.</w:t>
      </w:r>
    </w:p>
    <w:p w14:paraId="1436F15B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color w:val="000000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position w:val="-34"/>
          <w:sz w:val="24"/>
          <w:szCs w:val="24"/>
        </w:rPr>
        <w:object w:dxaOrig="1080" w:dyaOrig="795" w14:anchorId="7F8DA9C9">
          <v:shape id="_x0000_i7167" type="#_x0000_t75" style="width:54pt;height:39.75pt" o:ole="">
            <v:imagedata r:id="rId1169" o:title=""/>
          </v:shape>
          <o:OLEObject Type="Embed" ProgID="Equation.DSMT4" ShapeID="_x0000_i7167" DrawAspect="Content" ObjectID="_1689142691" r:id="rId1170"/>
        </w:object>
      </w:r>
      <w:r w:rsidRPr="002758F1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eastAsia="Calibri" w:hAnsi="Chu Van An" w:cs="Chu Van An"/>
          <w:sz w:val="24"/>
          <w:szCs w:val="24"/>
        </w:rPr>
        <w:tab/>
      </w: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eastAsia="Calibri" w:hAnsi="Chu Van An" w:cs="Chu Van An"/>
          <w:sz w:val="24"/>
          <w:szCs w:val="24"/>
        </w:rPr>
        <w:t>Một phương án khác</w:t>
      </w:r>
      <w:r w:rsidRPr="002758F1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1AD5F119" w14:textId="77777777" w:rsidR="001647D3" w:rsidRPr="002758F1" w:rsidRDefault="001647D3" w:rsidP="002758F1">
      <w:pPr>
        <w:spacing w:after="0"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>Lời</w:t>
      </w:r>
      <w:r w:rsidRPr="002758F1">
        <w:rPr>
          <w:rFonts w:ascii="Chu Van An" w:eastAsia="Calibri" w:hAnsi="Chu Van An" w:cs="Chu Van An"/>
          <w:color w:val="0000FF"/>
          <w:sz w:val="24"/>
          <w:szCs w:val="24"/>
        </w:rPr>
        <w:t xml:space="preserve"> </w:t>
      </w: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>giải</w:t>
      </w:r>
    </w:p>
    <w:p w14:paraId="1C8F1909" w14:textId="77777777" w:rsidR="001647D3" w:rsidRPr="002758F1" w:rsidRDefault="001647D3" w:rsidP="002758F1">
      <w:pPr>
        <w:spacing w:before="120" w:after="120" w:line="240" w:lineRule="auto"/>
        <w:ind w:left="992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0000CC"/>
          <w:sz w:val="24"/>
          <w:szCs w:val="24"/>
        </w:rPr>
        <w:t>Chọn</w:t>
      </w:r>
      <w:r w:rsidRPr="002758F1">
        <w:rPr>
          <w:rFonts w:ascii="Chu Van An" w:eastAsia="Calibri" w:hAnsi="Chu Van An" w:cs="Chu Van An"/>
          <w:color w:val="0000CC"/>
          <w:sz w:val="24"/>
          <w:szCs w:val="24"/>
        </w:rPr>
        <w:t xml:space="preserve"> </w:t>
      </w:r>
      <w:r w:rsidRPr="002758F1">
        <w:rPr>
          <w:rFonts w:ascii="Chu Van An" w:eastAsia="Calibri" w:hAnsi="Chu Van An" w:cs="Chu Van An"/>
          <w:b/>
          <w:color w:val="0000CC"/>
          <w:sz w:val="24"/>
          <w:szCs w:val="24"/>
        </w:rPr>
        <w:t>B</w:t>
      </w:r>
    </w:p>
    <w:p w14:paraId="38C036A7" w14:textId="77777777" w:rsidR="001647D3" w:rsidRPr="002758F1" w:rsidRDefault="001647D3" w:rsidP="002758F1">
      <w:pPr>
        <w:spacing w:before="120" w:after="0"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2758F1">
        <w:rPr>
          <w:rFonts w:ascii="Chu Van An" w:eastAsia="Calibri" w:hAnsi="Chu Van An" w:cs="Chu Van An"/>
          <w:sz w:val="24"/>
          <w:szCs w:val="24"/>
        </w:rPr>
        <w:t xml:space="preserve">Ta có </w:t>
      </w:r>
      <w:r w:rsidRPr="002758F1">
        <w:rPr>
          <w:rFonts w:ascii="Chu Van An" w:hAnsi="Chu Van An" w:cs="Chu Van An"/>
          <w:position w:val="-46"/>
          <w:sz w:val="24"/>
          <w:szCs w:val="24"/>
        </w:rPr>
        <w:object w:dxaOrig="5700" w:dyaOrig="1035" w14:anchorId="78B78545">
          <v:shape id="_x0000_i7168" type="#_x0000_t75" style="width:285pt;height:51.75pt" o:ole="">
            <v:imagedata r:id="rId1171" o:title=""/>
          </v:shape>
          <o:OLEObject Type="Embed" ProgID="Equation.DSMT4" ShapeID="_x0000_i7168" DrawAspect="Content" ObjectID="_1689142692" r:id="rId1172"/>
        </w:object>
      </w:r>
      <w:r w:rsidRPr="002758F1">
        <w:rPr>
          <w:rFonts w:ascii="Chu Van An" w:hAnsi="Chu Van An" w:cs="Chu Van An"/>
          <w:position w:val="-62"/>
          <w:sz w:val="24"/>
          <w:szCs w:val="24"/>
        </w:rPr>
        <w:object w:dxaOrig="1650" w:dyaOrig="1365" w14:anchorId="33808EA5">
          <v:shape id="_x0000_i7169" type="#_x0000_t75" style="width:82.5pt;height:68.25pt" o:ole="">
            <v:imagedata r:id="rId1173" o:title=""/>
          </v:shape>
          <o:OLEObject Type="Embed" ProgID="Equation.DSMT4" ShapeID="_x0000_i7169" DrawAspect="Content" ObjectID="_1689142693" r:id="rId1174"/>
        </w:object>
      </w:r>
    </w:p>
    <w:p w14:paraId="40FD69FA" w14:textId="77777777" w:rsidR="001647D3" w:rsidRPr="002758F1" w:rsidRDefault="001647D3" w:rsidP="002758F1">
      <w:pPr>
        <w:spacing w:before="120" w:after="0"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24"/>
          <w:sz w:val="24"/>
          <w:szCs w:val="24"/>
        </w:rPr>
        <w:object w:dxaOrig="1515" w:dyaOrig="675" w14:anchorId="65ED1D0A">
          <v:shape id="_x0000_i7170" type="#_x0000_t75" style="width:76.5pt;height:33.75pt" o:ole="">
            <v:imagedata r:id="rId1175" o:title=""/>
          </v:shape>
          <o:OLEObject Type="Embed" ProgID="Equation.DSMT4" ShapeID="_x0000_i7170" DrawAspect="Content" ObjectID="_1689142694" r:id="rId1176"/>
        </w:object>
      </w:r>
      <w:r w:rsidRPr="002758F1">
        <w:rPr>
          <w:rFonts w:ascii="Chu Van An" w:eastAsia="Calibri" w:hAnsi="Chu Van An" w:cs="Chu Van An"/>
          <w:sz w:val="24"/>
          <w:szCs w:val="24"/>
        </w:rPr>
        <w:t xml:space="preserve">. Vậy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1200" w:dyaOrig="675" w14:anchorId="54800550">
          <v:shape id="_x0000_i7171" type="#_x0000_t75" style="width:60pt;height:33.75pt" o:ole="">
            <v:imagedata r:id="rId1177" o:title=""/>
          </v:shape>
          <o:OLEObject Type="Embed" ProgID="Equation.DSMT4" ShapeID="_x0000_i7171" DrawAspect="Content" ObjectID="_1689142695" r:id="rId1178"/>
        </w:object>
      </w:r>
      <w:r w:rsidRPr="002758F1">
        <w:rPr>
          <w:rFonts w:ascii="Chu Van An" w:eastAsia="Calibri" w:hAnsi="Chu Van An" w:cs="Chu Van An"/>
          <w:sz w:val="24"/>
          <w:szCs w:val="24"/>
        </w:rPr>
        <w:t>.</w:t>
      </w:r>
    </w:p>
    <w:p w14:paraId="54D77655" w14:textId="77777777" w:rsidR="001647D3" w:rsidRPr="002758F1" w:rsidRDefault="001647D3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7: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Số nghiệm của phương trình </w:t>
      </w:r>
      <w:r w:rsidRPr="002758F1">
        <w:rPr>
          <w:rFonts w:ascii="Chu Van An" w:hAnsi="Chu Van An" w:cs="Chu Van An"/>
          <w:position w:val="-8"/>
          <w:sz w:val="24"/>
          <w:szCs w:val="24"/>
        </w:rPr>
        <w:object w:dxaOrig="1620" w:dyaOrig="405" w14:anchorId="4E58B17E">
          <v:shape id="_x0000_i7172" type="#_x0000_t75" style="width:81pt;height:20.25pt" o:ole="">
            <v:imagedata r:id="rId1179" o:title=""/>
          </v:shape>
          <o:OLEObject Type="Embed" ProgID="Equation.DSMT4" ShapeID="_x0000_i7172" DrawAspect="Content" ObjectID="_1689142696" r:id="rId1180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</w:t>
      </w:r>
    </w:p>
    <w:p w14:paraId="68E384E6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position w:val="-6"/>
          <w:sz w:val="24"/>
          <w:szCs w:val="24"/>
          <w:lang w:val="nl-NL"/>
        </w:rPr>
        <w:object w:dxaOrig="195" w:dyaOrig="270" w14:anchorId="3B9E0A09">
          <v:shape id="_x0000_i7173" type="#_x0000_t75" style="width:9.75pt;height:13.5pt" o:ole="">
            <v:imagedata r:id="rId1181" o:title=""/>
          </v:shape>
          <o:OLEObject Type="Embed" ProgID="Equation.DSMT4" ShapeID="_x0000_i7173" DrawAspect="Content" ObjectID="_1689142697" r:id="rId1182"/>
        </w:object>
      </w:r>
      <w:r w:rsidRPr="002758F1">
        <w:rPr>
          <w:rFonts w:ascii="Chu Van An" w:hAnsi="Chu Van An" w:cs="Chu Van An"/>
          <w:sz w:val="24"/>
          <w:szCs w:val="24"/>
          <w:lang w:val="nl-NL"/>
        </w:rPr>
        <w:t>.</w:t>
      </w:r>
      <w:r w:rsidRPr="002758F1">
        <w:rPr>
          <w:rFonts w:ascii="Chu Van An" w:hAnsi="Chu Van An" w:cs="Chu Van An"/>
          <w:sz w:val="24"/>
          <w:szCs w:val="24"/>
          <w:lang w:val="nl-NL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color w:val="000000"/>
          <w:position w:val="-4"/>
          <w:sz w:val="24"/>
          <w:szCs w:val="24"/>
        </w:rPr>
        <w:object w:dxaOrig="135" w:dyaOrig="255" w14:anchorId="38F3DE40">
          <v:shape id="_x0000_i7174" type="#_x0000_t75" style="width:6.75pt;height:12.75pt" o:ole="">
            <v:imagedata r:id="rId1183" o:title=""/>
          </v:shape>
          <o:OLEObject Type="Embed" ProgID="Equation.DSMT4" ShapeID="_x0000_i7174" DrawAspect="Content" ObjectID="_1689142698" r:id="rId1184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color w:val="000000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position w:val="-4"/>
          <w:sz w:val="24"/>
          <w:szCs w:val="24"/>
          <w:lang w:val="nl-NL"/>
        </w:rPr>
        <w:object w:dxaOrig="195" w:dyaOrig="255" w14:anchorId="7EA21510">
          <v:shape id="_x0000_i7175" type="#_x0000_t75" style="width:9.75pt;height:12.75pt" o:ole="">
            <v:imagedata r:id="rId1185" o:title=""/>
          </v:shape>
          <o:OLEObject Type="Embed" ProgID="Equation.DSMT4" ShapeID="_x0000_i7175" DrawAspect="Content" ObjectID="_1689142699" r:id="rId1186"/>
        </w:object>
      </w:r>
      <w:r w:rsidRPr="002758F1">
        <w:rPr>
          <w:rFonts w:ascii="Chu Van An" w:hAnsi="Chu Van An" w:cs="Chu Van An"/>
          <w:sz w:val="24"/>
          <w:szCs w:val="24"/>
          <w:lang w:val="nl-NL"/>
        </w:rPr>
        <w:t>.</w:t>
      </w:r>
      <w:r w:rsidRPr="002758F1">
        <w:rPr>
          <w:rFonts w:ascii="Chu Van An" w:hAnsi="Chu Van An" w:cs="Chu Van An"/>
          <w:sz w:val="24"/>
          <w:szCs w:val="24"/>
          <w:lang w:val="nl-NL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position w:val="-6"/>
          <w:sz w:val="24"/>
          <w:szCs w:val="24"/>
          <w:lang w:val="nl-NL"/>
        </w:rPr>
        <w:object w:dxaOrig="180" w:dyaOrig="270" w14:anchorId="2B0F0285">
          <v:shape id="_x0000_i7176" type="#_x0000_t75" style="width:9pt;height:13.5pt" o:ole="">
            <v:imagedata r:id="rId1187" o:title=""/>
          </v:shape>
          <o:OLEObject Type="Embed" ProgID="Equation.DSMT4" ShapeID="_x0000_i7176" DrawAspect="Content" ObjectID="_1689142700" r:id="rId1188"/>
        </w:object>
      </w:r>
      <w:r w:rsidRPr="002758F1">
        <w:rPr>
          <w:rFonts w:ascii="Chu Van An" w:hAnsi="Chu Van An" w:cs="Chu Van An"/>
          <w:sz w:val="24"/>
          <w:szCs w:val="24"/>
          <w:lang w:val="nl-NL"/>
        </w:rPr>
        <w:t>.</w:t>
      </w:r>
    </w:p>
    <w:p w14:paraId="7B6E6C94" w14:textId="77777777" w:rsidR="001647D3" w:rsidRPr="002758F1" w:rsidRDefault="001647D3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564861BA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31D9EF11" w14:textId="77777777" w:rsidR="001647D3" w:rsidRPr="002758F1" w:rsidRDefault="001647D3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Điều kiện xác định: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765" w:dyaOrig="285" w14:anchorId="79E07DF5">
          <v:shape id="_x0000_i7177" type="#_x0000_t75" style="width:38.25pt;height:14.25pt" o:ole="">
            <v:imagedata r:id="rId1189" o:title=""/>
          </v:shape>
          <o:OLEObject Type="Embed" ProgID="Equation.DSMT4" ShapeID="_x0000_i7177" DrawAspect="Content" ObjectID="_1689142701" r:id="rId1190"/>
        </w:object>
      </w:r>
    </w:p>
    <w:p w14:paraId="10B5387E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36"/>
          <w:sz w:val="24"/>
          <w:szCs w:val="24"/>
        </w:rPr>
        <w:object w:dxaOrig="3645" w:dyaOrig="840" w14:anchorId="344D1172">
          <v:shape id="_x0000_i7178" type="#_x0000_t75" style="width:182.25pt;height:42pt" o:ole="">
            <v:imagedata r:id="rId1191" o:title=""/>
          </v:shape>
          <o:OLEObject Type="Embed" ProgID="Equation.DSMT4" ShapeID="_x0000_i7178" DrawAspect="Content" ObjectID="_1689142702" r:id="rId1192"/>
        </w:object>
      </w:r>
    </w:p>
    <w:p w14:paraId="13450109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80"/>
          <w:sz w:val="24"/>
          <w:szCs w:val="24"/>
        </w:rPr>
        <w:object w:dxaOrig="4065" w:dyaOrig="1725" w14:anchorId="0BA31C8E">
          <v:shape id="_x0000_i7179" type="#_x0000_t75" style="width:203.25pt;height:86.25pt" o:ole="">
            <v:imagedata r:id="rId1193" o:title=""/>
          </v:shape>
          <o:OLEObject Type="Embed" ProgID="Equation.DSMT4" ShapeID="_x0000_i7179" DrawAspect="Content" ObjectID="_1689142703" r:id="rId1194"/>
        </w:object>
      </w:r>
    </w:p>
    <w:p w14:paraId="59455FC7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Kết luận.</w:t>
      </w:r>
    </w:p>
    <w:p w14:paraId="55784742" w14:textId="77777777" w:rsidR="001647D3" w:rsidRPr="002758F1" w:rsidRDefault="001647D3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8:</w:t>
      </w:r>
      <w:bookmarkStart w:id="10" w:name="c8"/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Tập nghiệm của phương trình </w:t>
      </w:r>
      <w:r w:rsidRPr="002758F1">
        <w:rPr>
          <w:rFonts w:ascii="Chu Van An" w:eastAsia="Calibri" w:hAnsi="Chu Van An" w:cs="Chu Van An"/>
          <w:position w:val="-18"/>
          <w:sz w:val="24"/>
          <w:szCs w:val="24"/>
        </w:rPr>
        <w:object w:dxaOrig="2220" w:dyaOrig="480" w14:anchorId="0B8B3AC5">
          <v:shape id="_x0000_i7180" type="#_x0000_t75" style="width:111pt;height:24pt" o:ole="">
            <v:imagedata r:id="rId1195" o:title=""/>
          </v:shape>
          <o:OLEObject Type="Embed" ProgID="Equation.DSMT4" ShapeID="_x0000_i7180" DrawAspect="Content" ObjectID="_1689142704" r:id="rId1196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</w:t>
      </w:r>
    </w:p>
    <w:bookmarkEnd w:id="10"/>
    <w:p w14:paraId="02529362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eastAsia="Calibri" w:hAnsi="Chu Van An" w:cs="Chu Van An"/>
          <w:b/>
          <w:position w:val="-10"/>
          <w:sz w:val="24"/>
          <w:szCs w:val="24"/>
        </w:rPr>
        <w:object w:dxaOrig="555" w:dyaOrig="300" w14:anchorId="775A6078">
          <v:shape id="_x0000_i7181" type="#_x0000_t75" style="width:27.75pt;height:15pt" o:ole="">
            <v:imagedata r:id="rId1197" o:title=""/>
          </v:shape>
          <o:OLEObject Type="Embed" ProgID="Equation.DSMT4" ShapeID="_x0000_i7181" DrawAspect="Content" ObjectID="_1689142705" r:id="rId1198"/>
        </w:object>
      </w:r>
      <w:r w:rsidRPr="002758F1">
        <w:rPr>
          <w:rFonts w:ascii="Chu Van An" w:hAnsi="Chu Van An" w:cs="Chu Van An"/>
          <w:color w:val="0000FF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758F1">
        <w:rPr>
          <w:rFonts w:ascii="Chu Van An" w:eastAsia="Calibri" w:hAnsi="Chu Van An" w:cs="Chu Van An"/>
          <w:b/>
          <w:position w:val="-10"/>
          <w:sz w:val="24"/>
          <w:szCs w:val="24"/>
        </w:rPr>
        <w:object w:dxaOrig="795" w:dyaOrig="300" w14:anchorId="6133D1AE">
          <v:shape id="_x0000_i7182" type="#_x0000_t75" style="width:39.75pt;height:15pt" o:ole="">
            <v:imagedata r:id="rId1199" o:title=""/>
          </v:shape>
          <o:OLEObject Type="Embed" ProgID="Equation.DSMT4" ShapeID="_x0000_i7182" DrawAspect="Content" ObjectID="_1689142706" r:id="rId1200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758F1">
        <w:rPr>
          <w:rFonts w:ascii="Chu Van An" w:eastAsia="Calibri" w:hAnsi="Chu Van An" w:cs="Chu Van An"/>
          <w:b/>
          <w:position w:val="-16"/>
          <w:sz w:val="24"/>
          <w:szCs w:val="24"/>
        </w:rPr>
        <w:object w:dxaOrig="600" w:dyaOrig="435" w14:anchorId="1BFFE43E">
          <v:shape id="_x0000_i7183" type="#_x0000_t75" style="width:30pt;height:21.75pt" o:ole="">
            <v:imagedata r:id="rId1201" o:title=""/>
          </v:shape>
          <o:OLEObject Type="Embed" ProgID="Equation.DSMT4" ShapeID="_x0000_i7183" DrawAspect="Content" ObjectID="_1689142707" r:id="rId1202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eastAsia="Calibri" w:hAnsi="Chu Van An" w:cs="Chu Van An"/>
          <w:b/>
          <w:position w:val="-10"/>
          <w:sz w:val="24"/>
          <w:szCs w:val="24"/>
        </w:rPr>
        <w:object w:dxaOrig="615" w:dyaOrig="300" w14:anchorId="42E3E4CE">
          <v:shape id="_x0000_i7184" type="#_x0000_t75" style="width:30.75pt;height:15pt" o:ole="">
            <v:imagedata r:id="rId1203" o:title=""/>
          </v:shape>
          <o:OLEObject Type="Embed" ProgID="Equation.DSMT4" ShapeID="_x0000_i7184" DrawAspect="Content" ObjectID="_1689142708" r:id="rId1204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4ECD95D" w14:textId="77777777" w:rsidR="001647D3" w:rsidRPr="002758F1" w:rsidRDefault="001647D3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D5B988E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3DF87347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Điều kiện: </w:t>
      </w:r>
      <w:r w:rsidRPr="002758F1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70" w14:anchorId="3BCD9B36">
          <v:shape id="_x0000_i7185" type="#_x0000_t75" style="width:27.75pt;height:13.5pt" o:ole="">
            <v:imagedata r:id="rId1205" o:title=""/>
          </v:shape>
          <o:OLEObject Type="Embed" ProgID="Equation.DSMT4" ShapeID="_x0000_i7185" DrawAspect="Content" ObjectID="_1689142709" r:id="rId1206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F6B2FA6" w14:textId="77777777" w:rsidR="001647D3" w:rsidRPr="002758F1" w:rsidRDefault="001647D3" w:rsidP="002758F1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2758F1">
        <w:rPr>
          <w:rFonts w:ascii="Chu Van An" w:eastAsia="Calibri" w:hAnsi="Chu Van An" w:cs="Chu Van An"/>
          <w:position w:val="-52"/>
          <w:sz w:val="24"/>
          <w:szCs w:val="24"/>
        </w:rPr>
        <w:object w:dxaOrig="5115" w:dyaOrig="1170" w14:anchorId="59C8416E">
          <v:shape id="_x0000_i7186" type="#_x0000_t75" style="width:255.75pt;height:58.5pt" o:ole="">
            <v:imagedata r:id="rId1207" o:title=""/>
          </v:shape>
          <o:OLEObject Type="Embed" ProgID="Equation.DSMT4" ShapeID="_x0000_i7186" DrawAspect="Content" ObjectID="_1689142710" r:id="rId1208"/>
        </w:object>
      </w:r>
    </w:p>
    <w:p w14:paraId="4E0FF0BC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So sánh điều kiện kết luận phương trình có nghiệm </w:t>
      </w:r>
      <w:r w:rsidRPr="002758F1">
        <w:rPr>
          <w:rFonts w:ascii="Chu Van An" w:eastAsia="Calibri" w:hAnsi="Chu Van An" w:cs="Chu Van An"/>
          <w:position w:val="-8"/>
          <w:sz w:val="24"/>
          <w:szCs w:val="24"/>
        </w:rPr>
        <w:object w:dxaOrig="1140" w:dyaOrig="285" w14:anchorId="7282F87E">
          <v:shape id="_x0000_i7187" type="#_x0000_t75" style="width:57pt;height:14.25pt" o:ole="">
            <v:imagedata r:id="rId1209" o:title=""/>
          </v:shape>
          <o:OLEObject Type="Embed" ProgID="Equation.DSMT4" ShapeID="_x0000_i7187" DrawAspect="Content" ObjectID="_1689142711" r:id="rId121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549338D5" w14:textId="77777777" w:rsidR="001647D3" w:rsidRPr="002758F1" w:rsidRDefault="001647D3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lastRenderedPageBreak/>
        <w:t>Câu 9: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Số nghiệm của phương trình </w:t>
      </w:r>
      <w:r w:rsidRPr="002758F1">
        <w:rPr>
          <w:rFonts w:ascii="Chu Van An" w:hAnsi="Chu Van An" w:cs="Chu Van An"/>
          <w:position w:val="-28"/>
          <w:sz w:val="24"/>
          <w:szCs w:val="24"/>
        </w:rPr>
        <w:object w:dxaOrig="1935" w:dyaOrig="660" w14:anchorId="2583EA51">
          <v:shape id="_x0000_i7188" type="#_x0000_t75" style="width:96.75pt;height:33pt" o:ole="">
            <v:imagedata r:id="rId1211" o:title=""/>
          </v:shape>
          <o:OLEObject Type="Embed" ProgID="Equation.DSMT4" ShapeID="_x0000_i7188" DrawAspect="Content" ObjectID="_1689142712" r:id="rId1212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</w:t>
      </w:r>
    </w:p>
    <w:p w14:paraId="2EF829BB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80" w:dyaOrig="285" w14:anchorId="50C0F8AC">
          <v:shape id="_x0000_i7189" type="#_x0000_t75" style="width:9pt;height:14.25pt" o:ole="">
            <v:imagedata r:id="rId1213" o:title=""/>
          </v:shape>
          <o:OLEObject Type="Embed" ProgID="Equation.DSMT4" ShapeID="_x0000_i7189" DrawAspect="Content" ObjectID="_1689142713" r:id="rId1214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195" w:dyaOrig="255" w14:anchorId="1610B0C2">
          <v:shape id="_x0000_i7190" type="#_x0000_t75" style="width:9.75pt;height:12.75pt" o:ole="">
            <v:imagedata r:id="rId1215" o:title=""/>
          </v:shape>
          <o:OLEObject Type="Embed" ProgID="Equation.DSMT4" ShapeID="_x0000_i7190" DrawAspect="Content" ObjectID="_1689142714" r:id="rId1216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135" w:dyaOrig="255" w14:anchorId="1959C6E4">
          <v:shape id="_x0000_i7191" type="#_x0000_t75" style="width:6.75pt;height:12.75pt" o:ole="">
            <v:imagedata r:id="rId1217" o:title=""/>
          </v:shape>
          <o:OLEObject Type="Embed" ProgID="Equation.DSMT4" ShapeID="_x0000_i7191" DrawAspect="Content" ObjectID="_1689142715" r:id="rId1218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95" w:dyaOrig="285" w14:anchorId="242FC616">
          <v:shape id="_x0000_i7192" type="#_x0000_t75" style="width:9.75pt;height:14.25pt" o:ole="">
            <v:imagedata r:id="rId1219" o:title=""/>
          </v:shape>
          <o:OLEObject Type="Embed" ProgID="Equation.DSMT4" ShapeID="_x0000_i7192" DrawAspect="Content" ObjectID="_1689142716" r:id="rId1220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165C96C" w14:textId="77777777" w:rsidR="001647D3" w:rsidRPr="002758F1" w:rsidRDefault="001647D3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8ECE996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73C9DF8E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Điều kiện: </w:t>
      </w:r>
      <w:r w:rsidRPr="002758F1">
        <w:rPr>
          <w:rFonts w:ascii="Chu Van An" w:hAnsi="Chu Van An" w:cs="Chu Van An"/>
          <w:position w:val="-30"/>
          <w:sz w:val="24"/>
          <w:szCs w:val="24"/>
        </w:rPr>
        <w:object w:dxaOrig="1980" w:dyaOrig="720" w14:anchorId="57CF08BE">
          <v:shape id="_x0000_i7193" type="#_x0000_t75" style="width:99pt;height:36pt" o:ole="">
            <v:imagedata r:id="rId1221" o:title=""/>
          </v:shape>
          <o:OLEObject Type="Embed" ProgID="Equation.DSMT4" ShapeID="_x0000_i7193" DrawAspect="Content" ObjectID="_1689142717" r:id="rId122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22923B81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Hệ bất phương trình vô nghiệm. Suy ra phương trình ban đầu vô nghiệm.</w:t>
      </w:r>
    </w:p>
    <w:p w14:paraId="5F019383" w14:textId="77777777" w:rsidR="001647D3" w:rsidRPr="002758F1" w:rsidRDefault="001647D3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10: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>Số nghiệm của</w: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 phương trình sau</w:t>
      </w:r>
      <w:r w:rsidRPr="002758F1">
        <w:rPr>
          <w:rFonts w:ascii="Chu Van An" w:hAnsi="Chu Van An" w:cs="Chu Van An"/>
          <w:sz w:val="24"/>
          <w:szCs w:val="24"/>
        </w:rPr>
        <w:t xml:space="preserve"> </w:t>
      </w:r>
      <w:r w:rsidRPr="002758F1">
        <w:rPr>
          <w:rFonts w:ascii="Chu Van An" w:hAnsi="Chu Van An" w:cs="Chu Van An"/>
          <w:position w:val="-8"/>
          <w:sz w:val="24"/>
          <w:szCs w:val="24"/>
        </w:rPr>
        <w:object w:dxaOrig="1980" w:dyaOrig="405" w14:anchorId="3C8F3731">
          <v:shape id="_x0000_i7194" type="#_x0000_t75" style="width:99pt;height:20.25pt" o:ole="">
            <v:imagedata r:id="rId1223" o:title=""/>
          </v:shape>
          <o:OLEObject Type="Embed" ProgID="Equation.DSMT4" ShapeID="_x0000_i7194" DrawAspect="Content" ObjectID="_1689142718" r:id="rId1224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là:</w:t>
      </w:r>
    </w:p>
    <w:p w14:paraId="5A84E5A6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95" w:dyaOrig="285" w14:anchorId="5D45284B">
          <v:shape id="_x0000_i7195" type="#_x0000_t75" style="width:9.75pt;height:14.25pt" o:ole="">
            <v:imagedata r:id="rId1225" o:title=""/>
          </v:shape>
          <o:OLEObject Type="Embed" ProgID="Equation.DSMT4" ShapeID="_x0000_i7195" DrawAspect="Content" ObjectID="_1689142719" r:id="rId1226"/>
        </w:objec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135" w:dyaOrig="255" w14:anchorId="4127A8C0">
          <v:shape id="_x0000_i7196" type="#_x0000_t75" style="width:6.75pt;height:12.75pt" o:ole="">
            <v:imagedata r:id="rId1227" o:title=""/>
          </v:shape>
          <o:OLEObject Type="Embed" ProgID="Equation.DSMT4" ShapeID="_x0000_i7196" DrawAspect="Content" ObjectID="_1689142720" r:id="rId1228"/>
        </w:objec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>C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758F1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195" w:dyaOrig="255" w14:anchorId="2981AFFC">
          <v:shape id="_x0000_i7197" type="#_x0000_t75" style="width:9.75pt;height:12.75pt" o:ole="">
            <v:imagedata r:id="rId1229" o:title=""/>
          </v:shape>
          <o:OLEObject Type="Embed" ProgID="Equation.DSMT4" ShapeID="_x0000_i7197" DrawAspect="Content" ObjectID="_1689142721" r:id="rId1230"/>
        </w:objec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80" w:dyaOrig="285" w14:anchorId="6F490F0A">
          <v:shape id="_x0000_i7198" type="#_x0000_t75" style="width:9pt;height:14.25pt" o:ole="">
            <v:imagedata r:id="rId1231" o:title=""/>
          </v:shape>
          <o:OLEObject Type="Embed" ProgID="Equation.DSMT4" ShapeID="_x0000_i7198" DrawAspect="Content" ObjectID="_1689142722" r:id="rId1232"/>
        </w:objec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376B0213" w14:textId="77777777" w:rsidR="001647D3" w:rsidRPr="002758F1" w:rsidRDefault="001647D3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1F3B548B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B</w:t>
      </w:r>
    </w:p>
    <w:p w14:paraId="42271078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8"/>
          <w:sz w:val="24"/>
          <w:szCs w:val="24"/>
        </w:rPr>
        <w:object w:dxaOrig="1980" w:dyaOrig="405" w14:anchorId="60D2F12F">
          <v:shape id="_x0000_i7199" type="#_x0000_t75" style="width:99pt;height:20.25pt" o:ole="">
            <v:imagedata r:id="rId1233" o:title=""/>
          </v:shape>
          <o:OLEObject Type="Embed" ProgID="Equation.DSMT4" ShapeID="_x0000_i7199" DrawAspect="Content" ObjectID="_1689142723" r:id="rId1234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6FAF995E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36"/>
          <w:sz w:val="24"/>
          <w:szCs w:val="24"/>
        </w:rPr>
        <w:object w:dxaOrig="7007" w:dyaOrig="840" w14:anchorId="177B9056">
          <v:shape id="_x0000_i7200" type="#_x0000_t75" style="width:350.25pt;height:42pt" o:ole="">
            <v:imagedata r:id="rId1235" o:title=""/>
          </v:shape>
          <o:OLEObject Type="Embed" ProgID="Equation.DSMT4" ShapeID="_x0000_i7200" DrawAspect="Content" ObjectID="_1689142724" r:id="rId1236"/>
        </w:object>
      </w:r>
    </w:p>
    <w:p w14:paraId="3E9B99D1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Vậy số nghiệm của phương trình là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135" w:dyaOrig="255" w14:anchorId="7A5CFB2C">
          <v:shape id="_x0000_i7201" type="#_x0000_t75" style="width:6.75pt;height:12.75pt" o:ole="">
            <v:imagedata r:id="rId1237" o:title=""/>
          </v:shape>
          <o:OLEObject Type="Embed" ProgID="Equation.DSMT4" ShapeID="_x0000_i7201" DrawAspect="Content" ObjectID="_1689142725" r:id="rId123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268CBB4" w14:textId="77777777" w:rsidR="001647D3" w:rsidRPr="002758F1" w:rsidRDefault="001647D3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Câu 12: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Phương trình </w:t>
      </w:r>
      <w:r w:rsidRPr="002758F1">
        <w:rPr>
          <w:rFonts w:ascii="Chu Van An" w:hAnsi="Chu Van An" w:cs="Chu Van An"/>
          <w:position w:val="-16"/>
          <w:sz w:val="24"/>
          <w:szCs w:val="24"/>
          <w:lang w:val="vi-VN"/>
        </w:rPr>
        <w:object w:dxaOrig="2715" w:dyaOrig="480" w14:anchorId="5C1CAF35">
          <v:shape id="_x0000_i7202" type="#_x0000_t75" style="width:135.75pt;height:24pt" o:ole="">
            <v:imagedata r:id="rId1239" o:title=""/>
          </v:shape>
          <o:OLEObject Type="Embed" ProgID="Equation.DSMT4" ShapeID="_x0000_i7202" DrawAspect="Content" ObjectID="_1689142726" r:id="rId1240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 có bao nhiêu nghiệm phân biệt?</w:t>
      </w:r>
    </w:p>
    <w:p w14:paraId="4FA35E96" w14:textId="471C3066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sz w:val="24"/>
          <w:szCs w:val="24"/>
          <w:lang w:val="vi-VN"/>
        </w:rPr>
        <w:t>2</w:t>
      </w:r>
      <w:r w:rsidRPr="002758F1">
        <w:rPr>
          <w:rFonts w:ascii="Chu Van An" w:hAnsi="Chu Van An" w:cs="Chu Van An"/>
          <w:sz w:val="24"/>
          <w:szCs w:val="24"/>
        </w:rPr>
        <w:t>.</w:t>
      </w:r>
      <w:r w:rsidR="00960806"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sz w:val="24"/>
          <w:szCs w:val="24"/>
          <w:lang w:val="vi-VN"/>
        </w:rPr>
        <w:t>1</w:t>
      </w:r>
      <w:r w:rsidRPr="002758F1">
        <w:rPr>
          <w:rFonts w:ascii="Chu Van An" w:hAnsi="Chu Van An" w:cs="Chu Van An"/>
          <w:sz w:val="24"/>
          <w:szCs w:val="24"/>
        </w:rPr>
        <w:t>.</w:t>
      </w:r>
      <w:r w:rsidR="00960806"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sz w:val="24"/>
          <w:szCs w:val="24"/>
          <w:lang w:val="vi-VN"/>
        </w:rPr>
        <w:t>3</w:t>
      </w:r>
      <w:r w:rsidRPr="002758F1">
        <w:rPr>
          <w:rFonts w:ascii="Chu Van An" w:hAnsi="Chu Van An" w:cs="Chu Van An"/>
          <w:sz w:val="24"/>
          <w:szCs w:val="24"/>
        </w:rPr>
        <w:t>.</w:t>
      </w:r>
      <w:r w:rsidR="00960806"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sz w:val="24"/>
          <w:szCs w:val="24"/>
          <w:lang w:val="vi-VN"/>
        </w:rPr>
        <w:t>4</w: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97082CC" w14:textId="77777777" w:rsidR="001647D3" w:rsidRPr="002758F1" w:rsidRDefault="001647D3" w:rsidP="002758F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C56B1EF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2758F1">
        <w:rPr>
          <w:rFonts w:ascii="Chu Van An" w:hAnsi="Chu Van An" w:cs="Chu Van An"/>
          <w:b/>
          <w:sz w:val="24"/>
          <w:szCs w:val="24"/>
          <w:lang w:val="vi-VN"/>
        </w:rPr>
        <w:t>C</w:t>
      </w:r>
    </w:p>
    <w:p w14:paraId="24F51842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position w:val="-22"/>
          <w:sz w:val="24"/>
          <w:szCs w:val="24"/>
          <w:lang w:val="vi-VN"/>
        </w:rPr>
        <w:object w:dxaOrig="5640" w:dyaOrig="570" w14:anchorId="537A7791">
          <v:shape id="_x0000_i7203" type="#_x0000_t75" style="width:282pt;height:28.5pt" o:ole="">
            <v:imagedata r:id="rId1241" o:title=""/>
          </v:shape>
          <o:OLEObject Type="Embed" ProgID="Equation.DSMT4" ShapeID="_x0000_i7203" DrawAspect="Content" ObjectID="_1689142727" r:id="rId1242"/>
        </w:object>
      </w:r>
    </w:p>
    <w:p w14:paraId="69B06E52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position w:val="-76"/>
          <w:sz w:val="24"/>
          <w:szCs w:val="24"/>
          <w:lang w:val="vi-VN"/>
        </w:rPr>
        <w:object w:dxaOrig="4440" w:dyaOrig="1635" w14:anchorId="1C49E46C">
          <v:shape id="_x0000_i7204" type="#_x0000_t75" style="width:222pt;height:81.75pt" o:ole="">
            <v:imagedata r:id="rId1243" o:title=""/>
          </v:shape>
          <o:OLEObject Type="Embed" ProgID="Equation.DSMT4" ShapeID="_x0000_i7204" DrawAspect="Content" ObjectID="_1689142728" r:id="rId1244"/>
        </w:object>
      </w:r>
    </w:p>
    <w:p w14:paraId="30853188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sz w:val="24"/>
          <w:szCs w:val="24"/>
          <w:lang w:val="vi-VN"/>
        </w:rPr>
        <w:t>Vậy phương trình có 3 nghiệm</w:t>
      </w:r>
      <w:r w:rsidRPr="002758F1">
        <w:rPr>
          <w:rFonts w:ascii="Chu Van An" w:hAnsi="Chu Van An" w:cs="Chu Van An"/>
          <w:sz w:val="24"/>
          <w:szCs w:val="24"/>
        </w:rPr>
        <w:t xml:space="preserve"> phân biệt</w:t>
      </w:r>
      <w:r w:rsidRPr="002758F1">
        <w:rPr>
          <w:rFonts w:ascii="Chu Van An" w:hAnsi="Chu Van An" w:cs="Chu Van An"/>
          <w:sz w:val="24"/>
          <w:szCs w:val="24"/>
          <w:lang w:val="vi-VN"/>
        </w:rPr>
        <w:t>.</w:t>
      </w:r>
    </w:p>
    <w:p w14:paraId="00C9FDE9" w14:textId="77777777" w:rsidR="001647D3" w:rsidRPr="002758F1" w:rsidRDefault="001647D3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eastAsia="Calibri" w:hAnsi="Chu Van An" w:cs="Chu Van An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>Câu 13:</w:t>
      </w: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eastAsia="Calibri" w:hAnsi="Chu Van An" w:cs="Chu Van An"/>
          <w:sz w:val="24"/>
          <w:szCs w:val="24"/>
        </w:rPr>
        <w:t xml:space="preserve">Số </w:t>
      </w:r>
      <w:r w:rsidRPr="002758F1">
        <w:rPr>
          <w:rFonts w:ascii="Chu Van An" w:hAnsi="Chu Van An" w:cs="Chu Van An"/>
          <w:sz w:val="24"/>
          <w:szCs w:val="24"/>
        </w:rPr>
        <w:t xml:space="preserve">nghiệm của phương trình </w:t>
      </w:r>
      <w:r w:rsidRPr="002758F1">
        <w:rPr>
          <w:rFonts w:ascii="Chu Van An" w:hAnsi="Chu Van An" w:cs="Chu Van An"/>
          <w:position w:val="-8"/>
          <w:sz w:val="24"/>
          <w:szCs w:val="24"/>
        </w:rPr>
        <w:object w:dxaOrig="2505" w:dyaOrig="405" w14:anchorId="59CCC88B">
          <v:shape id="_x0000_i7205" type="#_x0000_t75" style="width:125.25pt;height:20.25pt" o:ole="">
            <v:imagedata r:id="rId1245" o:title=""/>
          </v:shape>
          <o:OLEObject Type="Embed" ProgID="Equation.DSMT4" ShapeID="_x0000_i7205" DrawAspect="Content" ObjectID="_1689142729" r:id="rId1246"/>
        </w:object>
      </w:r>
      <w:r w:rsidRPr="002758F1">
        <w:rPr>
          <w:rFonts w:ascii="Chu Van An" w:eastAsia="Calibri" w:hAnsi="Chu Van An" w:cs="Chu Van An"/>
          <w:sz w:val="24"/>
          <w:szCs w:val="24"/>
        </w:rPr>
        <w:t>là</w:t>
      </w:r>
    </w:p>
    <w:p w14:paraId="601E7C67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195" w:dyaOrig="255" w14:anchorId="20365703">
          <v:shape id="_x0000_i7206" type="#_x0000_t75" style="width:9.75pt;height:12.75pt" o:ole="">
            <v:imagedata r:id="rId1247" o:title=""/>
          </v:shape>
          <o:OLEObject Type="Embed" ProgID="Equation.DSMT4" ShapeID="_x0000_i7206" DrawAspect="Content" ObjectID="_1689142730" r:id="rId124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80" w:dyaOrig="285" w14:anchorId="5FB4D1C0">
          <v:shape id="_x0000_i7207" type="#_x0000_t75" style="width:9pt;height:14.25pt" o:ole="">
            <v:imagedata r:id="rId1249" o:title=""/>
          </v:shape>
          <o:OLEObject Type="Embed" ProgID="Equation.DSMT4" ShapeID="_x0000_i7207" DrawAspect="Content" ObjectID="_1689142731" r:id="rId125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135" w:dyaOrig="255" w14:anchorId="36DF8D6A">
          <v:shape id="_x0000_i7208" type="#_x0000_t75" style="width:6.75pt;height:12.75pt" o:ole="">
            <v:imagedata r:id="rId1251" o:title=""/>
          </v:shape>
          <o:OLEObject Type="Embed" ProgID="Equation.DSMT4" ShapeID="_x0000_i7208" DrawAspect="Content" ObjectID="_1689142732" r:id="rId125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95" w:dyaOrig="285" w14:anchorId="3940ED1B">
          <v:shape id="_x0000_i7209" type="#_x0000_t75" style="width:9.75pt;height:14.25pt" o:ole="">
            <v:imagedata r:id="rId1253" o:title=""/>
          </v:shape>
          <o:OLEObject Type="Embed" ProgID="Equation.DSMT4" ShapeID="_x0000_i7209" DrawAspect="Content" ObjectID="_1689142733" r:id="rId1254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0C97746F" w14:textId="77777777" w:rsidR="001647D3" w:rsidRPr="002758F1" w:rsidRDefault="001647D3" w:rsidP="002758F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95A6C51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0CFA166D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Ta có: </w:t>
      </w:r>
      <w:r w:rsidRPr="002758F1">
        <w:rPr>
          <w:rFonts w:ascii="Chu Van An" w:hAnsi="Chu Van An" w:cs="Chu Van An"/>
          <w:position w:val="-10"/>
          <w:sz w:val="24"/>
          <w:szCs w:val="24"/>
        </w:rPr>
        <w:object w:dxaOrig="2280" w:dyaOrig="360" w14:anchorId="0AD4F73C">
          <v:shape id="_x0000_i7210" type="#_x0000_t75" style="width:114pt;height:18pt" o:ole="">
            <v:imagedata r:id="rId1255" o:title=""/>
          </v:shape>
          <o:OLEObject Type="Embed" ProgID="Equation.DSMT4" ShapeID="_x0000_i7210" DrawAspect="Content" ObjectID="_1689142734" r:id="rId1256"/>
        </w:object>
      </w:r>
    </w:p>
    <w:p w14:paraId="713B1382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Đặt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395" w:dyaOrig="315" w14:anchorId="271D64C8">
          <v:shape id="_x0000_i7211" type="#_x0000_t75" style="width:69.75pt;height:15.75pt" o:ole="">
            <v:imagedata r:id="rId1257" o:title=""/>
          </v:shape>
          <o:OLEObject Type="Embed" ProgID="Equation.DSMT4" ShapeID="_x0000_i7211" DrawAspect="Content" ObjectID="_1689142735" r:id="rId1258"/>
        </w:object>
      </w:r>
      <w:r w:rsidRPr="002758F1">
        <w:rPr>
          <w:rFonts w:ascii="Chu Van An" w:hAnsi="Chu Van An" w:cs="Chu Van An"/>
          <w:sz w:val="24"/>
          <w:szCs w:val="24"/>
        </w:rPr>
        <w:t xml:space="preserve">, ta có phương trình trở thành </w:t>
      </w:r>
      <w:r w:rsidRPr="002758F1">
        <w:rPr>
          <w:rFonts w:ascii="Chu Van An" w:hAnsi="Chu Van An" w:cs="Chu Van An"/>
          <w:position w:val="-8"/>
          <w:sz w:val="24"/>
          <w:szCs w:val="24"/>
        </w:rPr>
        <w:object w:dxaOrig="975" w:dyaOrig="360" w14:anchorId="2DB01809">
          <v:shape id="_x0000_i7212" type="#_x0000_t75" style="width:48.75pt;height:18pt" o:ole="">
            <v:imagedata r:id="rId1259" o:title=""/>
          </v:shape>
          <o:OLEObject Type="Embed" ProgID="Equation.DSMT4" ShapeID="_x0000_i7212" DrawAspect="Content" ObjectID="_1689142736" r:id="rId1260"/>
        </w:object>
      </w:r>
    </w:p>
    <w:p w14:paraId="0268601C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50"/>
          <w:sz w:val="24"/>
          <w:szCs w:val="24"/>
        </w:rPr>
        <w:object w:dxaOrig="5985" w:dyaOrig="1125" w14:anchorId="5796E0C4">
          <v:shape id="_x0000_i7213" type="#_x0000_t75" style="width:299.25pt;height:56.25pt" o:ole="">
            <v:imagedata r:id="rId1261" o:title=""/>
          </v:shape>
          <o:OLEObject Type="Embed" ProgID="Equation.DSMT4" ShapeID="_x0000_i7213" DrawAspect="Content" ObjectID="_1689142737" r:id="rId126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93BCBA4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Khi đó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3660" w:dyaOrig="435" w14:anchorId="5239B4B1">
          <v:shape id="_x0000_i7214" type="#_x0000_t75" style="width:183pt;height:21.75pt" o:ole="">
            <v:imagedata r:id="rId1263" o:title=""/>
          </v:shape>
          <o:OLEObject Type="Embed" ProgID="Equation.DSMT4" ShapeID="_x0000_i7214" DrawAspect="Content" ObjectID="_1689142738" r:id="rId1264"/>
        </w:object>
      </w:r>
      <w:r w:rsidRPr="002758F1">
        <w:rPr>
          <w:rFonts w:ascii="Chu Van An" w:hAnsi="Chu Van An" w:cs="Chu Van An"/>
          <w:sz w:val="24"/>
          <w:szCs w:val="24"/>
        </w:rPr>
        <w:t xml:space="preserve">. Thử lại ta thấy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525" w:dyaOrig="285" w14:anchorId="0AD5BCF3">
          <v:shape id="_x0000_i7215" type="#_x0000_t75" style="width:26.25pt;height:14.25pt" o:ole="">
            <v:imagedata r:id="rId1265" o:title=""/>
          </v:shape>
          <o:OLEObject Type="Embed" ProgID="Equation.DSMT4" ShapeID="_x0000_i7215" DrawAspect="Content" ObjectID="_1689142739" r:id="rId1266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thỏa mãn.</w:t>
      </w:r>
    </w:p>
    <w:p w14:paraId="060038A3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Suy ra phương trình đã cho có một nghiệm.</w:t>
      </w:r>
    </w:p>
    <w:p w14:paraId="5189788A" w14:textId="77777777" w:rsidR="001647D3" w:rsidRPr="002758F1" w:rsidRDefault="001647D3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14: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Số nghiệm của phương trình </w:t>
      </w:r>
      <w:r w:rsidRPr="002758F1">
        <w:rPr>
          <w:rFonts w:ascii="Chu Van An" w:hAnsi="Chu Van An" w:cs="Chu Van An"/>
          <w:position w:val="-8"/>
          <w:sz w:val="24"/>
          <w:szCs w:val="24"/>
        </w:rPr>
        <w:object w:dxaOrig="1721" w:dyaOrig="360" w14:anchorId="44BE772A">
          <v:shape id="_x0000_i7216" type="#_x0000_t75" style="width:86.25pt;height:18pt" o:ole="">
            <v:imagedata r:id="rId1267" o:title=""/>
          </v:shape>
          <o:OLEObject Type="Embed" ProgID="Equation.DSMT4" ShapeID="_x0000_i7216" DrawAspect="Content" ObjectID="_1689142740" r:id="rId1268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pt-BR"/>
        </w:rPr>
        <w:t>là</w:t>
      </w:r>
    </w:p>
    <w:p w14:paraId="21E2303C" w14:textId="77777777" w:rsidR="001647D3" w:rsidRPr="002758F1" w:rsidRDefault="001647D3" w:rsidP="002758F1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80" w:dyaOrig="270" w14:anchorId="59EE6BA2">
          <v:shape id="_x0000_i7217" type="#_x0000_t75" style="width:9pt;height:13.5pt" o:ole="">
            <v:imagedata r:id="rId1269" o:title=""/>
          </v:shape>
          <o:OLEObject Type="Embed" ProgID="Equation.DSMT4" ShapeID="_x0000_i7217" DrawAspect="Content" ObjectID="_1689142741" r:id="rId127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00" w:dyaOrig="280" w14:anchorId="2AA41CD7">
          <v:shape id="_x0000_i7218" type="#_x0000_t75" style="width:9.75pt;height:14.25pt" o:ole="">
            <v:imagedata r:id="rId1271" o:title=""/>
          </v:shape>
          <o:OLEObject Type="Embed" ProgID="Equation.DSMT4" ShapeID="_x0000_i7218" DrawAspect="Content" ObjectID="_1689142742" r:id="rId127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140" w:dyaOrig="260" w14:anchorId="74F328A9">
          <v:shape id="_x0000_i7219" type="#_x0000_t75" style="width:6.75pt;height:12.75pt" o:ole="">
            <v:imagedata r:id="rId1273" o:title=""/>
          </v:shape>
          <o:OLEObject Type="Embed" ProgID="Equation.DSMT4" ShapeID="_x0000_i7219" DrawAspect="Content" ObjectID="_1689142743" r:id="rId1274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200" w:dyaOrig="270" w14:anchorId="2F6BE351">
          <v:shape id="_x0000_i7220" type="#_x0000_t75" style="width:9.75pt;height:13.5pt" o:ole="">
            <v:imagedata r:id="rId1275" o:title=""/>
          </v:shape>
          <o:OLEObject Type="Embed" ProgID="Equation.DSMT4" ShapeID="_x0000_i7220" DrawAspect="Content" ObjectID="_1689142744" r:id="rId1276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D612910" w14:textId="77777777" w:rsidR="001647D3" w:rsidRPr="002758F1" w:rsidRDefault="001647D3" w:rsidP="002758F1">
      <w:pPr>
        <w:spacing w:before="12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sz w:val="24"/>
          <w:szCs w:val="24"/>
        </w:rPr>
        <w:t>Lời giải</w:t>
      </w:r>
    </w:p>
    <w:p w14:paraId="13713EA8" w14:textId="77777777" w:rsidR="001647D3" w:rsidRPr="002758F1" w:rsidRDefault="001647D3" w:rsidP="002758F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0000CC"/>
          <w:sz w:val="24"/>
          <w:szCs w:val="24"/>
        </w:rPr>
        <w:t>Chọn C</w:t>
      </w:r>
    </w:p>
    <w:p w14:paraId="7A7D5F9C" w14:textId="77777777" w:rsidR="001647D3" w:rsidRPr="002758F1" w:rsidRDefault="001647D3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Phương trình </w:t>
      </w:r>
      <w:r w:rsidRPr="002758F1">
        <w:rPr>
          <w:rFonts w:ascii="Chu Van An" w:hAnsi="Chu Van An" w:cs="Chu Van An"/>
          <w:color w:val="000000"/>
          <w:position w:val="-8"/>
          <w:sz w:val="24"/>
          <w:szCs w:val="24"/>
        </w:rPr>
        <w:object w:dxaOrig="1721" w:dyaOrig="360" w14:anchorId="58FC6115">
          <v:shape id="_x0000_i7221" type="#_x0000_t75" style="width:86.25pt;height:18pt" o:ole="">
            <v:imagedata r:id="rId1267" o:title=""/>
          </v:shape>
          <o:OLEObject Type="Embed" ProgID="Equation.DSMT4" ShapeID="_x0000_i7221" DrawAspect="Content" ObjectID="_1689142745" r:id="rId127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chỉ xác định khi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560" w:dyaOrig="270" w14:anchorId="6525477B">
          <v:shape id="_x0000_i7222" type="#_x0000_t75" style="width:27.75pt;height:13.5pt" o:ole="">
            <v:imagedata r:id="rId1278" o:title=""/>
          </v:shape>
          <o:OLEObject Type="Embed" ProgID="Equation.DSMT4" ShapeID="_x0000_i7222" DrawAspect="Content" ObjectID="_1689142746" r:id="rId1279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36C9E6CC" w14:textId="77777777" w:rsidR="001647D3" w:rsidRPr="002758F1" w:rsidRDefault="001647D3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Thử lại, ta thấy là nghiệm phương trình.</w:t>
      </w:r>
    </w:p>
    <w:p w14:paraId="7AA7F526" w14:textId="77777777" w:rsidR="001647D3" w:rsidRPr="002758F1" w:rsidRDefault="001647D3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Vậy phương trình chỉ có 1 nghiệm.</w:t>
      </w:r>
    </w:p>
    <w:p w14:paraId="1874B93B" w14:textId="77777777" w:rsidR="001647D3" w:rsidRPr="002758F1" w:rsidRDefault="001647D3" w:rsidP="002758F1">
      <w:pPr>
        <w:tabs>
          <w:tab w:val="left" w:pos="992"/>
        </w:tabs>
        <w:spacing w:before="120" w:after="0" w:line="240" w:lineRule="auto"/>
        <w:ind w:left="992" w:hanging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15: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>Phương trình</w:t>
      </w:r>
      <w:r w:rsidRPr="002758F1">
        <w:rPr>
          <w:rFonts w:ascii="Chu Van An" w:hAnsi="Chu Van An" w:cs="Chu Van An"/>
          <w:b/>
          <w:sz w:val="24"/>
          <w:szCs w:val="24"/>
        </w:rPr>
        <w:t xml:space="preserve"> </w:t>
      </w:r>
      <w:r w:rsidRPr="002758F1">
        <w:rPr>
          <w:rFonts w:ascii="Chu Van An" w:hAnsi="Chu Van An" w:cs="Chu Van An"/>
          <w:position w:val="-8"/>
          <w:sz w:val="24"/>
          <w:szCs w:val="24"/>
        </w:rPr>
        <w:object w:dxaOrig="1905" w:dyaOrig="405" w14:anchorId="62342641">
          <v:shape id="_x0000_i7223" type="#_x0000_t75" style="width:95.25pt;height:20.25pt" o:ole="">
            <v:imagedata r:id="rId1280" o:title=""/>
          </v:shape>
          <o:OLEObject Type="Embed" ProgID="Equation.DSMT4" ShapeID="_x0000_i7223" DrawAspect="Content" ObjectID="_1689142747" r:id="rId1281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bao nhiêu nghiệm?</w:t>
      </w:r>
    </w:p>
    <w:p w14:paraId="50F2BAD0" w14:textId="77777777" w:rsidR="001647D3" w:rsidRPr="002758F1" w:rsidRDefault="001647D3" w:rsidP="002758F1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</w:rPr>
        <w:object w:dxaOrig="180" w:dyaOrig="280" w14:anchorId="05AC6D06">
          <v:shape id="_x0000_i7224" type="#_x0000_t75" style="width:9pt;height:14.25pt" o:ole="">
            <v:imagedata r:id="rId193" o:title=""/>
          </v:shape>
          <o:OLEObject Type="Embed" ProgID="Equation.DSMT4" ShapeID="_x0000_i7224" DrawAspect="Content" ObjectID="_1689142748" r:id="rId128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200" w:dyaOrig="280" w14:anchorId="42DF37C0">
          <v:shape id="_x0000_i7225" type="#_x0000_t75" style="width:9.75pt;height:14.25pt" o:ole="">
            <v:imagedata r:id="rId195" o:title=""/>
          </v:shape>
          <o:OLEObject Type="Embed" ProgID="Equation.DSMT4" ShapeID="_x0000_i7225" DrawAspect="Content" ObjectID="_1689142749" r:id="rId128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color w:val="000000"/>
          <w:position w:val="-4"/>
          <w:sz w:val="24"/>
          <w:szCs w:val="24"/>
        </w:rPr>
        <w:object w:dxaOrig="200" w:dyaOrig="260" w14:anchorId="086A9FEA">
          <v:shape id="_x0000_i7226" type="#_x0000_t75" style="width:9.75pt;height:12.75pt" o:ole="">
            <v:imagedata r:id="rId197" o:title=""/>
          </v:shape>
          <o:OLEObject Type="Embed" ProgID="Equation.DSMT4" ShapeID="_x0000_i7226" DrawAspect="Content" ObjectID="_1689142750" r:id="rId1284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140" w:dyaOrig="260" w14:anchorId="7D857B57">
          <v:shape id="_x0000_i7227" type="#_x0000_t75" style="width:6.75pt;height:12.75pt" o:ole="">
            <v:imagedata r:id="rId199" o:title=""/>
          </v:shape>
          <o:OLEObject Type="Embed" ProgID="Equation.DSMT4" ShapeID="_x0000_i7227" DrawAspect="Content" ObjectID="_1689142751" r:id="rId1285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0AF5A81D" w14:textId="77777777" w:rsidR="001647D3" w:rsidRPr="002758F1" w:rsidRDefault="001647D3" w:rsidP="002758F1">
      <w:pPr>
        <w:pStyle w:val="ListParagraph"/>
        <w:spacing w:line="240" w:lineRule="auto"/>
        <w:ind w:left="992"/>
        <w:contextualSpacing w:val="0"/>
        <w:jc w:val="center"/>
        <w:rPr>
          <w:rFonts w:ascii="Chu Van An" w:hAnsi="Chu Van An" w:cs="Chu Van An"/>
          <w:b/>
          <w:sz w:val="24"/>
          <w:szCs w:val="24"/>
        </w:rPr>
      </w:pPr>
      <w:r w:rsidRPr="002758F1">
        <w:rPr>
          <w:rFonts w:ascii="Chu Van An" w:hAnsi="Chu Van An" w:cs="Chu Van An"/>
          <w:b/>
          <w:sz w:val="24"/>
          <w:szCs w:val="24"/>
        </w:rPr>
        <w:t>Lời giải</w:t>
      </w:r>
    </w:p>
    <w:p w14:paraId="0D3F1F41" w14:textId="77777777" w:rsidR="001647D3" w:rsidRPr="002758F1" w:rsidRDefault="001647D3" w:rsidP="002758F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  <w:vertAlign w:val="superscript"/>
        </w:rPr>
      </w:pPr>
      <w:r w:rsidRPr="002758F1">
        <w:rPr>
          <w:rFonts w:ascii="Chu Van An" w:eastAsia="Calibri" w:hAnsi="Chu Van An" w:cs="Chu Van An"/>
          <w:b/>
          <w:color w:val="0000CC"/>
          <w:sz w:val="24"/>
          <w:szCs w:val="24"/>
        </w:rPr>
        <w:t>Chọn D</w:t>
      </w:r>
    </w:p>
    <w:p w14:paraId="499EB55D" w14:textId="77777777" w:rsidR="001647D3" w:rsidRPr="002758F1" w:rsidRDefault="001647D3" w:rsidP="002758F1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8"/>
          <w:sz w:val="24"/>
          <w:szCs w:val="24"/>
        </w:rPr>
        <w:object w:dxaOrig="1906" w:dyaOrig="405" w14:anchorId="04D9C6AC">
          <v:shape id="_x0000_i7228" type="#_x0000_t75" style="width:95.25pt;height:20.25pt" o:ole="">
            <v:imagedata r:id="rId1286" o:title=""/>
          </v:shape>
          <o:OLEObject Type="Embed" ProgID="Equation.DSMT4" ShapeID="_x0000_i7228" DrawAspect="Content" ObjectID="_1689142752" r:id="rId1287"/>
        </w:object>
      </w:r>
      <w:r w:rsidRPr="002758F1">
        <w:rPr>
          <w:rFonts w:ascii="Chu Van An" w:hAnsi="Chu Van An" w:cs="Chu Van An"/>
          <w:position w:val="-36"/>
          <w:sz w:val="24"/>
          <w:szCs w:val="24"/>
        </w:rPr>
        <w:object w:dxaOrig="2439" w:dyaOrig="840" w14:anchorId="31A776F2">
          <v:shape id="_x0000_i7229" type="#_x0000_t75" style="width:122.25pt;height:42pt" o:ole="">
            <v:imagedata r:id="rId1288" o:title=""/>
          </v:shape>
          <o:OLEObject Type="Embed" ProgID="Equation.DSMT4" ShapeID="_x0000_i7229" DrawAspect="Content" ObjectID="_1689142753" r:id="rId1289"/>
        </w:object>
      </w:r>
      <w:r w:rsidRPr="002758F1">
        <w:rPr>
          <w:rFonts w:ascii="Chu Van An" w:hAnsi="Chu Van An" w:cs="Chu Van An"/>
          <w:position w:val="-32"/>
          <w:sz w:val="24"/>
          <w:szCs w:val="24"/>
        </w:rPr>
        <w:object w:dxaOrig="2100" w:dyaOrig="760" w14:anchorId="008B002E">
          <v:shape id="_x0000_i7230" type="#_x0000_t75" style="width:105pt;height:38.25pt" o:ole="">
            <v:imagedata r:id="rId1290" o:title=""/>
          </v:shape>
          <o:OLEObject Type="Embed" ProgID="Equation.DSMT4" ShapeID="_x0000_i7230" DrawAspect="Content" ObjectID="_1689142754" r:id="rId1291"/>
        </w:object>
      </w:r>
      <w:r w:rsidRPr="002758F1">
        <w:rPr>
          <w:rFonts w:ascii="Chu Van An" w:hAnsi="Chu Van An" w:cs="Chu Van An"/>
          <w:position w:val="-68"/>
          <w:sz w:val="24"/>
          <w:szCs w:val="24"/>
        </w:rPr>
        <w:object w:dxaOrig="1440" w:dyaOrig="1480" w14:anchorId="6F928527">
          <v:shape id="_x0000_i7231" type="#_x0000_t75" style="width:1in;height:74.25pt" o:ole="">
            <v:imagedata r:id="rId1292" o:title=""/>
          </v:shape>
          <o:OLEObject Type="Embed" ProgID="Equation.DSMT4" ShapeID="_x0000_i7231" DrawAspect="Content" ObjectID="_1689142755" r:id="rId129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68A085D4" w14:textId="77777777" w:rsidR="001647D3" w:rsidRPr="002758F1" w:rsidRDefault="001647D3" w:rsidP="002758F1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Vậy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560" w:dyaOrig="279" w14:anchorId="630B1BF5">
          <v:shape id="_x0000_i7232" type="#_x0000_t75" style="width:27.75pt;height:14.25pt" o:ole="">
            <v:imagedata r:id="rId1294" o:title=""/>
          </v:shape>
          <o:OLEObject Type="Embed" ProgID="Equation.DSMT4" ShapeID="_x0000_i7232" DrawAspect="Content" ObjectID="_1689142756" r:id="rId129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 nghiệm của phương trình.</w:t>
      </w:r>
    </w:p>
    <w:p w14:paraId="713AF612" w14:textId="77777777" w:rsidR="001647D3" w:rsidRPr="002758F1" w:rsidRDefault="001647D3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16: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Tìm tập hợp nghiệm của phương trình </w:t>
      </w:r>
      <w:r w:rsidRPr="002758F1">
        <w:rPr>
          <w:rFonts w:ascii="Chu Van An" w:hAnsi="Chu Van An" w:cs="Chu Van An"/>
          <w:position w:val="-8"/>
          <w:sz w:val="24"/>
          <w:szCs w:val="24"/>
        </w:rPr>
        <w:object w:dxaOrig="1860" w:dyaOrig="360" w14:anchorId="3C3C75DF">
          <v:shape id="_x0000_i7233" type="#_x0000_t75" style="width:93pt;height:18pt" o:ole="">
            <v:imagedata r:id="rId1296" o:title=""/>
          </v:shape>
          <o:OLEObject Type="Embed" ProgID="Equation.DSMT4" ShapeID="_x0000_i7233" DrawAspect="Content" ObjectID="_1689142757" r:id="rId1297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DFF0B7E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color w:val="000000"/>
          <w:position w:val="-14"/>
          <w:sz w:val="24"/>
          <w:szCs w:val="24"/>
        </w:rPr>
        <w:object w:dxaOrig="375" w:dyaOrig="390" w14:anchorId="7682CD1E">
          <v:shape id="_x0000_i7234" type="#_x0000_t75" style="width:18.75pt;height:19.5pt" o:ole="">
            <v:imagedata r:id="rId1298" o:title=""/>
          </v:shape>
          <o:OLEObject Type="Embed" ProgID="Equation.DSMT4" ShapeID="_x0000_i7234" DrawAspect="Content" ObjectID="_1689142758" r:id="rId1299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758F1">
        <w:rPr>
          <w:rFonts w:ascii="Chu Van An" w:hAnsi="Chu Van An" w:cs="Chu Van An"/>
          <w:color w:val="000000"/>
          <w:position w:val="-14"/>
          <w:sz w:val="24"/>
          <w:szCs w:val="24"/>
        </w:rPr>
        <w:object w:dxaOrig="690" w:dyaOrig="390" w14:anchorId="1303E153">
          <v:shape id="_x0000_i7235" type="#_x0000_t75" style="width:34.5pt;height:19.5pt" o:ole="">
            <v:imagedata r:id="rId1300" o:title=""/>
          </v:shape>
          <o:OLEObject Type="Embed" ProgID="Equation.DSMT4" ShapeID="_x0000_i7235" DrawAspect="Content" ObjectID="_1689142759" r:id="rId1301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758F1">
        <w:rPr>
          <w:rFonts w:ascii="Chu Van An" w:hAnsi="Chu Van An" w:cs="Chu Van An"/>
          <w:color w:val="000000"/>
          <w:position w:val="-14"/>
          <w:sz w:val="24"/>
          <w:szCs w:val="24"/>
        </w:rPr>
        <w:object w:dxaOrig="690" w:dyaOrig="390" w14:anchorId="16E7F683">
          <v:shape id="_x0000_i7236" type="#_x0000_t75" style="width:34.5pt;height:19.5pt" o:ole="">
            <v:imagedata r:id="rId1302" o:title=""/>
          </v:shape>
          <o:OLEObject Type="Embed" ProgID="Equation.DSMT4" ShapeID="_x0000_i7236" DrawAspect="Content" ObjectID="_1689142760" r:id="rId1303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color w:val="000000"/>
          <w:position w:val="-14"/>
          <w:sz w:val="24"/>
          <w:szCs w:val="24"/>
        </w:rPr>
        <w:object w:dxaOrig="495" w:dyaOrig="390" w14:anchorId="5BE8AC65">
          <v:shape id="_x0000_i7237" type="#_x0000_t75" style="width:24.75pt;height:19.5pt" o:ole="">
            <v:imagedata r:id="rId1304" o:title=""/>
          </v:shape>
          <o:OLEObject Type="Embed" ProgID="Equation.DSMT4" ShapeID="_x0000_i7237" DrawAspect="Content" ObjectID="_1689142761" r:id="rId1305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C68E3D3" w14:textId="77777777" w:rsidR="001647D3" w:rsidRPr="002758F1" w:rsidRDefault="001647D3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EF8E3A8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4D425AE1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Đk: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035" w:dyaOrig="285" w14:anchorId="082A905D">
          <v:shape id="_x0000_i7238" type="#_x0000_t75" style="width:51.75pt;height:14.25pt" o:ole="">
            <v:imagedata r:id="rId1306" o:title=""/>
          </v:shape>
          <o:OLEObject Type="Embed" ProgID="Equation.DSMT4" ShapeID="_x0000_i7238" DrawAspect="Content" ObjectID="_1689142762" r:id="rId1307"/>
        </w:object>
      </w:r>
    </w:p>
    <w:p w14:paraId="05A54215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8"/>
          <w:sz w:val="24"/>
          <w:szCs w:val="24"/>
        </w:rPr>
        <w:object w:dxaOrig="8537" w:dyaOrig="360" w14:anchorId="63F0E1F3">
          <v:shape id="_x0000_i7239" type="#_x0000_t75" style="width:426.75pt;height:18pt" o:ole="">
            <v:imagedata r:id="rId1308" o:title=""/>
          </v:shape>
          <o:OLEObject Type="Embed" ProgID="Equation.DSMT4" ShapeID="_x0000_i7239" DrawAspect="Content" ObjectID="_1689142763" r:id="rId1309"/>
        </w:object>
      </w:r>
    </w:p>
    <w:p w14:paraId="2FE4D906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position w:val="-168"/>
          <w:sz w:val="24"/>
          <w:szCs w:val="24"/>
        </w:rPr>
      </w:pPr>
      <w:r w:rsidRPr="002758F1">
        <w:rPr>
          <w:rFonts w:ascii="Chu Van An" w:hAnsi="Chu Van An" w:cs="Chu Van An"/>
          <w:position w:val="-50"/>
          <w:sz w:val="24"/>
          <w:szCs w:val="24"/>
        </w:rPr>
        <w:object w:dxaOrig="2625" w:dyaOrig="1125" w14:anchorId="2B1920E3">
          <v:shape id="_x0000_i7240" type="#_x0000_t75" style="width:131.25pt;height:56.25pt" o:ole="">
            <v:imagedata r:id="rId1310" o:title=""/>
          </v:shape>
          <o:OLEObject Type="Embed" ProgID="Equation.DSMT4" ShapeID="_x0000_i7240" DrawAspect="Content" ObjectID="_1689142764" r:id="rId1311"/>
        </w:object>
      </w:r>
    </w:p>
    <w:p w14:paraId="79669A43" w14:textId="77777777" w:rsidR="001647D3" w:rsidRPr="002758F1" w:rsidRDefault="001647D3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17: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Tập nghiệm </w:t>
      </w:r>
      <w:r w:rsidRPr="002758F1">
        <w:rPr>
          <w:rFonts w:ascii="Chu Van An" w:hAnsi="Chu Van An" w:cs="Chu Van An"/>
          <w:position w:val="-6"/>
          <w:sz w:val="24"/>
          <w:szCs w:val="24"/>
          <w:lang w:val="fr-FR"/>
        </w:rPr>
        <w:object w:dxaOrig="210" w:dyaOrig="315" w14:anchorId="7E0F76BC">
          <v:shape id="_x0000_i7241" type="#_x0000_t75" style="width:10.5pt;height:15.75pt" o:ole="">
            <v:imagedata r:id="rId1312" o:title=""/>
          </v:shape>
          <o:OLEObject Type="Embed" ProgID="Equation.DSMT4" ShapeID="_x0000_i7241" DrawAspect="Content" ObjectID="_1689142765" r:id="rId1313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của phương trình </w:t>
      </w:r>
      <w:r w:rsidRPr="002758F1">
        <w:rPr>
          <w:rFonts w:ascii="Chu Van An" w:hAnsi="Chu Van An" w:cs="Chu Van An"/>
          <w:position w:val="-8"/>
          <w:sz w:val="24"/>
          <w:szCs w:val="24"/>
          <w:lang w:val="fr-FR"/>
        </w:rPr>
        <w:object w:dxaOrig="1500" w:dyaOrig="375" w14:anchorId="324AF512">
          <v:shape id="_x0000_i7242" type="#_x0000_t75" style="width:75pt;height:18.75pt" o:ole="">
            <v:imagedata r:id="rId1314" o:title=""/>
          </v:shape>
          <o:OLEObject Type="Embed" ProgID="Equation.DSMT4" ShapeID="_x0000_i7242" DrawAspect="Content" ObjectID="_1689142766" r:id="rId1315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7038E96F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b/>
          <w:position w:val="-6"/>
          <w:sz w:val="24"/>
          <w:szCs w:val="24"/>
          <w:lang w:val="fr-FR"/>
        </w:rPr>
        <w:object w:dxaOrig="660" w:dyaOrig="285" w14:anchorId="00A8873D">
          <v:shape id="_x0000_i7243" type="#_x0000_t75" style="width:33pt;height:14.25pt" o:ole="">
            <v:imagedata r:id="rId1316" o:title=""/>
          </v:shape>
          <o:OLEObject Type="Embed" ProgID="Equation.DSMT4" ShapeID="_x0000_i7243" DrawAspect="Content" ObjectID="_1689142767" r:id="rId1317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758F1">
        <w:rPr>
          <w:rFonts w:ascii="Chu Van An" w:hAnsi="Chu Van An" w:cs="Chu Van An"/>
          <w:b/>
          <w:position w:val="-14"/>
          <w:sz w:val="24"/>
          <w:szCs w:val="24"/>
          <w:lang w:val="fr-FR"/>
        </w:rPr>
        <w:object w:dxaOrig="765" w:dyaOrig="390" w14:anchorId="5C58DE83">
          <v:shape id="_x0000_i7244" type="#_x0000_t75" style="width:38.25pt;height:19.5pt" o:ole="">
            <v:imagedata r:id="rId1318" o:title=""/>
          </v:shape>
          <o:OLEObject Type="Embed" ProgID="Equation.DSMT4" ShapeID="_x0000_i7244" DrawAspect="Content" ObjectID="_1689142768" r:id="rId1319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758F1">
        <w:rPr>
          <w:rFonts w:ascii="Chu Van An" w:hAnsi="Chu Van An" w:cs="Chu Van An"/>
          <w:b/>
          <w:position w:val="-14"/>
          <w:sz w:val="24"/>
          <w:szCs w:val="24"/>
          <w:lang w:val="fr-FR"/>
        </w:rPr>
        <w:object w:dxaOrig="975" w:dyaOrig="390" w14:anchorId="585D4000">
          <v:shape id="_x0000_i7245" type="#_x0000_t75" style="width:48.75pt;height:19.5pt" o:ole="">
            <v:imagedata r:id="rId1320" o:title=""/>
          </v:shape>
          <o:OLEObject Type="Embed" ProgID="Equation.DSMT4" ShapeID="_x0000_i7245" DrawAspect="Content" ObjectID="_1689142769" r:id="rId1321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color w:val="000000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b/>
          <w:position w:val="-14"/>
          <w:sz w:val="24"/>
          <w:szCs w:val="24"/>
          <w:lang w:val="fr-FR"/>
        </w:rPr>
        <w:object w:dxaOrig="735" w:dyaOrig="390" w14:anchorId="0C6D2156">
          <v:shape id="_x0000_i7246" type="#_x0000_t75" style="width:36.75pt;height:19.5pt" o:ole="">
            <v:imagedata r:id="rId1322" o:title=""/>
          </v:shape>
          <o:OLEObject Type="Embed" ProgID="Equation.DSMT4" ShapeID="_x0000_i7246" DrawAspect="Content" ObjectID="_1689142770" r:id="rId1323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2603325" w14:textId="77777777" w:rsidR="001647D3" w:rsidRPr="002758F1" w:rsidRDefault="001647D3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F96FAF7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6E26BE7A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8"/>
          <w:sz w:val="24"/>
          <w:szCs w:val="24"/>
          <w:lang w:val="fr-FR"/>
        </w:rPr>
        <w:object w:dxaOrig="1500" w:dyaOrig="375" w14:anchorId="51A491D8">
          <v:shape id="_x0000_i7247" type="#_x0000_t75" style="width:75pt;height:18.75pt" o:ole="">
            <v:imagedata r:id="rId1314" o:title=""/>
          </v:shape>
          <o:OLEObject Type="Embed" ProgID="Equation.DSMT4" ShapeID="_x0000_i7247" DrawAspect="Content" ObjectID="_1689142771" r:id="rId1324"/>
        </w:object>
      </w:r>
      <w:r w:rsidRPr="002758F1">
        <w:rPr>
          <w:rFonts w:ascii="Chu Van An" w:hAnsi="Chu Van An" w:cs="Chu Van An"/>
          <w:position w:val="-36"/>
          <w:sz w:val="24"/>
          <w:szCs w:val="24"/>
        </w:rPr>
        <w:object w:dxaOrig="2040" w:dyaOrig="840" w14:anchorId="317BEEC0">
          <v:shape id="_x0000_i7248" type="#_x0000_t75" style="width:102pt;height:42pt" o:ole="">
            <v:imagedata r:id="rId1325" o:title=""/>
          </v:shape>
          <o:OLEObject Type="Embed" ProgID="Equation.DSMT4" ShapeID="_x0000_i7248" DrawAspect="Content" ObjectID="_1689142772" r:id="rId1326"/>
        </w:object>
      </w:r>
      <w:r w:rsidRPr="002758F1">
        <w:rPr>
          <w:rFonts w:ascii="Chu Van An" w:hAnsi="Chu Van An" w:cs="Chu Van An"/>
          <w:position w:val="-32"/>
          <w:sz w:val="24"/>
          <w:szCs w:val="24"/>
        </w:rPr>
        <w:object w:dxaOrig="2310" w:dyaOrig="765" w14:anchorId="7A830913">
          <v:shape id="_x0000_i7249" type="#_x0000_t75" style="width:115.5pt;height:38.25pt" o:ole="">
            <v:imagedata r:id="rId1327" o:title=""/>
          </v:shape>
          <o:OLEObject Type="Embed" ProgID="Equation.DSMT4" ShapeID="_x0000_i7249" DrawAspect="Content" ObjectID="_1689142773" r:id="rId1328"/>
        </w:object>
      </w:r>
      <w:r w:rsidRPr="002758F1">
        <w:rPr>
          <w:rFonts w:ascii="Chu Van An" w:hAnsi="Chu Van An" w:cs="Chu Van An"/>
          <w:position w:val="-32"/>
          <w:sz w:val="24"/>
          <w:szCs w:val="24"/>
        </w:rPr>
        <w:object w:dxaOrig="1950" w:dyaOrig="765" w14:anchorId="10000921">
          <v:shape id="_x0000_i7250" type="#_x0000_t75" style="width:97.5pt;height:38.25pt" o:ole="">
            <v:imagedata r:id="rId1329" o:title=""/>
          </v:shape>
          <o:OLEObject Type="Embed" ProgID="Equation.DSMT4" ShapeID="_x0000_i7250" DrawAspect="Content" ObjectID="_1689142774" r:id="rId1330"/>
        </w:object>
      </w:r>
    </w:p>
    <w:p w14:paraId="5F664BF9" w14:textId="77777777" w:rsidR="001647D3" w:rsidRPr="002758F1" w:rsidRDefault="001647D3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50"/>
          <w:sz w:val="24"/>
          <w:szCs w:val="24"/>
        </w:rPr>
        <w:object w:dxaOrig="1950" w:dyaOrig="1125" w14:anchorId="6C6AE7C4">
          <v:shape id="_x0000_i7251" type="#_x0000_t75" style="width:97.5pt;height:56.25pt" o:ole="">
            <v:imagedata r:id="rId1331" o:title=""/>
          </v:shape>
          <o:OLEObject Type="Embed" ProgID="Equation.DSMT4" ShapeID="_x0000_i7251" DrawAspect="Content" ObjectID="_1689142775" r:id="rId133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27D80D2" w14:textId="77777777" w:rsidR="001647D3" w:rsidRPr="002758F1" w:rsidRDefault="001647D3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Câu 18: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Tìm số giao điểm giữa đồ thị hàm số </w:t>
      </w:r>
      <w:r w:rsidRPr="002758F1">
        <w:rPr>
          <w:rFonts w:ascii="Chu Van An" w:hAnsi="Chu Van An" w:cs="Chu Van An"/>
          <w:position w:val="-10"/>
          <w:sz w:val="24"/>
          <w:szCs w:val="24"/>
        </w:rPr>
        <w:object w:dxaOrig="1200" w:dyaOrig="390" w14:anchorId="5C4A2D8F">
          <v:shape id="_x0000_i7252" type="#_x0000_t75" style="width:60pt;height:19.5pt" o:ole="">
            <v:imagedata r:id="rId1333" o:title=""/>
          </v:shape>
          <o:OLEObject Type="Embed" ProgID="Equation.DSMT4" ShapeID="_x0000_i7252" DrawAspect="Content" ObjectID="_1689142776" r:id="rId1334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 và đường thẳng </w:t>
      </w:r>
      <w:r w:rsidRPr="002758F1">
        <w:rPr>
          <w:rFonts w:ascii="Chu Van An" w:hAnsi="Chu Van An" w:cs="Chu Van An"/>
          <w:position w:val="-10"/>
          <w:sz w:val="24"/>
          <w:szCs w:val="24"/>
        </w:rPr>
        <w:object w:dxaOrig="900" w:dyaOrig="315" w14:anchorId="24C29B65">
          <v:shape id="_x0000_i7253" type="#_x0000_t75" style="width:45pt;height:15.75pt" o:ole="">
            <v:imagedata r:id="rId1335" o:title=""/>
          </v:shape>
          <o:OLEObject Type="Embed" ProgID="Equation.DSMT4" ShapeID="_x0000_i7253" DrawAspect="Content" ObjectID="_1689142777" r:id="rId1336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.</w:t>
      </w:r>
    </w:p>
    <w:p w14:paraId="53C3F1AC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2758F1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195" w:dyaOrig="255" w14:anchorId="58D0405D">
          <v:shape id="_x0000_i7254" type="#_x0000_t75" style="width:9.75pt;height:12.75pt" o:ole="">
            <v:imagedata r:id="rId1337" o:title=""/>
          </v:shape>
          <o:OLEObject Type="Embed" ProgID="Equation.DSMT4" ShapeID="_x0000_i7254" DrawAspect="Content" ObjectID="_1689142778" r:id="rId1338"/>
        </w:objec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2758F1">
        <w:rPr>
          <w:rFonts w:ascii="Chu Van An" w:hAnsi="Chu Van An" w:cs="Chu Van An"/>
          <w:sz w:val="24"/>
          <w:szCs w:val="24"/>
          <w:lang w:val="vi-VN"/>
        </w:rPr>
        <w:t>giao điểm</w:t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2758F1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195" w:dyaOrig="255" w14:anchorId="48422559">
          <v:shape id="_x0000_i7255" type="#_x0000_t75" style="width:9.75pt;height:12.75pt" o:ole="">
            <v:imagedata r:id="rId1339" o:title=""/>
          </v:shape>
          <o:OLEObject Type="Embed" ProgID="Equation.DSMT4" ShapeID="_x0000_i7255" DrawAspect="Content" ObjectID="_1689142779" r:id="rId1340"/>
        </w:objec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2758F1">
        <w:rPr>
          <w:rFonts w:ascii="Chu Van An" w:hAnsi="Chu Van An" w:cs="Chu Van An"/>
          <w:sz w:val="24"/>
          <w:szCs w:val="24"/>
          <w:lang w:val="vi-VN"/>
        </w:rPr>
        <w:t>giao điểm</w:t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80" w:dyaOrig="285" w14:anchorId="2C9FA0F3">
          <v:shape id="_x0000_i7256" type="#_x0000_t75" style="width:9pt;height:14.25pt" o:ole="">
            <v:imagedata r:id="rId1341" o:title=""/>
          </v:shape>
          <o:OLEObject Type="Embed" ProgID="Equation.DSMT4" ShapeID="_x0000_i7256" DrawAspect="Content" ObjectID="_1689142780" r:id="rId1342"/>
        </w:objec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2758F1">
        <w:rPr>
          <w:rFonts w:ascii="Chu Van An" w:hAnsi="Chu Van An" w:cs="Chu Van An"/>
          <w:sz w:val="24"/>
          <w:szCs w:val="24"/>
          <w:lang w:val="vi-VN"/>
        </w:rPr>
        <w:t>giao điểm</w:t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758F1">
        <w:rPr>
          <w:rFonts w:ascii="Chu Van An" w:hAnsi="Chu Van An" w:cs="Chu Van An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758F1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135" w:dyaOrig="255" w14:anchorId="02EE470C">
          <v:shape id="_x0000_i7257" type="#_x0000_t75" style="width:6.75pt;height:12.75pt" o:ole="">
            <v:imagedata r:id="rId1343" o:title=""/>
          </v:shape>
          <o:OLEObject Type="Embed" ProgID="Equation.DSMT4" ShapeID="_x0000_i7257" DrawAspect="Content" ObjectID="_1689142781" r:id="rId1344"/>
        </w:objec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2758F1">
        <w:rPr>
          <w:rFonts w:ascii="Chu Van An" w:hAnsi="Chu Van An" w:cs="Chu Van An"/>
          <w:sz w:val="24"/>
          <w:szCs w:val="24"/>
          <w:lang w:val="vi-VN"/>
        </w:rPr>
        <w:t>giao điểm</w:t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1F1B3737" w14:textId="77777777" w:rsidR="001647D3" w:rsidRPr="002758F1" w:rsidRDefault="001647D3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722209C0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D</w:t>
      </w:r>
    </w:p>
    <w:p w14:paraId="1EDD039D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sz w:val="24"/>
          <w:szCs w:val="24"/>
          <w:lang w:val="vi-VN"/>
        </w:rPr>
        <w:t xml:space="preserve">Số giao điểm giữa đồ thị hàm số </w:t>
      </w:r>
      <w:r w:rsidRPr="002758F1">
        <w:rPr>
          <w:rFonts w:ascii="Chu Van An" w:hAnsi="Chu Van An" w:cs="Chu Van An"/>
          <w:position w:val="-10"/>
          <w:sz w:val="24"/>
          <w:szCs w:val="24"/>
        </w:rPr>
        <w:object w:dxaOrig="1200" w:dyaOrig="390" w14:anchorId="0A2856C1">
          <v:shape id="_x0000_i7258" type="#_x0000_t75" style="width:60pt;height:19.5pt" o:ole="">
            <v:imagedata r:id="rId1333" o:title=""/>
          </v:shape>
          <o:OLEObject Type="Embed" ProgID="Equation.DSMT4" ShapeID="_x0000_i7258" DrawAspect="Content" ObjectID="_1689142782" r:id="rId1345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 và đường thẳng </w:t>
      </w:r>
      <w:r w:rsidRPr="002758F1">
        <w:rPr>
          <w:rFonts w:ascii="Chu Van An" w:hAnsi="Chu Van An" w:cs="Chu Van An"/>
          <w:position w:val="-10"/>
          <w:sz w:val="24"/>
          <w:szCs w:val="24"/>
        </w:rPr>
        <w:object w:dxaOrig="900" w:dyaOrig="315" w14:anchorId="4894D0DA">
          <v:shape id="_x0000_i7259" type="#_x0000_t75" style="width:45pt;height:15.75pt" o:ole="">
            <v:imagedata r:id="rId1335" o:title=""/>
          </v:shape>
          <o:OLEObject Type="Embed" ProgID="Equation.DSMT4" ShapeID="_x0000_i7259" DrawAspect="Content" ObjectID="_1689142783" r:id="rId1346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 là số nghiệm của phương trình hoành độ giao điểm:</w:t>
      </w:r>
    </w:p>
    <w:p w14:paraId="1FE05110" w14:textId="77777777" w:rsidR="001647D3" w:rsidRPr="002758F1" w:rsidRDefault="001647D3" w:rsidP="002758F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8"/>
          <w:sz w:val="24"/>
          <w:szCs w:val="24"/>
        </w:rPr>
        <w:object w:dxaOrig="1500" w:dyaOrig="360" w14:anchorId="101D2882">
          <v:shape id="_x0000_i7260" type="#_x0000_t75" style="width:75pt;height:18pt" o:ole="">
            <v:imagedata r:id="rId1347" o:title=""/>
          </v:shape>
          <o:OLEObject Type="Embed" ProgID="Equation.DSMT4" ShapeID="_x0000_i7260" DrawAspect="Content" ObjectID="_1689142784" r:id="rId1348"/>
        </w:object>
      </w:r>
    </w:p>
    <w:p w14:paraId="4338C863" w14:textId="3A192AF8" w:rsidR="001647D3" w:rsidRPr="002758F1" w:rsidRDefault="001647D3" w:rsidP="002758F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40"/>
          <w:sz w:val="24"/>
          <w:szCs w:val="24"/>
        </w:rPr>
        <w:object w:dxaOrig="2490" w:dyaOrig="915" w14:anchorId="49A7CE4E">
          <v:shape id="_x0000_i7261" type="#_x0000_t75" style="width:124.5pt;height:45.75pt" o:ole="">
            <v:imagedata r:id="rId1349" o:title=""/>
          </v:shape>
          <o:OLEObject Type="Embed" ProgID="Equation.DSMT4" ShapeID="_x0000_i7261" DrawAspect="Content" ObjectID="_1689142785" r:id="rId1350"/>
        </w:object>
      </w:r>
      <w:r w:rsidRPr="002758F1">
        <w:rPr>
          <w:rFonts w:ascii="Chu Van An" w:hAnsi="Chu Van An" w:cs="Chu Van An"/>
          <w:position w:val="-30"/>
          <w:sz w:val="24"/>
          <w:szCs w:val="24"/>
        </w:rPr>
        <w:object w:dxaOrig="2325" w:dyaOrig="720" w14:anchorId="45A26053">
          <v:shape id="_x0000_i7262" type="#_x0000_t75" style="width:116.25pt;height:36pt" o:ole="">
            <v:imagedata r:id="rId1351" o:title=""/>
          </v:shape>
          <o:OLEObject Type="Embed" ProgID="Equation.DSMT4" ShapeID="_x0000_i7262" DrawAspect="Content" ObjectID="_1689142786" r:id="rId1352"/>
        </w:object>
      </w:r>
    </w:p>
    <w:p w14:paraId="01CE77E3" w14:textId="711E8D28" w:rsidR="001647D3" w:rsidRPr="002758F1" w:rsidRDefault="001647D3" w:rsidP="002758F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30"/>
          <w:sz w:val="24"/>
          <w:szCs w:val="24"/>
        </w:rPr>
        <w:object w:dxaOrig="1965" w:dyaOrig="720" w14:anchorId="01562FC4">
          <v:shape id="_x0000_i7263" type="#_x0000_t75" style="width:98.25pt;height:36pt" o:ole="">
            <v:imagedata r:id="rId1353" o:title=""/>
          </v:shape>
          <o:OLEObject Type="Embed" ProgID="Equation.DSMT4" ShapeID="_x0000_i7263" DrawAspect="Content" ObjectID="_1689142787" r:id="rId1354"/>
        </w:object>
      </w:r>
      <w:r w:rsidRPr="002758F1">
        <w:rPr>
          <w:rFonts w:ascii="Chu Van An" w:hAnsi="Chu Van An" w:cs="Chu Van An"/>
          <w:position w:val="-84"/>
          <w:sz w:val="24"/>
          <w:szCs w:val="24"/>
        </w:rPr>
        <w:object w:dxaOrig="1755" w:dyaOrig="1800" w14:anchorId="62731CFC">
          <v:shape id="_x0000_i7264" type="#_x0000_t75" style="width:87.75pt;height:90pt" o:ole="">
            <v:imagedata r:id="rId1355" o:title=""/>
          </v:shape>
          <o:OLEObject Type="Embed" ProgID="Equation.DSMT4" ShapeID="_x0000_i7264" DrawAspect="Content" ObjectID="_1689142788" r:id="rId1356"/>
        </w:objec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1545" w:dyaOrig="690" w14:anchorId="752BE4E2">
          <v:shape id="_x0000_i7265" type="#_x0000_t75" style="width:77.25pt;height:34.5pt" o:ole="">
            <v:imagedata r:id="rId1357" o:title=""/>
          </v:shape>
          <o:OLEObject Type="Embed" ProgID="Equation.DSMT4" ShapeID="_x0000_i7265" DrawAspect="Content" ObjectID="_1689142789" r:id="rId135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68D9FD21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Vậy đồ thị hàm số </w:t>
      </w:r>
      <w:r w:rsidRPr="002758F1">
        <w:rPr>
          <w:rFonts w:ascii="Chu Van An" w:hAnsi="Chu Van An" w:cs="Chu Van An"/>
          <w:position w:val="-10"/>
          <w:sz w:val="24"/>
          <w:szCs w:val="24"/>
        </w:rPr>
        <w:object w:dxaOrig="1200" w:dyaOrig="390" w14:anchorId="2FF8A8A4">
          <v:shape id="_x0000_i7266" type="#_x0000_t75" style="width:60pt;height:19.5pt" o:ole="">
            <v:imagedata r:id="rId1333" o:title=""/>
          </v:shape>
          <o:OLEObject Type="Embed" ProgID="Equation.DSMT4" ShapeID="_x0000_i7266" DrawAspect="Content" ObjectID="_1689142790" r:id="rId1359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và đường thẳng </w:t>
      </w:r>
      <w:r w:rsidRPr="002758F1">
        <w:rPr>
          <w:rFonts w:ascii="Chu Van An" w:hAnsi="Chu Van An" w:cs="Chu Van An"/>
          <w:position w:val="-10"/>
          <w:sz w:val="24"/>
          <w:szCs w:val="24"/>
        </w:rPr>
        <w:object w:dxaOrig="900" w:dyaOrig="315" w14:anchorId="716A5CD7">
          <v:shape id="_x0000_i7267" type="#_x0000_t75" style="width:45pt;height:15.75pt" o:ole="">
            <v:imagedata r:id="rId1335" o:title=""/>
          </v:shape>
          <o:OLEObject Type="Embed" ProgID="Equation.DSMT4" ShapeID="_x0000_i7267" DrawAspect="Content" ObjectID="_1689142791" r:id="rId1360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1 giao điểm chung.</w:t>
      </w:r>
    </w:p>
    <w:p w14:paraId="0DD0C7A4" w14:textId="77777777" w:rsidR="001647D3" w:rsidRPr="002758F1" w:rsidRDefault="001647D3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19: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Số nghiệm của phương trình </w:t>
      </w:r>
      <w:r w:rsidRPr="002758F1">
        <w:rPr>
          <w:rFonts w:ascii="Chu Van An" w:hAnsi="Chu Van An" w:cs="Chu Van An"/>
          <w:position w:val="-8"/>
          <w:sz w:val="24"/>
          <w:szCs w:val="24"/>
        </w:rPr>
        <w:object w:dxaOrig="3437" w:dyaOrig="398" w14:anchorId="187885F7">
          <v:shape id="_x0000_i7268" type="#_x0000_t75" style="width:171.75pt;height:20.25pt" o:ole="">
            <v:imagedata r:id="rId1361" o:title=""/>
          </v:shape>
          <o:OLEObject Type="Embed" ProgID="Equation.DSMT4" ShapeID="_x0000_i7268" DrawAspect="Content" ObjectID="_1689142792" r:id="rId1362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là.</w:t>
      </w:r>
    </w:p>
    <w:p w14:paraId="1D87913B" w14:textId="77777777" w:rsidR="001647D3" w:rsidRPr="002758F1" w:rsidRDefault="001647D3" w:rsidP="002758F1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203" w:dyaOrig="256" w14:anchorId="62B810E5">
          <v:shape id="_x0000_i7269" type="#_x0000_t75" style="width:10.5pt;height:12.75pt" o:ole="">
            <v:imagedata r:id="rId1363" o:title=""/>
          </v:shape>
          <o:OLEObject Type="Embed" ProgID="Equation.DSMT4" ShapeID="_x0000_i7269" DrawAspect="Content" ObjectID="_1689142793" r:id="rId1364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141" w:dyaOrig="265" w14:anchorId="4A6D1BEC">
          <v:shape id="_x0000_i7270" type="#_x0000_t75" style="width:6.75pt;height:13.5pt" o:ole="">
            <v:imagedata r:id="rId1365" o:title=""/>
          </v:shape>
          <o:OLEObject Type="Embed" ProgID="Equation.DSMT4" ShapeID="_x0000_i7270" DrawAspect="Content" ObjectID="_1689142794" r:id="rId1366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77" w:dyaOrig="274" w14:anchorId="56D51ACE">
          <v:shape id="_x0000_i7271" type="#_x0000_t75" style="width:9pt;height:13.5pt" o:ole="">
            <v:imagedata r:id="rId1367" o:title=""/>
          </v:shape>
          <o:OLEObject Type="Embed" ProgID="Equation.DSMT4" ShapeID="_x0000_i7271" DrawAspect="Content" ObjectID="_1689142795" r:id="rId136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203" w:dyaOrig="265" w14:anchorId="48722428">
          <v:shape id="_x0000_i7272" type="#_x0000_t75" style="width:10.5pt;height:13.5pt" o:ole="">
            <v:imagedata r:id="rId1369" o:title=""/>
          </v:shape>
          <o:OLEObject Type="Embed" ProgID="Equation.DSMT4" ShapeID="_x0000_i7272" DrawAspect="Content" ObjectID="_1689142796" r:id="rId137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4DB562D" w14:textId="77777777" w:rsidR="001647D3" w:rsidRPr="002758F1" w:rsidRDefault="001647D3" w:rsidP="002758F1">
      <w:pPr>
        <w:spacing w:before="12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sz w:val="24"/>
          <w:szCs w:val="24"/>
        </w:rPr>
        <w:t>Lời giải</w:t>
      </w:r>
    </w:p>
    <w:p w14:paraId="1D860312" w14:textId="77777777" w:rsidR="001647D3" w:rsidRPr="002758F1" w:rsidRDefault="001647D3" w:rsidP="002758F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>Chọn</w:t>
      </w:r>
      <w:r w:rsidRPr="002758F1">
        <w:rPr>
          <w:rFonts w:ascii="Chu Van An" w:eastAsia="Calibri" w:hAnsi="Chu Van An" w:cs="Chu Van An"/>
          <w:b/>
          <w:color w:val="0000FF"/>
          <w:sz w:val="24"/>
          <w:szCs w:val="24"/>
        </w:rPr>
        <w:tab/>
        <w:t>A.</w:t>
      </w:r>
    </w:p>
    <w:p w14:paraId="393093CB" w14:textId="77777777" w:rsidR="001647D3" w:rsidRPr="002758F1" w:rsidRDefault="001647D3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Phương trình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7892" w:dyaOrig="451" w14:anchorId="5DE1EBC5">
          <v:shape id="_x0000_i7273" type="#_x0000_t75" style="width:394.5pt;height:22.5pt" o:ole="">
            <v:imagedata r:id="rId1371" o:title=""/>
          </v:shape>
          <o:OLEObject Type="Embed" ProgID="Equation.DSMT4" ShapeID="_x0000_i7273" DrawAspect="Content" ObjectID="_1689142797" r:id="rId1372"/>
        </w:object>
      </w:r>
    </w:p>
    <w:p w14:paraId="17A2ACD0" w14:textId="77777777" w:rsidR="001647D3" w:rsidRPr="002758F1" w:rsidRDefault="001647D3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Đặt </w:t>
      </w:r>
      <w:r w:rsidRPr="002758F1">
        <w:rPr>
          <w:rFonts w:ascii="Chu Van An" w:hAnsi="Chu Van An" w:cs="Chu Van An"/>
          <w:position w:val="-8"/>
          <w:sz w:val="24"/>
          <w:szCs w:val="24"/>
        </w:rPr>
        <w:object w:dxaOrig="1758" w:dyaOrig="398" w14:anchorId="3F1ECB38">
          <v:shape id="_x0000_i7274" type="#_x0000_t75" style="width:87.75pt;height:20.25pt" o:ole="">
            <v:imagedata r:id="rId1373" o:title=""/>
          </v:shape>
          <o:OLEObject Type="Embed" ProgID="Equation.DSMT4" ShapeID="_x0000_i7274" DrawAspect="Content" ObjectID="_1689142798" r:id="rId1374"/>
        </w:object>
      </w:r>
      <w:r w:rsidRPr="002758F1">
        <w:rPr>
          <w:rFonts w:ascii="Chu Van An" w:hAnsi="Chu Van An" w:cs="Chu Van An"/>
          <w:sz w:val="24"/>
          <w:szCs w:val="24"/>
        </w:rPr>
        <w:t xml:space="preserve">, </w:t>
      </w:r>
      <w:r w:rsidRPr="002758F1">
        <w:rPr>
          <w:rFonts w:ascii="Chu Van An" w:hAnsi="Chu Van An" w:cs="Chu Van An"/>
          <w:position w:val="-8"/>
          <w:sz w:val="24"/>
          <w:szCs w:val="24"/>
        </w:rPr>
        <w:object w:dxaOrig="539" w:dyaOrig="300" w14:anchorId="1B66F757">
          <v:shape id="_x0000_i7275" type="#_x0000_t75" style="width:27pt;height:15pt" o:ole="">
            <v:imagedata r:id="rId1375" o:title=""/>
          </v:shape>
          <o:OLEObject Type="Embed" ProgID="Equation.DSMT4" ShapeID="_x0000_i7275" DrawAspect="Content" ObjectID="_1689142799" r:id="rId1376"/>
        </w:object>
      </w:r>
      <w:r w:rsidRPr="002758F1">
        <w:rPr>
          <w:rFonts w:ascii="Chu Van An" w:hAnsi="Chu Van An" w:cs="Chu Van An"/>
          <w:sz w:val="24"/>
          <w:szCs w:val="24"/>
        </w:rPr>
        <w:t xml:space="preserve">. Khi đó </w:t>
      </w:r>
      <w:r w:rsidRPr="002758F1">
        <w:rPr>
          <w:rFonts w:ascii="Chu Van An" w:hAnsi="Chu Van An" w:cs="Chu Van An"/>
          <w:position w:val="-36"/>
          <w:sz w:val="24"/>
          <w:szCs w:val="24"/>
        </w:rPr>
        <w:object w:dxaOrig="3560" w:dyaOrig="839" w14:anchorId="582B8FD5">
          <v:shape id="_x0000_i7276" type="#_x0000_t75" style="width:177.75pt;height:42pt" o:ole="">
            <v:imagedata r:id="rId1377" o:title=""/>
          </v:shape>
          <o:OLEObject Type="Embed" ProgID="Equation.DSMT4" ShapeID="_x0000_i7276" DrawAspect="Content" ObjectID="_1689142800" r:id="rId1378"/>
        </w:object>
      </w:r>
    </w:p>
    <w:p w14:paraId="56CC67C6" w14:textId="77777777" w:rsidR="001647D3" w:rsidRPr="002758F1" w:rsidRDefault="001647D3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Với </w:t>
      </w:r>
      <w:r w:rsidRPr="002758F1">
        <w:rPr>
          <w:rFonts w:ascii="Chu Van An" w:hAnsi="Chu Van An" w:cs="Chu Van An"/>
          <w:position w:val="-30"/>
          <w:sz w:val="24"/>
          <w:szCs w:val="24"/>
        </w:rPr>
        <w:object w:dxaOrig="6014" w:dyaOrig="724" w14:anchorId="1A39C64F">
          <v:shape id="_x0000_i7277" type="#_x0000_t75" style="width:300.75pt;height:36pt" o:ole="">
            <v:imagedata r:id="rId1379" o:title=""/>
          </v:shape>
          <o:OLEObject Type="Embed" ProgID="Equation.DSMT4" ShapeID="_x0000_i7277" DrawAspect="Content" ObjectID="_1689142801" r:id="rId138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AB60A51" w14:textId="77777777" w:rsidR="001647D3" w:rsidRPr="002758F1" w:rsidRDefault="001647D3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Với </w:t>
      </w:r>
      <w:r w:rsidRPr="002758F1">
        <w:rPr>
          <w:rFonts w:ascii="Chu Van An" w:hAnsi="Chu Van An" w:cs="Chu Van An"/>
          <w:position w:val="-64"/>
          <w:sz w:val="24"/>
          <w:szCs w:val="24"/>
        </w:rPr>
        <w:object w:dxaOrig="5980" w:dyaOrig="1396" w14:anchorId="357975B4">
          <v:shape id="_x0000_i7278" type="#_x0000_t75" style="width:299.25pt;height:69.75pt" o:ole="">
            <v:imagedata r:id="rId1381" o:title=""/>
          </v:shape>
          <o:OLEObject Type="Embed" ProgID="Equation.DSMT4" ShapeID="_x0000_i7278" DrawAspect="Content" ObjectID="_1689142802" r:id="rId138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34B6BB24" w14:textId="77777777" w:rsidR="001647D3" w:rsidRPr="002758F1" w:rsidRDefault="001647D3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lastRenderedPageBreak/>
        <w:t>Vậy phương trình đã cho có 4 nghiệm.</w:t>
      </w:r>
    </w:p>
    <w:p w14:paraId="61361557" w14:textId="77777777" w:rsidR="001647D3" w:rsidRPr="002758F1" w:rsidRDefault="001647D3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20:</w:t>
      </w:r>
      <w:bookmarkStart w:id="11" w:name="c20"/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Tìm tất cả giá trị </w:t>
      </w:r>
      <w:r w:rsidRPr="002758F1">
        <w:rPr>
          <w:rFonts w:ascii="Chu Van An" w:hAnsi="Chu Van An" w:cs="Chu Van An"/>
          <w:noProof/>
          <w:position w:val="-6"/>
          <w:sz w:val="24"/>
          <w:szCs w:val="24"/>
        </w:rPr>
        <w:object w:dxaOrig="255" w:dyaOrig="225" w14:anchorId="0FA54C4A">
          <v:shape id="_x0000_i7279" type="#_x0000_t75" style="width:12.75pt;height:11.25pt;mso-width-percent:0;mso-height-percent:0;mso-width-percent:0;mso-height-percent:0" o:ole="">
            <v:imagedata r:id="rId1383" o:title=""/>
          </v:shape>
          <o:OLEObject Type="Embed" ProgID="Equation.DSMT4" ShapeID="_x0000_i7279" DrawAspect="Content" ObjectID="_1689142803" r:id="rId1384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để phương trình </w:t>
      </w:r>
      <w:r w:rsidRPr="002758F1">
        <w:rPr>
          <w:rFonts w:ascii="Chu Van An" w:hAnsi="Chu Van An" w:cs="Chu Van An"/>
          <w:noProof/>
          <w:position w:val="-8"/>
          <w:sz w:val="24"/>
          <w:szCs w:val="24"/>
        </w:rPr>
        <w:object w:dxaOrig="2835" w:dyaOrig="405" w14:anchorId="536C7AD0">
          <v:shape id="_x0000_i7280" type="#_x0000_t75" style="width:141.75pt;height:20.25pt;mso-width-percent:0;mso-height-percent:0;mso-width-percent:0;mso-height-percent:0" o:ole="">
            <v:imagedata r:id="rId1385" o:title=""/>
          </v:shape>
          <o:OLEObject Type="Embed" ProgID="Equation.DSMT4" ShapeID="_x0000_i7280" DrawAspect="Content" ObjectID="_1689142804" r:id="rId1386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có nghiệm là</w:t>
      </w:r>
    </w:p>
    <w:bookmarkEnd w:id="11"/>
    <w:p w14:paraId="72DD8C76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</w:rPr>
        <w:object w:dxaOrig="795" w:dyaOrig="630" w14:anchorId="03B065CB">
          <v:shape id="_x0000_i7281" type="#_x0000_t75" style="width:39.75pt;height:31.5pt;mso-width-percent:0;mso-height-percent:0;mso-width-percent:0;mso-height-percent:0" o:ole="">
            <v:imagedata r:id="rId1387" o:title=""/>
          </v:shape>
          <o:OLEObject Type="Embed" ProgID="Equation.DSMT4" ShapeID="_x0000_i7281" DrawAspect="Content" ObjectID="_1689142805" r:id="rId1388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758F1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</w:rPr>
        <w:object w:dxaOrig="1110" w:dyaOrig="630" w14:anchorId="213DC343">
          <v:shape id="_x0000_i7282" type="#_x0000_t75" style="width:55.5pt;height:31.5pt;mso-width-percent:0;mso-height-percent:0;mso-width-percent:0;mso-height-percent:0" o:ole="">
            <v:imagedata r:id="rId1389" o:title=""/>
          </v:shape>
          <o:OLEObject Type="Embed" ProgID="Equation.DSMT4" ShapeID="_x0000_i7282" DrawAspect="Content" ObjectID="_1689142806" r:id="rId1390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</w:rPr>
        <w:object w:dxaOrig="1110" w:dyaOrig="630" w14:anchorId="5978A2C0">
          <v:shape id="_x0000_i7283" type="#_x0000_t75" style="width:55.5pt;height:31.5pt;mso-width-percent:0;mso-height-percent:0;mso-width-percent:0;mso-height-percent:0" o:ole="">
            <v:imagedata r:id="rId1391" o:title=""/>
          </v:shape>
          <o:OLEObject Type="Embed" ProgID="Equation.DSMT4" ShapeID="_x0000_i7283" DrawAspect="Content" ObjectID="_1689142807" r:id="rId1392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</w:rPr>
        <w:object w:dxaOrig="1110" w:dyaOrig="630" w14:anchorId="04088F8C">
          <v:shape id="_x0000_i7284" type="#_x0000_t75" style="width:55.5pt;height:31.5pt;mso-width-percent:0;mso-height-percent:0;mso-width-percent:0;mso-height-percent:0" o:ole="">
            <v:imagedata r:id="rId1393" o:title=""/>
          </v:shape>
          <o:OLEObject Type="Embed" ProgID="Equation.DSMT4" ShapeID="_x0000_i7284" DrawAspect="Content" ObjectID="_1689142808" r:id="rId1394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8626D40" w14:textId="77777777" w:rsidR="001647D3" w:rsidRPr="002758F1" w:rsidRDefault="001647D3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305F6C2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06D84766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ĐK: </w:t>
      </w:r>
      <w:r w:rsidRPr="002758F1">
        <w:rPr>
          <w:rFonts w:ascii="Chu Van An" w:hAnsi="Chu Van An" w:cs="Chu Van An"/>
          <w:noProof/>
          <w:position w:val="-6"/>
          <w:sz w:val="24"/>
          <w:szCs w:val="24"/>
        </w:rPr>
        <w:object w:dxaOrig="510" w:dyaOrig="285" w14:anchorId="5777A1A2">
          <v:shape id="_x0000_i7285" type="#_x0000_t75" style="width:25.5pt;height:14.25pt;mso-width-percent:0;mso-height-percent:0;mso-width-percent:0;mso-height-percent:0" o:ole="">
            <v:imagedata r:id="rId1395" o:title=""/>
          </v:shape>
          <o:OLEObject Type="Embed" ProgID="Equation.DSMT4" ShapeID="_x0000_i7285" DrawAspect="Content" ObjectID="_1689142809" r:id="rId1396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3237BC24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noProof/>
          <w:position w:val="-8"/>
          <w:sz w:val="24"/>
          <w:szCs w:val="24"/>
        </w:rPr>
        <w:object w:dxaOrig="2835" w:dyaOrig="405" w14:anchorId="2380B166">
          <v:shape id="_x0000_i7286" type="#_x0000_t75" style="width:141.75pt;height:20.25pt;mso-width-percent:0;mso-height-percent:0;mso-width-percent:0;mso-height-percent:0" o:ole="">
            <v:imagedata r:id="rId1385" o:title=""/>
          </v:shape>
          <o:OLEObject Type="Embed" ProgID="Equation.DSMT4" ShapeID="_x0000_i7286" DrawAspect="Content" ObjectID="_1689142810" r:id="rId1397"/>
        </w:object>
      </w:r>
      <w:r w:rsidRPr="002758F1">
        <w:rPr>
          <w:rFonts w:ascii="Chu Van An" w:hAnsi="Chu Van An" w:cs="Chu Van An"/>
          <w:noProof/>
          <w:position w:val="-28"/>
          <w:sz w:val="24"/>
          <w:szCs w:val="24"/>
        </w:rPr>
        <w:object w:dxaOrig="2610" w:dyaOrig="750" w14:anchorId="1B225EF6">
          <v:shape id="_x0000_i7287" type="#_x0000_t75" style="width:130.5pt;height:37.5pt;mso-width-percent:0;mso-height-percent:0;mso-width-percent:0;mso-height-percent:0" o:ole="">
            <v:imagedata r:id="rId1398" o:title=""/>
          </v:shape>
          <o:OLEObject Type="Embed" ProgID="Equation.DSMT4" ShapeID="_x0000_i7287" DrawAspect="Content" ObjectID="_1689142811" r:id="rId1399"/>
        </w:object>
      </w:r>
      <w:r w:rsidRPr="002758F1">
        <w:rPr>
          <w:rFonts w:ascii="Chu Van An" w:hAnsi="Chu Van An" w:cs="Chu Van An"/>
          <w:noProof/>
          <w:position w:val="-26"/>
          <w:sz w:val="24"/>
          <w:szCs w:val="24"/>
        </w:rPr>
        <w:object w:dxaOrig="1965" w:dyaOrig="690" w14:anchorId="10A1D318">
          <v:shape id="_x0000_i7288" type="#_x0000_t75" style="width:98.25pt;height:34.5pt;mso-width-percent:0;mso-height-percent:0;mso-width-percent:0;mso-height-percent:0" o:ole="">
            <v:imagedata r:id="rId1400" o:title=""/>
          </v:shape>
          <o:OLEObject Type="Embed" ProgID="Equation.DSMT4" ShapeID="_x0000_i7288" DrawAspect="Content" ObjectID="_1689142812" r:id="rId1401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1F3991BD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Đặt </w:t>
      </w:r>
      <w:r w:rsidRPr="002758F1">
        <w:rPr>
          <w:rFonts w:ascii="Chu Van An" w:hAnsi="Chu Van An" w:cs="Chu Van An"/>
          <w:noProof/>
          <w:position w:val="-26"/>
          <w:sz w:val="24"/>
          <w:szCs w:val="24"/>
        </w:rPr>
        <w:object w:dxaOrig="2025" w:dyaOrig="690" w14:anchorId="2B2BFD63">
          <v:shape id="_x0000_i7289" type="#_x0000_t75" style="width:101.25pt;height:34.5pt;mso-width-percent:0;mso-height-percent:0;mso-width-percent:0;mso-height-percent:0" o:ole="">
            <v:imagedata r:id="rId1402" o:title=""/>
          </v:shape>
          <o:OLEObject Type="Embed" ProgID="Equation.DSMT4" ShapeID="_x0000_i7289" DrawAspect="Content" ObjectID="_1689142813" r:id="rId1403"/>
        </w:object>
      </w:r>
      <w:r w:rsidRPr="002758F1">
        <w:rPr>
          <w:rFonts w:ascii="Chu Van An" w:hAnsi="Chu Van An" w:cs="Chu Van An"/>
          <w:sz w:val="24"/>
          <w:szCs w:val="24"/>
        </w:rPr>
        <w:t xml:space="preserve">, </w:t>
      </w:r>
    </w:p>
    <w:p w14:paraId="7E98BF45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Ta được </w:t>
      </w:r>
      <w:r w:rsidRPr="002758F1">
        <w:rPr>
          <w:rFonts w:ascii="Chu Van An" w:hAnsi="Chu Van An" w:cs="Chu Van An"/>
          <w:noProof/>
          <w:position w:val="-14"/>
          <w:sz w:val="24"/>
          <w:szCs w:val="24"/>
        </w:rPr>
        <w:object w:dxaOrig="1890" w:dyaOrig="405" w14:anchorId="51A4853F">
          <v:shape id="_x0000_i7290" type="#_x0000_t75" style="width:94.5pt;height:20.25pt;mso-width-percent:0;mso-height-percent:0;mso-width-percent:0;mso-height-percent:0" o:ole="">
            <v:imagedata r:id="rId1404" o:title=""/>
          </v:shape>
          <o:OLEObject Type="Embed" ProgID="Equation.DSMT4" ShapeID="_x0000_i7290" DrawAspect="Content" ObjectID="_1689142814" r:id="rId140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, </w:t>
      </w:r>
      <w:r w:rsidRPr="002758F1">
        <w:rPr>
          <w:rFonts w:ascii="Chu Van An" w:hAnsi="Chu Van An" w:cs="Chu Van An"/>
          <w:noProof/>
          <w:position w:val="-14"/>
          <w:sz w:val="24"/>
          <w:szCs w:val="24"/>
        </w:rPr>
        <w:object w:dxaOrig="1005" w:dyaOrig="405" w14:anchorId="2F98AA43">
          <v:shape id="_x0000_i7291" type="#_x0000_t75" style="width:50.25pt;height:20.25pt;mso-width-percent:0;mso-height-percent:0;mso-width-percent:0;mso-height-percent:0" o:ole="">
            <v:imagedata r:id="rId1406" o:title=""/>
          </v:shape>
          <o:OLEObject Type="Embed" ProgID="Equation.DSMT4" ShapeID="_x0000_i7291" DrawAspect="Content" ObjectID="_1689142815" r:id="rId1407"/>
        </w:object>
      </w:r>
    </w:p>
    <w:p w14:paraId="44EEC270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noProof/>
          <w:position w:val="-14"/>
          <w:sz w:val="24"/>
          <w:szCs w:val="24"/>
        </w:rPr>
        <w:object w:dxaOrig="1335" w:dyaOrig="405" w14:anchorId="0EC8A728">
          <v:shape id="_x0000_i7292" type="#_x0000_t75" style="width:66.75pt;height:20.25pt;mso-width-percent:0;mso-height-percent:0;mso-width-percent:0;mso-height-percent:0" o:ole="">
            <v:imagedata r:id="rId1408" o:title=""/>
          </v:shape>
          <o:OLEObject Type="Embed" ProgID="Equation.DSMT4" ShapeID="_x0000_i7292" DrawAspect="Content" ObjectID="_1689142816" r:id="rId1409"/>
        </w:object>
      </w:r>
      <w:r w:rsidRPr="002758F1">
        <w:rPr>
          <w:rFonts w:ascii="Chu Van An" w:hAnsi="Chu Van An" w:cs="Chu Van An"/>
          <w:sz w:val="24"/>
          <w:szCs w:val="24"/>
        </w:rPr>
        <w:t xml:space="preserve">, </w:t>
      </w:r>
      <w:r w:rsidRPr="002758F1">
        <w:rPr>
          <w:rFonts w:ascii="Chu Van An" w:hAnsi="Chu Van An" w:cs="Chu Van An"/>
          <w:noProof/>
          <w:position w:val="-24"/>
          <w:sz w:val="24"/>
          <w:szCs w:val="24"/>
        </w:rPr>
        <w:object w:dxaOrig="1770" w:dyaOrig="630" w14:anchorId="42C162B4">
          <v:shape id="_x0000_i7293" type="#_x0000_t75" style="width:88.5pt;height:31.5pt;mso-width-percent:0;mso-height-percent:0;mso-width-percent:0;mso-height-percent:0" o:ole="">
            <v:imagedata r:id="rId1410" o:title=""/>
          </v:shape>
          <o:OLEObject Type="Embed" ProgID="Equation.DSMT4" ShapeID="_x0000_i7293" DrawAspect="Content" ObjectID="_1689142817" r:id="rId1411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16A60CA5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Bảng biến thiên:</w:t>
      </w:r>
    </w:p>
    <w:p w14:paraId="7B3FD421" w14:textId="77777777" w:rsidR="001647D3" w:rsidRPr="002758F1" w:rsidRDefault="001647D3" w:rsidP="002758F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3D871363" wp14:editId="01FF8AE5">
            <wp:extent cx="2333625" cy="107632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9"/>
                    <pic:cNvPicPr>
                      <a:picLocks noChangeAspect="1" noChangeArrowheads="1"/>
                    </pic:cNvPicPr>
                  </pic:nvPicPr>
                  <pic:blipFill>
                    <a:blip r:embed="rId1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9ED0C" w14:textId="77777777" w:rsidR="001647D3" w:rsidRPr="002758F1" w:rsidRDefault="001647D3" w:rsidP="002758F1">
      <w:pPr>
        <w:spacing w:line="240" w:lineRule="auto"/>
        <w:ind w:left="992"/>
        <w:jc w:val="both"/>
        <w:rPr>
          <w:rFonts w:ascii="Chu Van An" w:hAnsi="Chu Van An" w:cs="Chu Van An"/>
          <w:b/>
          <w:i/>
          <w:color w:val="0000FF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Dựa vào bảng biến thiên, ta thấy phương trình có nghiệm </w:t>
      </w:r>
      <w:r w:rsidRPr="002758F1">
        <w:rPr>
          <w:rFonts w:ascii="Chu Van An" w:hAnsi="Chu Van An" w:cs="Chu Van An"/>
          <w:b/>
          <w:noProof/>
          <w:color w:val="0000FF"/>
          <w:position w:val="-24"/>
          <w:sz w:val="24"/>
          <w:szCs w:val="24"/>
        </w:rPr>
        <w:object w:dxaOrig="1410" w:dyaOrig="630" w14:anchorId="0FF45D93">
          <v:shape id="_x0000_i7294" type="#_x0000_t75" style="width:70.5pt;height:31.5pt;mso-width-percent:0;mso-height-percent:0;mso-width-percent:0;mso-height-percent:0" o:ole="">
            <v:imagedata r:id="rId1413" o:title=""/>
          </v:shape>
          <o:OLEObject Type="Embed" ProgID="Equation.DSMT4" ShapeID="_x0000_i7294" DrawAspect="Content" ObjectID="_1689142818" r:id="rId1414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9C7D754" w14:textId="77777777" w:rsidR="001647D3" w:rsidRPr="002758F1" w:rsidRDefault="001647D3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21:</w:t>
      </w:r>
      <w:bookmarkStart w:id="12" w:name="c21"/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Tổng các nghiệm của phương trình: </w:t>
      </w:r>
      <w:r w:rsidRPr="002758F1">
        <w:rPr>
          <w:rFonts w:ascii="Chu Van An" w:hAnsi="Chu Van An" w:cs="Chu Van An"/>
          <w:position w:val="-8"/>
          <w:sz w:val="24"/>
          <w:szCs w:val="24"/>
        </w:rPr>
        <w:object w:dxaOrig="1470" w:dyaOrig="345" w14:anchorId="2CB67D23">
          <v:shape id="_x0000_i7295" type="#_x0000_t75" style="width:73.5pt;height:17.25pt" o:ole="">
            <v:imagedata r:id="rId1415" o:title=""/>
          </v:shape>
          <o:OLEObject Type="Embed" ProgID="Equation.DSMT4" ShapeID="_x0000_i7295" DrawAspect="Content" ObjectID="_1689142819" r:id="rId1416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bằng:</w:t>
      </w:r>
    </w:p>
    <w:bookmarkEnd w:id="12"/>
    <w:p w14:paraId="729C6F8E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bCs/>
          <w:position w:val="-6"/>
          <w:sz w:val="24"/>
          <w:szCs w:val="24"/>
        </w:rPr>
        <w:object w:dxaOrig="195" w:dyaOrig="270" w14:anchorId="6FEB6C0C">
          <v:shape id="_x0000_i7296" type="#_x0000_t75" style="width:9.75pt;height:13.5pt" o:ole="">
            <v:imagedata r:id="rId1417" o:title=""/>
          </v:shape>
          <o:OLEObject Type="Embed" ProgID="Equation.DSMT4" ShapeID="_x0000_i7296" DrawAspect="Content" ObjectID="_1689142820" r:id="rId1418"/>
        </w:object>
      </w:r>
      <w:r w:rsidRPr="002758F1">
        <w:rPr>
          <w:rFonts w:ascii="Chu Van An" w:hAnsi="Chu Van An" w:cs="Chu Van An"/>
          <w:bCs/>
          <w:sz w:val="24"/>
          <w:szCs w:val="24"/>
        </w:rPr>
        <w:t>.</w:t>
      </w:r>
      <w:r w:rsidRPr="002758F1">
        <w:rPr>
          <w:rFonts w:ascii="Chu Van An" w:hAnsi="Chu Van An" w:cs="Chu Van An"/>
          <w:b/>
          <w:bCs/>
          <w:color w:val="470DD7"/>
          <w:sz w:val="24"/>
          <w:szCs w:val="24"/>
        </w:rPr>
        <w:tab/>
      </w:r>
      <w:r w:rsidRPr="002758F1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bCs/>
          <w:position w:val="-4"/>
          <w:sz w:val="24"/>
          <w:szCs w:val="24"/>
        </w:rPr>
        <w:object w:dxaOrig="150" w:dyaOrig="255" w14:anchorId="359CFB60">
          <v:shape id="_x0000_i7297" type="#_x0000_t75" style="width:7.5pt;height:12.75pt" o:ole="">
            <v:imagedata r:id="rId1419" o:title=""/>
          </v:shape>
          <o:OLEObject Type="Embed" ProgID="Equation.DSMT4" ShapeID="_x0000_i7297" DrawAspect="Content" ObjectID="_1689142821" r:id="rId1420"/>
        </w:object>
      </w:r>
      <w:r w:rsidRPr="002758F1">
        <w:rPr>
          <w:rFonts w:ascii="Chu Van An" w:hAnsi="Chu Van An" w:cs="Chu Van An"/>
          <w:bCs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C</w:t>
      </w:r>
      <w:r w:rsidRPr="002758F1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bCs/>
          <w:position w:val="-6"/>
          <w:sz w:val="24"/>
          <w:szCs w:val="24"/>
        </w:rPr>
        <w:object w:dxaOrig="180" w:dyaOrig="270" w14:anchorId="626464D2">
          <v:shape id="_x0000_i7298" type="#_x0000_t75" style="width:9pt;height:13.5pt" o:ole="">
            <v:imagedata r:id="rId1421" o:title=""/>
          </v:shape>
          <o:OLEObject Type="Embed" ProgID="Equation.DSMT4" ShapeID="_x0000_i7298" DrawAspect="Content" ObjectID="_1689142822" r:id="rId1422"/>
        </w:object>
      </w:r>
      <w:r w:rsidRPr="002758F1">
        <w:rPr>
          <w:rFonts w:ascii="Chu Van An" w:hAnsi="Chu Van An" w:cs="Chu Van An"/>
          <w:bCs/>
          <w:sz w:val="24"/>
          <w:szCs w:val="24"/>
        </w:rPr>
        <w:t>.</w:t>
      </w:r>
      <w:r w:rsidRPr="002758F1">
        <w:rPr>
          <w:rFonts w:ascii="Chu Van An" w:hAnsi="Chu Van An" w:cs="Chu Van An"/>
          <w:b/>
          <w:bCs/>
          <w:color w:val="470DD7"/>
          <w:sz w:val="24"/>
          <w:szCs w:val="24"/>
        </w:rPr>
        <w:tab/>
      </w:r>
      <w:r w:rsidRPr="002758F1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bCs/>
          <w:position w:val="-4"/>
          <w:sz w:val="24"/>
          <w:szCs w:val="24"/>
        </w:rPr>
        <w:object w:dxaOrig="195" w:dyaOrig="255" w14:anchorId="407CA90D">
          <v:shape id="_x0000_i7299" type="#_x0000_t75" style="width:9.75pt;height:12.75pt" o:ole="">
            <v:imagedata r:id="rId1423" o:title=""/>
          </v:shape>
          <o:OLEObject Type="Embed" ProgID="Equation.DSMT4" ShapeID="_x0000_i7299" DrawAspect="Content" ObjectID="_1689142823" r:id="rId1424"/>
        </w:object>
      </w:r>
      <w:r w:rsidRPr="002758F1">
        <w:rPr>
          <w:rFonts w:ascii="Chu Van An" w:hAnsi="Chu Van An" w:cs="Chu Van An"/>
          <w:bCs/>
          <w:sz w:val="24"/>
          <w:szCs w:val="24"/>
        </w:rPr>
        <w:t>.</w:t>
      </w:r>
    </w:p>
    <w:p w14:paraId="767083B5" w14:textId="77777777" w:rsidR="001647D3" w:rsidRPr="002758F1" w:rsidRDefault="001647D3" w:rsidP="002758F1">
      <w:pPr>
        <w:spacing w:before="60" w:after="120" w:line="240" w:lineRule="auto"/>
        <w:ind w:left="992"/>
        <w:jc w:val="center"/>
        <w:rPr>
          <w:rFonts w:ascii="Chu Van An" w:hAnsi="Chu Van An" w:cs="Chu Van An"/>
          <w:b/>
          <w:bCs/>
          <w:color w:val="470DD7"/>
          <w:sz w:val="24"/>
          <w:szCs w:val="24"/>
        </w:rPr>
      </w:pPr>
      <w:r w:rsidRPr="002758F1">
        <w:rPr>
          <w:rFonts w:ascii="Chu Van An" w:hAnsi="Chu Van An" w:cs="Chu Van An"/>
          <w:b/>
          <w:color w:val="000099"/>
          <w:sz w:val="24"/>
          <w:szCs w:val="24"/>
        </w:rPr>
        <w:t>Lời giải</w:t>
      </w:r>
    </w:p>
    <w:p w14:paraId="5579B0F6" w14:textId="77777777" w:rsidR="001647D3" w:rsidRPr="002758F1" w:rsidRDefault="001647D3" w:rsidP="002758F1">
      <w:pPr>
        <w:spacing w:before="60" w:after="120" w:line="240" w:lineRule="auto"/>
        <w:ind w:left="992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758F1">
        <w:rPr>
          <w:rFonts w:ascii="Chu Van An" w:hAnsi="Chu Van An" w:cs="Chu Van An"/>
          <w:b/>
          <w:bCs/>
          <w:color w:val="0000CC"/>
          <w:sz w:val="24"/>
          <w:szCs w:val="24"/>
        </w:rPr>
        <w:t>Chọn C</w:t>
      </w:r>
    </w:p>
    <w:p w14:paraId="3886B119" w14:textId="77777777" w:rsidR="001647D3" w:rsidRPr="002758F1" w:rsidRDefault="001647D3" w:rsidP="002758F1">
      <w:pPr>
        <w:spacing w:line="240" w:lineRule="auto"/>
        <w:ind w:left="992" w:firstLine="720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+) Với điều kiện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710" w:dyaOrig="270" w14:anchorId="096E2C9F">
          <v:shape id="_x0000_i7300" type="#_x0000_t75" style="width:85.5pt;height:13.5pt" o:ole="">
            <v:imagedata r:id="rId1425" o:title=""/>
          </v:shape>
          <o:OLEObject Type="Embed" ProgID="Equation.DSMT4" ShapeID="_x0000_i7300" DrawAspect="Content" ObjectID="_1689142824" r:id="rId1426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ta có phương trình đã cho tương đương với phương</w:t>
      </w:r>
    </w:p>
    <w:p w14:paraId="2244DCDB" w14:textId="77777777" w:rsidR="001647D3" w:rsidRPr="002758F1" w:rsidRDefault="001647D3" w:rsidP="002758F1">
      <w:pPr>
        <w:spacing w:line="240" w:lineRule="auto"/>
        <w:ind w:left="992" w:firstLine="720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trình: </w:t>
      </w:r>
      <w:r w:rsidRPr="002758F1">
        <w:rPr>
          <w:rFonts w:ascii="Chu Van An" w:hAnsi="Chu Van An" w:cs="Chu Van An"/>
          <w:position w:val="-30"/>
          <w:sz w:val="24"/>
          <w:szCs w:val="24"/>
        </w:rPr>
        <w:object w:dxaOrig="4800" w:dyaOrig="720" w14:anchorId="62B27B85">
          <v:shape id="_x0000_i7301" type="#_x0000_t75" style="width:240pt;height:36pt" o:ole="">
            <v:imagedata r:id="rId1427" o:title=""/>
          </v:shape>
          <o:OLEObject Type="Embed" ProgID="Equation.DSMT4" ShapeID="_x0000_i7301" DrawAspect="Content" ObjectID="_1689142825" r:id="rId142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6D9900E" w14:textId="77777777" w:rsidR="001647D3" w:rsidRPr="002758F1" w:rsidRDefault="001647D3" w:rsidP="002758F1">
      <w:pPr>
        <w:spacing w:line="240" w:lineRule="auto"/>
        <w:ind w:left="992" w:firstLine="720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Vậy phương trình có nghiệm duy nhất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540" w:dyaOrig="270" w14:anchorId="74397A26">
          <v:shape id="_x0000_i7302" type="#_x0000_t75" style="width:27pt;height:13.5pt" o:ole="">
            <v:imagedata r:id="rId1429" o:title=""/>
          </v:shape>
          <o:OLEObject Type="Embed" ProgID="Equation.DSMT4" ShapeID="_x0000_i7302" DrawAspect="Content" ObjectID="_1689142826" r:id="rId143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23784267" w14:textId="77777777" w:rsidR="001647D3" w:rsidRPr="002758F1" w:rsidRDefault="001647D3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Câu 22:</w:t>
      </w:r>
      <w:bookmarkStart w:id="13" w:name="c22"/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Phương trình </w:t>
      </w:r>
      <w:r w:rsidRPr="002758F1">
        <w:rPr>
          <w:rFonts w:ascii="Chu Van An" w:hAnsi="Chu Van An" w:cs="Chu Van An"/>
          <w:position w:val="-16"/>
          <w:sz w:val="24"/>
          <w:szCs w:val="24"/>
          <w:lang w:val="vi-VN"/>
        </w:rPr>
        <w:object w:dxaOrig="2715" w:dyaOrig="480" w14:anchorId="5C100607">
          <v:shape id="_x0000_i7303" type="#_x0000_t75" style="width:135.75pt;height:24pt" o:ole="">
            <v:imagedata r:id="rId1431" o:title=""/>
          </v:shape>
          <o:OLEObject Type="Embed" ProgID="Equation.DSMT4" ShapeID="_x0000_i7303" DrawAspect="Content" ObjectID="_1689142827" r:id="rId1432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 có bao nhiêu nghiệm phân biệt?</w:t>
      </w:r>
    </w:p>
    <w:bookmarkEnd w:id="13"/>
    <w:p w14:paraId="579830AC" w14:textId="77777777" w:rsidR="001647D3" w:rsidRPr="002758F1" w:rsidRDefault="001647D3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sz w:val="24"/>
          <w:szCs w:val="24"/>
          <w:lang w:val="vi-VN"/>
        </w:rPr>
        <w:t>2</w: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sz w:val="24"/>
          <w:szCs w:val="24"/>
          <w:lang w:val="vi-VN"/>
        </w:rPr>
        <w:t>1</w: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sz w:val="24"/>
          <w:szCs w:val="24"/>
          <w:lang w:val="vi-VN"/>
        </w:rPr>
        <w:t>3</w: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sz w:val="24"/>
          <w:szCs w:val="24"/>
          <w:lang w:val="vi-VN"/>
        </w:rPr>
        <w:t>4</w: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04902CBA" w14:textId="77777777" w:rsidR="001647D3" w:rsidRPr="002758F1" w:rsidRDefault="001647D3" w:rsidP="002758F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A1080D0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Chọn 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C</w:t>
      </w:r>
    </w:p>
    <w:p w14:paraId="562A699A" w14:textId="77777777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noProof/>
          <w:sz w:val="24"/>
          <w:szCs w:val="24"/>
        </w:rPr>
        <w:lastRenderedPageBreak/>
        <w:object w:dxaOrig="1440" w:dyaOrig="1440" w14:anchorId="66F7523C">
          <v:shape id="_x0000_s1364" type="#_x0000_t75" style="position:absolute;left:0;text-align:left;margin-left:49.5pt;margin-top:37.2pt;width:9pt;height:13.9pt;z-index:251659264;mso-position-horizontal-relative:text;mso-position-vertical-relative:text">
            <v:imagedata r:id="rId1433" o:title=""/>
            <w10:wrap type="square" side="right"/>
          </v:shape>
          <o:OLEObject Type="Embed" ProgID="Equation.DSMT4" ShapeID="_x0000_s1364" DrawAspect="Content" ObjectID="_1689143017" r:id="rId1434"/>
        </w:object>
      </w:r>
      <w:r w:rsidRPr="002758F1">
        <w:rPr>
          <w:rFonts w:ascii="Chu Van An" w:hAnsi="Chu Van An" w:cs="Chu Van An"/>
          <w:position w:val="-22"/>
          <w:sz w:val="24"/>
          <w:szCs w:val="24"/>
          <w:lang w:val="vi-VN"/>
        </w:rPr>
        <w:object w:dxaOrig="5640" w:dyaOrig="570" w14:anchorId="6DC42F0E">
          <v:shape id="_x0000_i7304" type="#_x0000_t75" style="width:282pt;height:28.5pt" o:ole="">
            <v:imagedata r:id="rId1241" o:title=""/>
          </v:shape>
          <o:OLEObject Type="Embed" ProgID="Equation.DSMT4" ShapeID="_x0000_i7304" DrawAspect="Content" ObjectID="_1689142828" r:id="rId1435"/>
        </w:object>
      </w:r>
      <w:r w:rsidRPr="002758F1">
        <w:rPr>
          <w:rFonts w:ascii="Chu Van An" w:hAnsi="Chu Van An" w:cs="Chu Van An"/>
          <w:position w:val="-76"/>
          <w:sz w:val="24"/>
          <w:szCs w:val="24"/>
        </w:rPr>
        <w:object w:dxaOrig="4440" w:dyaOrig="1640" w14:anchorId="1A4E173C">
          <v:shape id="_x0000_i7305" type="#_x0000_t75" style="width:222pt;height:81.75pt" o:ole="">
            <v:imagedata r:id="rId1436" o:title=""/>
          </v:shape>
          <o:OLEObject Type="Embed" ProgID="Equation.DSMT4" ShapeID="_x0000_i7305" DrawAspect="Content" ObjectID="_1689142829" r:id="rId1437"/>
        </w:object>
      </w:r>
    </w:p>
    <w:p w14:paraId="34222212" w14:textId="4644E12B" w:rsidR="001647D3" w:rsidRPr="002758F1" w:rsidRDefault="001647D3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sz w:val="24"/>
          <w:szCs w:val="24"/>
          <w:lang w:val="vi-VN"/>
        </w:rPr>
        <w:t>Vậy phương trình có 3 nghiệm</w:t>
      </w:r>
      <w:r w:rsidRPr="002758F1">
        <w:rPr>
          <w:rFonts w:ascii="Chu Van An" w:hAnsi="Chu Van An" w:cs="Chu Van An"/>
          <w:sz w:val="24"/>
          <w:szCs w:val="24"/>
        </w:rPr>
        <w:t xml:space="preserve"> phân biệt</w:t>
      </w:r>
      <w:r w:rsidRPr="002758F1">
        <w:rPr>
          <w:rFonts w:ascii="Chu Van An" w:hAnsi="Chu Van An" w:cs="Chu Van An"/>
          <w:sz w:val="24"/>
          <w:szCs w:val="24"/>
          <w:lang w:val="vi-VN"/>
        </w:rPr>
        <w:t>.</w:t>
      </w:r>
    </w:p>
    <w:p w14:paraId="5B7F1A11" w14:textId="6694358E" w:rsidR="00BF2821" w:rsidRPr="002758F1" w:rsidRDefault="00BF2821" w:rsidP="002758F1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ab/>
      </w:r>
    </w:p>
    <w:p w14:paraId="6520CA61" w14:textId="77777777" w:rsidR="007343F1" w:rsidRPr="002758F1" w:rsidRDefault="007343F1" w:rsidP="002758F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BCA2152" wp14:editId="11924AFA">
                <wp:extent cx="6547104" cy="3495676"/>
                <wp:effectExtent l="0" t="19050" r="25400" b="28575"/>
                <wp:docPr id="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3495676"/>
                          <a:chOff x="0" y="0"/>
                          <a:chExt cx="6547104" cy="3396640"/>
                        </a:xfrm>
                      </wpg:grpSpPr>
                      <wps:wsp>
                        <wps:cNvPr id="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390"/>
                            <a:ext cx="6547104" cy="313625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81CE9E" w14:textId="77777777" w:rsidR="005E416A" w:rsidRDefault="005E416A" w:rsidP="005E416A">
                              <w:pPr>
                                <w:tabs>
                                  <w:tab w:val="left" w:pos="188"/>
                                  <w:tab w:val="left" w:pos="472"/>
                                </w:tabs>
                                <w:spacing w:after="0" w:line="240" w:lineRule="auto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3EDDDD1" w14:textId="77777777" w:rsidR="005E416A" w:rsidRDefault="005E416A" w:rsidP="005E416A">
                              <w:pPr>
                                <w:tabs>
                                  <w:tab w:val="left" w:pos="188"/>
                                  <w:tab w:val="left" w:pos="472"/>
                                </w:tabs>
                                <w:spacing w:after="0" w:line="240" w:lineRule="auto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E1C965E" w14:textId="0BE038C0" w:rsidR="005E416A" w:rsidRPr="005E416A" w:rsidRDefault="007343F1" w:rsidP="005E416A">
                              <w:pPr>
                                <w:tabs>
                                  <w:tab w:val="left" w:pos="188"/>
                                  <w:tab w:val="left" w:pos="472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5E416A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5E416A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5E416A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Cách giải:</w:t>
                              </w:r>
                              <w:r w:rsidR="005E416A" w:rsidRPr="005E416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phương trình bậc hai </w:t>
                              </w:r>
                              <m:oMath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ax</m:t>
                                    </m:r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 xml:space="preserve">+bx+c=0. 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a≠0</m:t>
                                    </m:r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, (2)</m:t>
                                </m:r>
                              </m:oMath>
                            </w:p>
                            <w:p w14:paraId="59C1799A" w14:textId="77777777" w:rsidR="005E416A" w:rsidRPr="005E416A" w:rsidRDefault="005E416A" w:rsidP="00C474C4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5E416A">
                                <w:rPr>
                                  <w:rFonts w:ascii="Chu Van An" w:hAnsi="Chu Van An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  <w:t xml:space="preserve">Phương trình (2) có hai nghiệm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⇔Δ≥0.</m:t>
                                </m:r>
                              </m:oMath>
                            </w:p>
                            <w:p w14:paraId="6E62E0AF" w14:textId="77777777" w:rsidR="005E416A" w:rsidRPr="005E416A" w:rsidRDefault="005E416A" w:rsidP="00C474C4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5E416A">
                                <w:rPr>
                                  <w:rFonts w:ascii="Chu Van An" w:hAnsi="Chu Van An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  <w:t xml:space="preserve">Phương trình (2) có hai nghiệm trái dấu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⇔ac&lt;0.</m:t>
                                </m:r>
                              </m:oMath>
                            </w:p>
                            <w:p w14:paraId="62528E50" w14:textId="77777777" w:rsidR="005E416A" w:rsidRPr="005E416A" w:rsidRDefault="005E416A" w:rsidP="00C474C4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5E416A">
                                <w:rPr>
                                  <w:rFonts w:ascii="Chu Van An" w:hAnsi="Chu Van An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  <w:t xml:space="preserve">Phương trình (2) có hai nghiệm cùng dấu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⇔</m:t>
                                </m:r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 w:cs="Chu Van An"/>
                                        <w:i/>
                                        <w:iCs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eqArr>
                                      <m:eqArrPr>
                                        <m:ctrlPr>
                                          <w:rPr>
                                            <w:rFonts w:ascii="Cambria Math" w:hAnsi="Cambria Math" w:cs="Chu Van An"/>
                                            <w:i/>
                                            <w:iCs/>
                                            <w:sz w:val="24"/>
                                            <w:szCs w:val="24"/>
                                          </w:rPr>
                                        </m:ctrlPr>
                                      </m:eqArr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Δ≥0</m:t>
                                        </m:r>
                                      </m:e>
                                      <m:e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i/>
                                                <w:iCs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c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&gt;0</m:t>
                                        </m:r>
                                      </m:e>
                                    </m:eqArr>
                                  </m:e>
                                </m:d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.</m:t>
                                </m:r>
                              </m:oMath>
                            </w:p>
                            <w:p w14:paraId="142A6CE8" w14:textId="77777777" w:rsidR="005E416A" w:rsidRPr="005E416A" w:rsidRDefault="005E416A" w:rsidP="00C474C4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5E416A">
                                <w:rPr>
                                  <w:rFonts w:ascii="Chu Van An" w:hAnsi="Chu Van An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  <w:t xml:space="preserve">Phương trình (2) có hai nghiệm dương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⇔</m:t>
                                </m:r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 w:cs="Chu Van An"/>
                                        <w:i/>
                                        <w:iCs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eqArr>
                                      <m:eqArrPr>
                                        <m:ctrlPr>
                                          <w:rPr>
                                            <w:rFonts w:ascii="Cambria Math" w:hAnsi="Cambria Math" w:cs="Chu Van An"/>
                                            <w:i/>
                                            <w:iCs/>
                                            <w:sz w:val="24"/>
                                            <w:szCs w:val="24"/>
                                          </w:rPr>
                                        </m:ctrlPr>
                                      </m:eqArr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Δ≥0</m:t>
                                        </m:r>
                                      </m:e>
                                      <m:e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i/>
                                                <w:iCs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c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&gt;0</m:t>
                                        </m:r>
                                        <m:ctrlPr>
                                          <w:rPr>
                                            <w:rFonts w:ascii="Cambria Math" w:eastAsia="Cambria Math" w:hAnsi="Cambria Math" w:cs="Chu Van An"/>
                                            <w:i/>
                                            <w:iCs/>
                                            <w:sz w:val="24"/>
                                            <w:szCs w:val="24"/>
                                          </w:rPr>
                                        </m:ctrlPr>
                                      </m:e>
                                      <m:e>
                                        <m:r>
                                          <w:rPr>
                                            <w:rFonts w:ascii="Cambria Math" w:eastAsia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-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eastAsia="Cambria Math" w:hAnsi="Cambria Math" w:cs="Chu Van An"/>
                                                <w:i/>
                                                <w:iCs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eastAsia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eastAsia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eastAsia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&gt;0</m:t>
                                        </m:r>
                                      </m:e>
                                    </m:eqArr>
                                  </m:e>
                                </m:d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.</m:t>
                                </m:r>
                              </m:oMath>
                            </w:p>
                            <w:p w14:paraId="617E0689" w14:textId="3AA0AB97" w:rsidR="007343F1" w:rsidRPr="005E416A" w:rsidRDefault="005E416A" w:rsidP="00C474C4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E416A">
                                <w:rPr>
                                  <w:rFonts w:ascii="Chu Van An" w:hAnsi="Chu Van An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  <w:t xml:space="preserve">Phương trình (2) có hai nghiệm âm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⇔</m:t>
                                </m:r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 w:cs="Chu Van An"/>
                                        <w:i/>
                                        <w:iCs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eqArr>
                                      <m:eqArrPr>
                                        <m:ctrlPr>
                                          <w:rPr>
                                            <w:rFonts w:ascii="Cambria Math" w:hAnsi="Cambria Math" w:cs="Chu Van An"/>
                                            <w:i/>
                                            <w:iCs/>
                                            <w:sz w:val="24"/>
                                            <w:szCs w:val="24"/>
                                          </w:rPr>
                                        </m:ctrlPr>
                                      </m:eqArr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Δ≥0</m:t>
                                        </m:r>
                                      </m:e>
                                      <m:e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 w:cs="Chu Van An"/>
                                                <w:i/>
                                                <w:iCs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c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&gt;0</m:t>
                                        </m:r>
                                        <m:ctrlPr>
                                          <w:rPr>
                                            <w:rFonts w:ascii="Cambria Math" w:eastAsia="Cambria Math" w:hAnsi="Cambria Math" w:cs="Chu Van An"/>
                                            <w:i/>
                                            <w:iCs/>
                                            <w:sz w:val="24"/>
                                            <w:szCs w:val="24"/>
                                          </w:rPr>
                                        </m:ctrlPr>
                                      </m:e>
                                      <m:e>
                                        <m:r>
                                          <w:rPr>
                                            <w:rFonts w:ascii="Cambria Math" w:eastAsia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-</m:t>
                                        </m:r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eastAsia="Cambria Math" w:hAnsi="Cambria Math" w:cs="Chu Van An"/>
                                                <w:i/>
                                                <w:iCs/>
                                                <w:sz w:val="24"/>
                                                <w:szCs w:val="24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eastAsia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eastAsia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den>
                                        </m:f>
                                        <m:r>
                                          <w:rPr>
                                            <w:rFonts w:ascii="Cambria Math" w:eastAsia="Cambria Math" w:hAnsi="Cambria Math" w:cs="Chu Van An"/>
                                            <w:sz w:val="24"/>
                                            <w:szCs w:val="24"/>
                                          </w:rPr>
                                          <m:t>&lt;0</m:t>
                                        </m:r>
                                      </m:e>
                                    </m:eqArr>
                                  </m:e>
                                </m:d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.</m:t>
                                </m:r>
                              </m:oMath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0" name="Group 10"/>
                        <wpg:cNvGrpSpPr/>
                        <wpg:grpSpPr>
                          <a:xfrm>
                            <a:off x="150812" y="0"/>
                            <a:ext cx="5078412" cy="571533"/>
                            <a:chOff x="150812" y="0"/>
                            <a:chExt cx="5078715" cy="571533"/>
                          </a:xfrm>
                        </wpg:grpSpPr>
                        <wpg:grpSp>
                          <wpg:cNvPr id="12" name="Group 12"/>
                          <wpg:cNvGrpSpPr/>
                          <wpg:grpSpPr>
                            <a:xfrm>
                              <a:off x="150812" y="0"/>
                              <a:ext cx="5078715" cy="485775"/>
                              <a:chOff x="150812" y="0"/>
                              <a:chExt cx="5078715" cy="485775"/>
                            </a:xfrm>
                          </wpg:grpSpPr>
                          <wpg:grpSp>
                            <wpg:cNvPr id="13" name="Group 13"/>
                            <wpg:cNvGrpSpPr/>
                            <wpg:grpSpPr>
                              <a:xfrm>
                                <a:off x="184077" y="0"/>
                                <a:ext cx="5045450" cy="485775"/>
                                <a:chOff x="184077" y="0"/>
                                <a:chExt cx="5045450" cy="485775"/>
                              </a:xfrm>
                            </wpg:grpSpPr>
                            <wps:wsp>
                              <wps:cNvPr id="14" name="Rectangle: Single Corner Snipped 14"/>
                              <wps:cNvSpPr/>
                              <wps:spPr>
                                <a:xfrm>
                                  <a:off x="184077" y="38090"/>
                                  <a:ext cx="5045450" cy="447555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5" name="Group 15"/>
                              <wpg:cNvGrpSpPr/>
                              <wpg:grpSpPr>
                                <a:xfrm>
                                  <a:off x="1502180" y="0"/>
                                  <a:ext cx="3546362" cy="485775"/>
                                  <a:chOff x="1502180" y="0"/>
                                  <a:chExt cx="3546362" cy="485775"/>
                                </a:xfrm>
                              </wpg:grpSpPr>
                              <wpg:grpSp>
                                <wpg:cNvPr id="16" name="Group 16"/>
                                <wpg:cNvGrpSpPr/>
                                <wpg:grpSpPr>
                                  <a:xfrm>
                                    <a:off x="1611714" y="101530"/>
                                    <a:ext cx="3436828" cy="372427"/>
                                    <a:chOff x="1611714" y="101530"/>
                                    <a:chExt cx="3436828" cy="372427"/>
                                  </a:xfrm>
                                </wpg:grpSpPr>
                                <wps:wsp>
                                  <wps:cNvPr id="24" name="Arrow: Chevron 24"/>
                                  <wps:cNvSpPr/>
                                  <wps:spPr>
                                    <a:xfrm>
                                      <a:off x="1827391" y="101530"/>
                                      <a:ext cx="3221151" cy="32441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F0F29AC" w14:textId="666F9481" w:rsidR="007343F1" w:rsidRPr="007343F1" w:rsidRDefault="007343F1" w:rsidP="007343F1">
                                        <w:pPr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E63731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Ứng dụng tam thức</w:t>
                                        </w:r>
                                        <w:r w:rsidRPr="00E63731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bậc hai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5" name="Group 2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6" name="Freeform: Shape 2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B58FD80" w14:textId="77777777" w:rsidR="007343F1" w:rsidRPr="006D5D08" w:rsidRDefault="007343F1" w:rsidP="007343F1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  <w:r w:rsidRPr="006D5D08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Viết phương trình đường thẳng </w:t>
                                          </w: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>dạng cơ bản</w:t>
                                          </w:r>
                                        </w:p>
                                        <w:p w14:paraId="30020220" w14:textId="77777777" w:rsidR="007343F1" w:rsidRDefault="007343F1" w:rsidP="007343F1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8" name="Group 2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9" name="Freeform: Shape 2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0" name="Flowchart: Terminator 3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1" name="Flowchart: Direct Access Storage 3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32" name="Group 32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33" name="Flowchart: Preparation 3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70DECB1" w14:textId="2F1ABDE6" w:rsidR="007343F1" w:rsidRDefault="007343F1" w:rsidP="007343F1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BCA2152" id="_x0000_s1161" style="width:515.5pt;height:275.25pt;mso-position-horizontal-relative:char;mso-position-vertical-relative:line" coordsize="65471,339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">
                <v:shape id="Rectangle: Diagonal Corners Rounded 1" o:spid="_x0000_s1162" style="position:absolute;top:2603;width:65471;height:3136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225495;6547104,3106551;6532329,3136250;112179,3136250;0,2910755;0,29699;14775,0" o:connectangles="0,0,0,0,0,0,0,0,0" textboxrect="0,0,6435090,1533525"/>
                  <v:textbox>
                    <w:txbxContent>
                      <w:p w14:paraId="2181CE9E" w14:textId="77777777" w:rsidR="005E416A" w:rsidRDefault="005E416A" w:rsidP="005E416A">
                        <w:pPr>
                          <w:tabs>
                            <w:tab w:val="left" w:pos="188"/>
                            <w:tab w:val="left" w:pos="472"/>
                          </w:tabs>
                          <w:spacing w:after="0" w:line="240" w:lineRule="auto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3EDDDD1" w14:textId="77777777" w:rsidR="005E416A" w:rsidRDefault="005E416A" w:rsidP="005E416A">
                        <w:pPr>
                          <w:tabs>
                            <w:tab w:val="left" w:pos="188"/>
                            <w:tab w:val="left" w:pos="472"/>
                          </w:tabs>
                          <w:spacing w:after="0" w:line="240" w:lineRule="auto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E1C965E" w14:textId="0BE038C0" w:rsidR="005E416A" w:rsidRPr="005E416A" w:rsidRDefault="007343F1" w:rsidP="005E416A">
                        <w:pPr>
                          <w:tabs>
                            <w:tab w:val="left" w:pos="188"/>
                            <w:tab w:val="left" w:pos="472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</w:pPr>
                        <w:r w:rsidRPr="005E416A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5E416A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5E416A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Cách giải:</w:t>
                        </w:r>
                        <w:r w:rsidR="005E416A" w:rsidRPr="005E416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Cho phương trình bậc hai 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ax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 xml:space="preserve">+bx+c=0. </m:t>
                          </m:r>
                          <m:d>
                            <m:dPr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a≠0</m:t>
                              </m:r>
                            </m:e>
                          </m:d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, (2)</m:t>
                          </m:r>
                        </m:oMath>
                      </w:p>
                      <w:p w14:paraId="59C1799A" w14:textId="77777777" w:rsidR="005E416A" w:rsidRPr="005E416A" w:rsidRDefault="005E416A" w:rsidP="00C474C4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spacing w:line="360" w:lineRule="auto"/>
                          <w:jc w:val="both"/>
                          <w:rPr>
                            <w:rFonts w:ascii="Chu Van An" w:hAnsi="Chu Van An" w:cs="Chu Van An"/>
                            <w:i/>
                            <w:iCs/>
                            <w:sz w:val="24"/>
                            <w:szCs w:val="24"/>
                          </w:rPr>
                        </w:pPr>
                        <w:r w:rsidRPr="005E416A">
                          <w:rPr>
                            <w:rFonts w:ascii="Chu Van An" w:hAnsi="Chu Van An" w:cs="Chu Van An"/>
                            <w:i/>
                            <w:iCs/>
                            <w:sz w:val="24"/>
                            <w:szCs w:val="24"/>
                          </w:rPr>
                          <w:t xml:space="preserve">Phương trình (2) có hai nghiệm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⇔Δ≥0.</m:t>
                          </m:r>
                        </m:oMath>
                      </w:p>
                      <w:p w14:paraId="6E62E0AF" w14:textId="77777777" w:rsidR="005E416A" w:rsidRPr="005E416A" w:rsidRDefault="005E416A" w:rsidP="00C474C4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spacing w:line="360" w:lineRule="auto"/>
                          <w:jc w:val="both"/>
                          <w:rPr>
                            <w:rFonts w:ascii="Chu Van An" w:hAnsi="Chu Van An" w:cs="Chu Van An"/>
                            <w:i/>
                            <w:iCs/>
                            <w:sz w:val="24"/>
                            <w:szCs w:val="24"/>
                          </w:rPr>
                        </w:pPr>
                        <w:r w:rsidRPr="005E416A">
                          <w:rPr>
                            <w:rFonts w:ascii="Chu Van An" w:hAnsi="Chu Van An" w:cs="Chu Van An"/>
                            <w:i/>
                            <w:iCs/>
                            <w:sz w:val="24"/>
                            <w:szCs w:val="24"/>
                          </w:rPr>
                          <w:t xml:space="preserve">Phương trình (2) có hai nghiệm trái dấu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⇔ac&lt;0.</m:t>
                          </m:r>
                        </m:oMath>
                      </w:p>
                      <w:p w14:paraId="62528E50" w14:textId="77777777" w:rsidR="005E416A" w:rsidRPr="005E416A" w:rsidRDefault="005E416A" w:rsidP="00C474C4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spacing w:line="360" w:lineRule="auto"/>
                          <w:jc w:val="both"/>
                          <w:rPr>
                            <w:rFonts w:ascii="Chu Van An" w:hAnsi="Chu Van An" w:cs="Chu Van An"/>
                            <w:i/>
                            <w:iCs/>
                            <w:sz w:val="24"/>
                            <w:szCs w:val="24"/>
                          </w:rPr>
                        </w:pPr>
                        <w:r w:rsidRPr="005E416A">
                          <w:rPr>
                            <w:rFonts w:ascii="Chu Van An" w:hAnsi="Chu Van An" w:cs="Chu Van An"/>
                            <w:i/>
                            <w:iCs/>
                            <w:sz w:val="24"/>
                            <w:szCs w:val="24"/>
                          </w:rPr>
                          <w:t xml:space="preserve">Phương trình (2) có hai nghiệm cùng dấu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⇔</m:t>
                          </m:r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ascii="Cambria Math" w:hAnsi="Cambria Math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 w:cs="Chu Van An"/>
                                      <w:i/>
                                      <w:iCs/>
                                      <w:sz w:val="24"/>
                                      <w:szCs w:val="24"/>
                                    </w:rPr>
                                  </m:ctrlPr>
                                </m:eqArr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Δ≥0</m:t>
                                  </m:r>
                                </m:e>
                                <m:e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 w:cs="Chu Van An"/>
                                          <w:i/>
                                          <w:iCs/>
                                          <w:sz w:val="24"/>
                                          <w:szCs w:val="24"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c</m:t>
                                      </m:r>
                                    </m:num>
                                    <m:den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a</m:t>
                                      </m:r>
                                    </m:den>
                                  </m:f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&gt;0</m:t>
                                  </m:r>
                                </m:e>
                              </m:eqArr>
                            </m:e>
                          </m:d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.</m:t>
                          </m:r>
                        </m:oMath>
                      </w:p>
                      <w:p w14:paraId="142A6CE8" w14:textId="77777777" w:rsidR="005E416A" w:rsidRPr="005E416A" w:rsidRDefault="005E416A" w:rsidP="00C474C4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spacing w:line="360" w:lineRule="auto"/>
                          <w:jc w:val="both"/>
                          <w:rPr>
                            <w:rFonts w:ascii="Chu Van An" w:hAnsi="Chu Van An" w:cs="Chu Van An"/>
                            <w:i/>
                            <w:iCs/>
                            <w:sz w:val="24"/>
                            <w:szCs w:val="24"/>
                          </w:rPr>
                        </w:pPr>
                        <w:r w:rsidRPr="005E416A">
                          <w:rPr>
                            <w:rFonts w:ascii="Chu Van An" w:hAnsi="Chu Van An" w:cs="Chu Van An"/>
                            <w:i/>
                            <w:iCs/>
                            <w:sz w:val="24"/>
                            <w:szCs w:val="24"/>
                          </w:rPr>
                          <w:t xml:space="preserve">Phương trình (2) có hai nghiệm dương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⇔</m:t>
                          </m:r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ascii="Cambria Math" w:hAnsi="Cambria Math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 w:cs="Chu Van An"/>
                                      <w:i/>
                                      <w:iCs/>
                                      <w:sz w:val="24"/>
                                      <w:szCs w:val="24"/>
                                    </w:rPr>
                                  </m:ctrlPr>
                                </m:eqArr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Δ≥0</m:t>
                                  </m:r>
                                </m:e>
                                <m:e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 w:cs="Chu Van An"/>
                                          <w:i/>
                                          <w:iCs/>
                                          <w:sz w:val="24"/>
                                          <w:szCs w:val="24"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c</m:t>
                                      </m:r>
                                    </m:num>
                                    <m:den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a</m:t>
                                      </m:r>
                                    </m:den>
                                  </m:f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&gt;0</m:t>
                                  </m:r>
                                  <m:ctrlPr>
                                    <w:rPr>
                                      <w:rFonts w:ascii="Cambria Math" w:eastAsia="Cambria Math" w:hAnsi="Cambria Math" w:cs="Chu Van An"/>
                                      <w:i/>
                                      <w:iCs/>
                                      <w:sz w:val="24"/>
                                      <w:szCs w:val="24"/>
                                    </w:rPr>
                                  </m:ctrlPr>
                                </m:e>
                                <m:e>
                                  <m:r>
                                    <w:rPr>
                                      <w:rFonts w:ascii="Cambria Math" w:eastAsia="Cambria Math" w:hAnsi="Cambria Math" w:cs="Chu Van An"/>
                                      <w:sz w:val="24"/>
                                      <w:szCs w:val="24"/>
                                    </w:rPr>
                                    <m:t>-</m:t>
                                  </m:r>
                                  <m:f>
                                    <m:fPr>
                                      <m:ctrlPr>
                                        <w:rPr>
                                          <w:rFonts w:ascii="Cambria Math" w:eastAsia="Cambria Math" w:hAnsi="Cambria Math" w:cs="Chu Van An"/>
                                          <w:i/>
                                          <w:iCs/>
                                          <w:sz w:val="24"/>
                                          <w:szCs w:val="24"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eastAsia="Cambria Math" w:hAnsi="Cambria Math" w:cs="Chu Van An"/>
                                          <w:sz w:val="24"/>
                                          <w:szCs w:val="24"/>
                                        </w:rPr>
                                        <m:t>b</m:t>
                                      </m:r>
                                    </m:num>
                                    <m:den>
                                      <m:r>
                                        <w:rPr>
                                          <w:rFonts w:ascii="Cambria Math" w:eastAsia="Cambria Math" w:hAnsi="Cambria Math" w:cs="Chu Van An"/>
                                          <w:sz w:val="24"/>
                                          <w:szCs w:val="24"/>
                                        </w:rPr>
                                        <m:t>a</m:t>
                                      </m:r>
                                    </m:den>
                                  </m:f>
                                  <m:r>
                                    <w:rPr>
                                      <w:rFonts w:ascii="Cambria Math" w:eastAsia="Cambria Math" w:hAnsi="Cambria Math" w:cs="Chu Van An"/>
                                      <w:sz w:val="24"/>
                                      <w:szCs w:val="24"/>
                                    </w:rPr>
                                    <m:t>&gt;0</m:t>
                                  </m:r>
                                </m:e>
                              </m:eqArr>
                            </m:e>
                          </m:d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.</m:t>
                          </m:r>
                        </m:oMath>
                      </w:p>
                      <w:p w14:paraId="617E0689" w14:textId="3AA0AB97" w:rsidR="007343F1" w:rsidRPr="005E416A" w:rsidRDefault="005E416A" w:rsidP="00C474C4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spacing w:line="36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5E416A">
                          <w:rPr>
                            <w:rFonts w:ascii="Chu Van An" w:hAnsi="Chu Van An" w:cs="Chu Van An"/>
                            <w:i/>
                            <w:iCs/>
                            <w:sz w:val="24"/>
                            <w:szCs w:val="24"/>
                          </w:rPr>
                          <w:t xml:space="preserve">Phương trình (2) có hai nghiệm âm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⇔</m:t>
                          </m:r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ascii="Cambria Math" w:hAnsi="Cambria Math" w:cs="Chu Van An"/>
                                  <w:i/>
                                  <w:iCs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 w:cs="Chu Van An"/>
                                      <w:i/>
                                      <w:iCs/>
                                      <w:sz w:val="24"/>
                                      <w:szCs w:val="24"/>
                                    </w:rPr>
                                  </m:ctrlPr>
                                </m:eqArr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Δ≥0</m:t>
                                  </m:r>
                                </m:e>
                                <m:e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 w:cs="Chu Van An"/>
                                          <w:i/>
                                          <w:iCs/>
                                          <w:sz w:val="24"/>
                                          <w:szCs w:val="24"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c</m:t>
                                      </m:r>
                                    </m:num>
                                    <m:den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a</m:t>
                                      </m:r>
                                    </m:den>
                                  </m:f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</w:rPr>
                                    <m:t>&gt;0</m:t>
                                  </m:r>
                                  <m:ctrlPr>
                                    <w:rPr>
                                      <w:rFonts w:ascii="Cambria Math" w:eastAsia="Cambria Math" w:hAnsi="Cambria Math" w:cs="Chu Van An"/>
                                      <w:i/>
                                      <w:iCs/>
                                      <w:sz w:val="24"/>
                                      <w:szCs w:val="24"/>
                                    </w:rPr>
                                  </m:ctrlPr>
                                </m:e>
                                <m:e>
                                  <m:r>
                                    <w:rPr>
                                      <w:rFonts w:ascii="Cambria Math" w:eastAsia="Cambria Math" w:hAnsi="Cambria Math" w:cs="Chu Van An"/>
                                      <w:sz w:val="24"/>
                                      <w:szCs w:val="24"/>
                                    </w:rPr>
                                    <m:t>-</m:t>
                                  </m:r>
                                  <m:f>
                                    <m:fPr>
                                      <m:ctrlPr>
                                        <w:rPr>
                                          <w:rFonts w:ascii="Cambria Math" w:eastAsia="Cambria Math" w:hAnsi="Cambria Math" w:cs="Chu Van An"/>
                                          <w:i/>
                                          <w:iCs/>
                                          <w:sz w:val="24"/>
                                          <w:szCs w:val="24"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eastAsia="Cambria Math" w:hAnsi="Cambria Math" w:cs="Chu Van An"/>
                                          <w:sz w:val="24"/>
                                          <w:szCs w:val="24"/>
                                        </w:rPr>
                                        <m:t>b</m:t>
                                      </m:r>
                                    </m:num>
                                    <m:den>
                                      <m:r>
                                        <w:rPr>
                                          <w:rFonts w:ascii="Cambria Math" w:eastAsia="Cambria Math" w:hAnsi="Cambria Math" w:cs="Chu Van An"/>
                                          <w:sz w:val="24"/>
                                          <w:szCs w:val="24"/>
                                        </w:rPr>
                                        <m:t>a</m:t>
                                      </m:r>
                                    </m:den>
                                  </m:f>
                                  <m:r>
                                    <w:rPr>
                                      <w:rFonts w:ascii="Cambria Math" w:eastAsia="Cambria Math" w:hAnsi="Cambria Math" w:cs="Chu Van An"/>
                                      <w:sz w:val="24"/>
                                      <w:szCs w:val="24"/>
                                    </w:rPr>
                                    <m:t>&lt;0</m:t>
                                  </m:r>
                                </m:e>
                              </m:eqArr>
                            </m:e>
                          </m:d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.</m:t>
                          </m:r>
                        </m:oMath>
                      </w:p>
                    </w:txbxContent>
                  </v:textbox>
                </v:shape>
                <v:group id="Group 10" o:spid="_x0000_s1163" style="position:absolute;left:1508;width:50784;height:5715" coordorigin="1508" coordsize="50787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group id="Group 12" o:spid="_x0000_s1164" style="position:absolute;left:1508;width:50787;height:4857" coordorigin="1508" coordsize="5078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<v:group id="Group 13" o:spid="_x0000_s1165" style="position:absolute;left:1840;width:50455;height:4857" coordorigin="1840" coordsize="5045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    <v:shape id="Rectangle: Single Corner Snipped 14" o:spid="_x0000_s1166" style="position:absolute;left:1840;top:380;width:50455;height:4476;visibility:visible;mso-wrap-style:square;v-text-anchor:middle" coordsize="5045450,447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" path="m,l4890726,r154724,154724l5045450,447555,,447555,,xe" fillcolor="#efddf6 [663]" stroked="f" strokeweight="1.25pt">
                        <v:fill r:id="rId124" o:title="" color2="#fffff7" type="pattern"/>
                        <v:path arrowok="t" o:connecttype="custom" o:connectlocs="0,0;4890726,0;5045450,154724;5045450,447555;0,447555;0,0" o:connectangles="0,0,0,0,0,0"/>
                      </v:shape>
                      <v:group id="Group 15" o:spid="_x0000_s1167" style="position:absolute;left:15021;width:35464;height:4857" coordorigin="15021" coordsize="3546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    <v:group id="Group 16" o:spid="_x0000_s1168" style="position:absolute;left:16117;top:1015;width:34368;height:3724" coordorigin="16117,1015" coordsize="34368,37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      <v:shape id="Arrow: Chevron 24" o:spid="_x0000_s1169" type="#_x0000_t55" style="position:absolute;left:18273;top:1015;width:32212;height:32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" adj="21134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F0F29AC" w14:textId="666F9481" w:rsidR="007343F1" w:rsidRPr="007343F1" w:rsidRDefault="007343F1" w:rsidP="007343F1">
                                  <w:pPr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E63731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  <w:t>Ứng dụng tam thức</w:t>
                                  </w:r>
                                  <w:r w:rsidRPr="00E63731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  <w:lang w:val="vi-V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  <w:t>bậc hai</w:t>
                                  </w:r>
                                </w:p>
                              </w:txbxContent>
                            </v:textbox>
                          </v:shape>
                          <v:group id="Group 25" o:spid="_x0000_s117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  <v:shape id="Freeform: Shape 26" o:spid="_x0000_s1171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72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Ycw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8Qx/X+IPkNkvAAAA//8DAFBLAQItABQABgAIAAAAIQDb4fbL7gAAAIUBAAATAAAAAAAAAAAA&#10;AAAAAAAAAABbQ29udGVudF9UeXBlc10ueG1sUEsBAi0AFAAGAAgAAAAhAFr0LFu/AAAAFQEAAAsA&#10;AAAAAAAAAAAAAAAAHwEAAF9yZWxzLy5yZWxzUEsBAi0AFAAGAAgAAAAhAB0FhzDEAAAA2wAAAA8A&#10;AAAAAAAAAAAAAAAABwIAAGRycy9kb3ducmV2LnhtbFBLBQYAAAAAAwADALcAAAD4AgAAAAA=&#10;" filled="f" stroked="f">
                              <v:textbox>
                                <w:txbxContent>
                                  <w:p w14:paraId="4B58FD80" w14:textId="77777777" w:rsidR="007343F1" w:rsidRPr="006D5D08" w:rsidRDefault="007343F1" w:rsidP="007343F1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  <w:r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Viết phương trình đường thẳng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dạng cơ bản</w:t>
                                    </w:r>
                                  </w:p>
                                  <w:p w14:paraId="30020220" w14:textId="77777777" w:rsidR="007343F1" w:rsidRDefault="007343F1" w:rsidP="007343F1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8" o:spid="_x0000_s117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        <v:shape id="Freeform: Shape 29" o:spid="_x0000_s1174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30" o:spid="_x0000_s117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31" o:spid="_x0000_s117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32" o:spid="_x0000_s1177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  <v:shape id="Flowchart: Preparation 33" o:spid="_x0000_s117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9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370DECB1" w14:textId="2F1ABDE6" w:rsidR="007343F1" w:rsidRDefault="007343F1" w:rsidP="007343F1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600D197" w14:textId="47635A04" w:rsidR="007343F1" w:rsidRPr="002758F1" w:rsidRDefault="007343F1" w:rsidP="002758F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758F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2C2D4D3" w14:textId="77777777" w:rsidR="00F96931" w:rsidRPr="002758F1" w:rsidRDefault="00F96931" w:rsidP="002758F1">
      <w:pPr>
        <w:tabs>
          <w:tab w:val="left" w:pos="992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1: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Cho phương trình: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2980" w:dyaOrig="400" w14:anchorId="41A9CB4C">
          <v:shape id="_x0000_i9312" type="#_x0000_t75" style="width:149.25pt;height:20.25pt" o:ole="">
            <v:imagedata r:id="rId1438" o:title=""/>
          </v:shape>
          <o:OLEObject Type="Embed" ProgID="Equation.DSMT4" ShapeID="_x0000_i9312" DrawAspect="Content" ObjectID="_1689142830" r:id="rId1439"/>
        </w:object>
      </w:r>
      <w:r w:rsidRPr="002758F1">
        <w:rPr>
          <w:rFonts w:ascii="Chu Van An" w:hAnsi="Chu Van An" w:cs="Chu Van An"/>
          <w:sz w:val="24"/>
          <w:szCs w:val="24"/>
        </w:rPr>
        <w:t>Định m để phương trình có hai nghiệm âm</w:t>
      </w:r>
    </w:p>
    <w:p w14:paraId="176B7F91" w14:textId="77777777" w:rsidR="00F96931" w:rsidRPr="002758F1" w:rsidRDefault="00F96931" w:rsidP="002758F1">
      <w:pPr>
        <w:pStyle w:val="ListParagraph"/>
        <w:tabs>
          <w:tab w:val="left" w:pos="992"/>
        </w:tabs>
        <w:spacing w:before="120"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2099A25" w14:textId="77777777" w:rsidR="00F96931" w:rsidRPr="002758F1" w:rsidRDefault="00F96931" w:rsidP="00C474C4">
      <w:pPr>
        <w:pStyle w:val="ListParagraph"/>
        <w:numPr>
          <w:ilvl w:val="0"/>
          <w:numId w:val="19"/>
        </w:numPr>
        <w:spacing w:after="0" w:line="240" w:lineRule="auto"/>
        <w:rPr>
          <w:rFonts w:ascii="Chu Van An" w:hAnsi="Chu Van An" w:cs="Chu Van An"/>
          <w:bCs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Yêu cầu bài toán thỏa mãn</w:t>
      </w:r>
      <w:r w:rsidRPr="002758F1">
        <w:rPr>
          <w:rFonts w:ascii="Chu Van An" w:hAnsi="Chu Van An" w:cs="Chu Van An"/>
          <w:position w:val="-50"/>
          <w:sz w:val="24"/>
          <w:szCs w:val="24"/>
        </w:rPr>
        <w:object w:dxaOrig="2940" w:dyaOrig="1120" w14:anchorId="29E8EA18">
          <v:shape id="_x0000_i9313" type="#_x0000_t75" style="width:147pt;height:56.25pt" o:ole="">
            <v:imagedata r:id="rId1440" o:title=""/>
          </v:shape>
          <o:OLEObject Type="Embed" ProgID="Equation.DSMT4" ShapeID="_x0000_i9313" DrawAspect="Content" ObjectID="_1689142831" r:id="rId1441"/>
        </w:object>
      </w:r>
    </w:p>
    <w:p w14:paraId="156B4753" w14:textId="77777777" w:rsidR="00F96931" w:rsidRPr="002758F1" w:rsidRDefault="00F96931" w:rsidP="002758F1">
      <w:pPr>
        <w:tabs>
          <w:tab w:val="left" w:pos="992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2: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Định m để phương trình </w:t>
      </w:r>
      <w:r w:rsidRPr="002758F1">
        <w:rPr>
          <w:rFonts w:ascii="Chu Van An" w:hAnsi="Chu Van An" w:cs="Chu Van An"/>
          <w:position w:val="-10"/>
          <w:sz w:val="24"/>
          <w:szCs w:val="24"/>
        </w:rPr>
        <w:object w:dxaOrig="2799" w:dyaOrig="360" w14:anchorId="67695922">
          <v:shape id="_x0000_i9314" type="#_x0000_t75" style="width:140.25pt;height:18pt" o:ole="">
            <v:imagedata r:id="rId1442" o:title=""/>
          </v:shape>
          <o:OLEObject Type="Embed" ProgID="Equation.3" ShapeID="_x0000_i9314" DrawAspect="Content" ObjectID="_1689142832" r:id="rId1443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hai nghiệm phân biệt</w:t>
      </w:r>
    </w:p>
    <w:p w14:paraId="4F9BF260" w14:textId="77777777" w:rsidR="00F96931" w:rsidRPr="002758F1" w:rsidRDefault="00F96931" w:rsidP="002758F1">
      <w:pPr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x</w:t>
      </w:r>
      <w:r w:rsidRPr="002758F1">
        <w:rPr>
          <w:rFonts w:ascii="Chu Van An" w:hAnsi="Chu Van An" w:cs="Chu Van An"/>
          <w:sz w:val="24"/>
          <w:szCs w:val="24"/>
          <w:vertAlign w:val="subscript"/>
        </w:rPr>
        <w:t>1</w:t>
      </w:r>
      <w:r w:rsidRPr="002758F1">
        <w:rPr>
          <w:rFonts w:ascii="Chu Van An" w:hAnsi="Chu Van An" w:cs="Chu Van An"/>
          <w:sz w:val="24"/>
          <w:szCs w:val="24"/>
        </w:rPr>
        <w:t>, x</w:t>
      </w:r>
      <w:r w:rsidRPr="002758F1">
        <w:rPr>
          <w:rFonts w:ascii="Chu Van An" w:hAnsi="Chu Van An" w:cs="Chu Van An"/>
          <w:sz w:val="24"/>
          <w:szCs w:val="24"/>
          <w:vertAlign w:val="subscript"/>
        </w:rPr>
        <w:t>2</w:t>
      </w:r>
      <w:r w:rsidRPr="002758F1">
        <w:rPr>
          <w:rFonts w:ascii="Chu Van An" w:hAnsi="Chu Van An" w:cs="Chu Van An"/>
          <w:sz w:val="24"/>
          <w:szCs w:val="24"/>
        </w:rPr>
        <w:t xml:space="preserve"> thỏa: x</w:t>
      </w:r>
      <w:r w:rsidRPr="002758F1">
        <w:rPr>
          <w:rFonts w:ascii="Chu Van An" w:hAnsi="Chu Van An" w:cs="Chu Van An"/>
          <w:sz w:val="24"/>
          <w:szCs w:val="24"/>
          <w:vertAlign w:val="subscript"/>
        </w:rPr>
        <w:t>1</w:t>
      </w:r>
      <w:r w:rsidRPr="002758F1">
        <w:rPr>
          <w:rFonts w:ascii="Chu Van An" w:hAnsi="Chu Van An" w:cs="Chu Van An"/>
          <w:sz w:val="24"/>
          <w:szCs w:val="24"/>
          <w:vertAlign w:val="superscript"/>
        </w:rPr>
        <w:t>2</w:t>
      </w:r>
      <w:r w:rsidRPr="002758F1">
        <w:rPr>
          <w:rFonts w:ascii="Chu Van An" w:hAnsi="Chu Van An" w:cs="Chu Van An"/>
          <w:sz w:val="24"/>
          <w:szCs w:val="24"/>
        </w:rPr>
        <w:t xml:space="preserve"> + x</w:t>
      </w:r>
      <w:r w:rsidRPr="002758F1">
        <w:rPr>
          <w:rFonts w:ascii="Chu Van An" w:hAnsi="Chu Van An" w:cs="Chu Van An"/>
          <w:sz w:val="24"/>
          <w:szCs w:val="24"/>
          <w:vertAlign w:val="subscript"/>
        </w:rPr>
        <w:t>2</w:t>
      </w:r>
      <w:r w:rsidRPr="002758F1">
        <w:rPr>
          <w:rFonts w:ascii="Chu Van An" w:hAnsi="Chu Van An" w:cs="Chu Van An"/>
          <w:sz w:val="24"/>
          <w:szCs w:val="24"/>
          <w:vertAlign w:val="superscript"/>
        </w:rPr>
        <w:t>2</w:t>
      </w:r>
      <w:r w:rsidRPr="002758F1">
        <w:rPr>
          <w:rFonts w:ascii="Chu Van An" w:hAnsi="Chu Van An" w:cs="Chu Van An"/>
          <w:sz w:val="24"/>
          <w:szCs w:val="24"/>
        </w:rPr>
        <w:t xml:space="preserve"> = 8</w:t>
      </w:r>
    </w:p>
    <w:p w14:paraId="2CAE21B2" w14:textId="77777777" w:rsidR="00F96931" w:rsidRPr="002758F1" w:rsidRDefault="00F96931" w:rsidP="002758F1">
      <w:pPr>
        <w:spacing w:before="120" w:line="240" w:lineRule="auto"/>
        <w:ind w:left="992" w:hanging="992"/>
        <w:jc w:val="center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pt-BR"/>
        </w:rPr>
        <w:t>Lời giải</w:t>
      </w:r>
    </w:p>
    <w:p w14:paraId="2F4F74D2" w14:textId="77777777" w:rsidR="00F96931" w:rsidRPr="002758F1" w:rsidRDefault="00F96931" w:rsidP="00C474C4">
      <w:pPr>
        <w:pStyle w:val="ListParagraph"/>
        <w:numPr>
          <w:ilvl w:val="0"/>
          <w:numId w:val="16"/>
        </w:numPr>
        <w:spacing w:after="0" w:line="240" w:lineRule="auto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Pt có 2 nghiệm phân biệt: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900" w:dyaOrig="279" w14:anchorId="4F8D52F4">
          <v:shape id="_x0000_i9315" type="#_x0000_t75" style="width:144.75pt;height:14.25pt" o:ole="">
            <v:imagedata r:id="rId1444" o:title=""/>
          </v:shape>
          <o:OLEObject Type="Embed" ProgID="Equation.3" ShapeID="_x0000_i9315" DrawAspect="Content" ObjectID="_1689142833" r:id="rId1445"/>
        </w:object>
      </w:r>
    </w:p>
    <w:p w14:paraId="164156E3" w14:textId="77777777" w:rsidR="00F96931" w:rsidRPr="002758F1" w:rsidRDefault="00F96931" w:rsidP="00C474C4">
      <w:pPr>
        <w:pStyle w:val="ListParagraph"/>
        <w:numPr>
          <w:ilvl w:val="0"/>
          <w:numId w:val="16"/>
        </w:numPr>
        <w:spacing w:after="0"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>Đl vi-et: x</w:t>
      </w:r>
      <w:r w:rsidRPr="002758F1">
        <w:rPr>
          <w:rFonts w:ascii="Chu Van An" w:hAnsi="Chu Van An" w:cs="Chu Van An"/>
          <w:sz w:val="24"/>
          <w:szCs w:val="24"/>
          <w:vertAlign w:val="subscript"/>
          <w:lang w:val="fr-FR"/>
        </w:rPr>
        <w:t>1</w: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+ x</w:t>
      </w:r>
      <w:r w:rsidRPr="002758F1">
        <w:rPr>
          <w:rFonts w:ascii="Chu Van An" w:hAnsi="Chu Van An" w:cs="Chu Van An"/>
          <w:sz w:val="24"/>
          <w:szCs w:val="24"/>
          <w:vertAlign w:val="subscript"/>
          <w:lang w:val="fr-FR"/>
        </w:rPr>
        <w:t>2</w: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= 2 (m – 1); x</w:t>
      </w:r>
      <w:r w:rsidRPr="002758F1">
        <w:rPr>
          <w:rFonts w:ascii="Chu Van An" w:hAnsi="Chu Van An" w:cs="Chu Van An"/>
          <w:sz w:val="24"/>
          <w:szCs w:val="24"/>
          <w:vertAlign w:val="subscript"/>
          <w:lang w:val="fr-FR"/>
        </w:rPr>
        <w:t>1</w:t>
      </w:r>
      <w:r w:rsidRPr="002758F1">
        <w:rPr>
          <w:rFonts w:ascii="Chu Van An" w:hAnsi="Chu Van An" w:cs="Chu Van An"/>
          <w:sz w:val="24"/>
          <w:szCs w:val="24"/>
          <w:lang w:val="fr-FR"/>
        </w:rPr>
        <w:t>.x</w:t>
      </w:r>
      <w:r w:rsidRPr="002758F1">
        <w:rPr>
          <w:rFonts w:ascii="Chu Van An" w:hAnsi="Chu Van An" w:cs="Chu Van An"/>
          <w:sz w:val="24"/>
          <w:szCs w:val="24"/>
          <w:vertAlign w:val="subscript"/>
          <w:lang w:val="fr-FR"/>
        </w:rPr>
        <w:t>2</w: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= m</w:t>
      </w:r>
      <w:r w:rsidRPr="002758F1">
        <w:rPr>
          <w:rFonts w:ascii="Chu Van An" w:hAnsi="Chu Van An" w:cs="Chu Van An"/>
          <w:sz w:val="24"/>
          <w:szCs w:val="24"/>
          <w:vertAlign w:val="superscript"/>
          <w:lang w:val="fr-FR"/>
        </w:rPr>
        <w:t>2</w:t>
      </w:r>
      <w:r w:rsidRPr="002758F1">
        <w:rPr>
          <w:rFonts w:ascii="Chu Van An" w:hAnsi="Chu Van An" w:cs="Chu Van An"/>
          <w:sz w:val="24"/>
          <w:szCs w:val="24"/>
          <w:lang w:val="fr-FR"/>
        </w:rPr>
        <w:t xml:space="preserve"> – 3 m)</w:t>
      </w:r>
    </w:p>
    <w:p w14:paraId="63AEF796" w14:textId="77777777" w:rsidR="00F96931" w:rsidRPr="002758F1" w:rsidRDefault="00F96931" w:rsidP="00C474C4">
      <w:pPr>
        <w:pStyle w:val="ListParagraph"/>
        <w:numPr>
          <w:ilvl w:val="0"/>
          <w:numId w:val="16"/>
        </w:numPr>
        <w:spacing w:after="0" w:line="240" w:lineRule="auto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2758F1">
        <w:rPr>
          <w:rFonts w:ascii="Chu Van An" w:hAnsi="Chu Van An" w:cs="Chu Van An"/>
          <w:sz w:val="24"/>
          <w:szCs w:val="24"/>
        </w:rPr>
        <w:object w:dxaOrig="6460" w:dyaOrig="380" w14:anchorId="7BB4402A">
          <v:shape id="_x0000_i9316" type="#_x0000_t75" style="width:323.25pt;height:18.75pt" o:ole="">
            <v:imagedata r:id="rId1446" o:title=""/>
          </v:shape>
          <o:OLEObject Type="Embed" ProgID="Equation.3" ShapeID="_x0000_i9316" DrawAspect="Content" ObjectID="_1689142834" r:id="rId1447"/>
        </w:object>
      </w:r>
    </w:p>
    <w:p w14:paraId="4A5D2D61" w14:textId="77777777" w:rsidR="00F96931" w:rsidRPr="002758F1" w:rsidRDefault="00F96931" w:rsidP="002758F1">
      <w:pPr>
        <w:pStyle w:val="ListParagraph"/>
        <w:spacing w:line="240" w:lineRule="auto"/>
        <w:ind w:left="2126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color w:val="0000CC"/>
          <w:sz w:val="24"/>
          <w:szCs w:val="24"/>
        </w:rPr>
        <w:lastRenderedPageBreak/>
        <w:t xml:space="preserve"> </w:t>
      </w:r>
      <w:r w:rsidRPr="002758F1">
        <w:rPr>
          <w:rFonts w:ascii="Chu Van An" w:hAnsi="Chu Van An" w:cs="Chu Van An"/>
          <w:sz w:val="24"/>
          <w:szCs w:val="24"/>
        </w:rPr>
        <w:object w:dxaOrig="2940" w:dyaOrig="720" w14:anchorId="4D0E902E">
          <v:shape id="_x0000_i9317" type="#_x0000_t75" style="width:147pt;height:36pt" o:ole="">
            <v:imagedata r:id="rId1448" o:title=""/>
          </v:shape>
          <o:OLEObject Type="Embed" ProgID="Equation.3" ShapeID="_x0000_i9317" DrawAspect="Content" ObjectID="_1689142835" r:id="rId1449"/>
        </w:object>
      </w:r>
    </w:p>
    <w:p w14:paraId="73A2ADB0" w14:textId="77777777" w:rsidR="00F96931" w:rsidRPr="002758F1" w:rsidRDefault="00F96931" w:rsidP="00C474C4">
      <w:pPr>
        <w:pStyle w:val="ListParagraph"/>
        <w:numPr>
          <w:ilvl w:val="0"/>
          <w:numId w:val="16"/>
        </w:numPr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2758F1">
        <w:rPr>
          <w:rFonts w:ascii="Chu Van An" w:hAnsi="Chu Van An" w:cs="Chu Van An"/>
          <w:sz w:val="24"/>
          <w:szCs w:val="24"/>
        </w:rPr>
        <w:t>So với điều kiện, ta được m = 2</w:t>
      </w:r>
    </w:p>
    <w:p w14:paraId="42EE35C5" w14:textId="77777777" w:rsidR="00F96931" w:rsidRPr="002758F1" w:rsidRDefault="00F96931" w:rsidP="002758F1">
      <w:pPr>
        <w:tabs>
          <w:tab w:val="left" w:pos="992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Câu 3: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color w:val="000000"/>
          <w:sz w:val="24"/>
          <w:szCs w:val="24"/>
        </w:rPr>
        <w:t xml:space="preserve">Cho phương trình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2659" w:dyaOrig="400" w14:anchorId="42BE178B">
          <v:shape id="_x0000_i9318" type="#_x0000_t75" style="width:132.75pt;height:20.25pt" o:ole="">
            <v:imagedata r:id="rId1450" o:title=""/>
          </v:shape>
          <o:OLEObject Type="Embed" ProgID="Equation.DSMT4" ShapeID="_x0000_i9318" DrawAspect="Content" ObjectID="_1689142836" r:id="rId1451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.Tìm m để phương trình có 2 nghiệm trái dấu</w:t>
      </w:r>
    </w:p>
    <w:p w14:paraId="479191B8" w14:textId="77777777" w:rsidR="00F96931" w:rsidRPr="002758F1" w:rsidRDefault="00F96931" w:rsidP="002758F1">
      <w:pPr>
        <w:pStyle w:val="ListParagraph"/>
        <w:spacing w:line="240" w:lineRule="auto"/>
        <w:ind w:left="992" w:hanging="992"/>
        <w:jc w:val="center"/>
        <w:rPr>
          <w:rFonts w:ascii="Chu Van An" w:hAnsi="Chu Van An" w:cs="Chu Van An"/>
          <w:b/>
          <w:sz w:val="24"/>
          <w:szCs w:val="24"/>
        </w:rPr>
      </w:pPr>
      <w:r w:rsidRPr="002758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69020CD" w14:textId="77777777" w:rsidR="00F96931" w:rsidRPr="002758F1" w:rsidRDefault="00F96931" w:rsidP="00C474C4">
      <w:pPr>
        <w:pStyle w:val="ListParagraph"/>
        <w:numPr>
          <w:ilvl w:val="0"/>
          <w:numId w:val="18"/>
        </w:numPr>
        <w:spacing w:after="0" w:line="240" w:lineRule="auto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2758F1">
        <w:rPr>
          <w:rFonts w:ascii="Chu Van An" w:hAnsi="Chu Van An" w:cs="Chu Van An"/>
          <w:color w:val="000000"/>
          <w:sz w:val="24"/>
          <w:szCs w:val="24"/>
        </w:rPr>
        <w:t>Phương trình có 2 nghiệm trái dấu khi P&lt;0</w:t>
      </w:r>
    </w:p>
    <w:p w14:paraId="524733F6" w14:textId="77777777" w:rsidR="00F96931" w:rsidRPr="002758F1" w:rsidRDefault="00F96931" w:rsidP="00C474C4">
      <w:pPr>
        <w:pStyle w:val="ListParagraph"/>
        <w:numPr>
          <w:ilvl w:val="0"/>
          <w:numId w:val="18"/>
        </w:numPr>
        <w:spacing w:after="0" w:line="240" w:lineRule="auto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2280" w:dyaOrig="400" w14:anchorId="1199F961">
          <v:shape id="_x0000_i9319" type="#_x0000_t75" style="width:114pt;height:20.25pt" o:ole="">
            <v:imagedata r:id="rId1452" o:title=""/>
          </v:shape>
          <o:OLEObject Type="Embed" ProgID="Equation.DSMT4" ShapeID="_x0000_i9319" DrawAspect="Content" ObjectID="_1689142837" r:id="rId1453"/>
        </w:objec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220" w:dyaOrig="279" w14:anchorId="5B00B576">
          <v:shape id="_x0000_i9320" type="#_x0000_t75" style="width:111pt;height:14.25pt" o:ole="">
            <v:imagedata r:id="rId1454" o:title=""/>
          </v:shape>
          <o:OLEObject Type="Embed" ProgID="Equation.DSMT4" ShapeID="_x0000_i9320" DrawAspect="Content" ObjectID="_1689142838" r:id="rId1455"/>
        </w:object>
      </w:r>
    </w:p>
    <w:p w14:paraId="10A135E4" w14:textId="77777777" w:rsidR="00F96931" w:rsidRPr="002758F1" w:rsidRDefault="00F96931" w:rsidP="00C474C4">
      <w:pPr>
        <w:pStyle w:val="ListParagraph"/>
        <w:numPr>
          <w:ilvl w:val="0"/>
          <w:numId w:val="18"/>
        </w:numPr>
        <w:spacing w:after="0"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Vậy với m &gt;-1 phương trình có hai nghiệm trái dấu</w:t>
      </w:r>
    </w:p>
    <w:p w14:paraId="139D3749" w14:textId="77777777" w:rsidR="00F96931" w:rsidRPr="002758F1" w:rsidRDefault="00F96931" w:rsidP="002758F1">
      <w:pPr>
        <w:tabs>
          <w:tab w:val="left" w:pos="992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Câu 4: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Cho phương trình </w:t>
      </w:r>
      <w:r w:rsidRPr="002758F1">
        <w:rPr>
          <w:rFonts w:ascii="Chu Van An" w:hAnsi="Chu Van An" w:cs="Chu Van An"/>
          <w:position w:val="-12"/>
          <w:sz w:val="24"/>
          <w:szCs w:val="24"/>
        </w:rPr>
        <w:object w:dxaOrig="3440" w:dyaOrig="380" w14:anchorId="453E44B0">
          <v:shape id="_x0000_i9321" type="#_x0000_t75" style="width:171.75pt;height:18.75pt" o:ole="">
            <v:imagedata r:id="rId1456" o:title=""/>
          </v:shape>
          <o:OLEObject Type="Embed" ProgID="Equation.DSMT4" ShapeID="_x0000_i9321" DrawAspect="Content" ObjectID="_1689142839" r:id="rId1457"/>
        </w:object>
      </w:r>
      <w:r w:rsidRPr="002758F1">
        <w:rPr>
          <w:rFonts w:ascii="Chu Van An" w:hAnsi="Chu Van An" w:cs="Chu Van An"/>
          <w:sz w:val="24"/>
          <w:szCs w:val="24"/>
        </w:rPr>
        <w:t>. Tìm m để phương trình đã cho có nghiệm.</w:t>
      </w:r>
    </w:p>
    <w:p w14:paraId="115E9BA0" w14:textId="77777777" w:rsidR="00F96931" w:rsidRPr="002758F1" w:rsidRDefault="00F96931" w:rsidP="002758F1">
      <w:pPr>
        <w:pStyle w:val="ListParagraph"/>
        <w:spacing w:line="240" w:lineRule="auto"/>
        <w:ind w:left="992" w:hanging="992"/>
        <w:jc w:val="center"/>
        <w:rPr>
          <w:rFonts w:ascii="Chu Van An" w:hAnsi="Chu Van An" w:cs="Chu Van An"/>
          <w:b/>
          <w:sz w:val="24"/>
          <w:szCs w:val="24"/>
        </w:rPr>
      </w:pPr>
      <w:r w:rsidRPr="002758F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5851420" w14:textId="77777777" w:rsidR="00F96931" w:rsidRPr="002758F1" w:rsidRDefault="00F96931" w:rsidP="00C474C4">
      <w:pPr>
        <w:pStyle w:val="ListParagraph"/>
        <w:numPr>
          <w:ilvl w:val="0"/>
          <w:numId w:val="17"/>
        </w:numPr>
        <w:spacing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Phương trình bậc hai có nghiệm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940" w:dyaOrig="279" w14:anchorId="00DDDF18">
          <v:shape id="_x0000_i9322" type="#_x0000_t75" style="width:47.25pt;height:14.25pt" o:ole="">
            <v:imagedata r:id="rId1458" o:title=""/>
          </v:shape>
          <o:OLEObject Type="Embed" ProgID="Equation.DSMT4" ShapeID="_x0000_i9322" DrawAspect="Content" ObjectID="_1689142840" r:id="rId1459"/>
        </w:object>
      </w:r>
    </w:p>
    <w:p w14:paraId="0D620903" w14:textId="77777777" w:rsidR="00F96931" w:rsidRPr="002758F1" w:rsidRDefault="00F96931" w:rsidP="00C474C4">
      <w:pPr>
        <w:pStyle w:val="ListParagraph"/>
        <w:numPr>
          <w:ilvl w:val="0"/>
          <w:numId w:val="17"/>
        </w:numPr>
        <w:spacing w:after="0"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758F1">
        <w:rPr>
          <w:rFonts w:ascii="Chu Van An" w:hAnsi="Chu Van An" w:cs="Chu Van An"/>
          <w:bCs/>
          <w:color w:val="0000CC"/>
          <w:sz w:val="24"/>
          <w:szCs w:val="24"/>
        </w:rPr>
        <w:t xml:space="preserve">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3440" w:dyaOrig="620" w14:anchorId="5AC45650">
          <v:shape id="_x0000_i9323" type="#_x0000_t75" style="width:171.75pt;height:30.75pt" o:ole="">
            <v:imagedata r:id="rId1460" o:title=""/>
          </v:shape>
          <o:OLEObject Type="Embed" ProgID="Equation.DSMT4" ShapeID="_x0000_i9323" DrawAspect="Content" ObjectID="_1689142841" r:id="rId1461"/>
        </w:object>
      </w:r>
    </w:p>
    <w:p w14:paraId="05007576" w14:textId="77777777" w:rsidR="00F96931" w:rsidRPr="002758F1" w:rsidRDefault="00F96931" w:rsidP="00C474C4">
      <w:pPr>
        <w:pStyle w:val="ListParagraph"/>
        <w:numPr>
          <w:ilvl w:val="0"/>
          <w:numId w:val="17"/>
        </w:numPr>
        <w:spacing w:after="0"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Vậy với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800" w:dyaOrig="620" w14:anchorId="3930168D">
          <v:shape id="_x0000_i9324" type="#_x0000_t75" style="width:39.75pt;height:30.75pt" o:ole="">
            <v:imagedata r:id="rId1462" o:title=""/>
          </v:shape>
          <o:OLEObject Type="Embed" ProgID="Equation.DSMT4" ShapeID="_x0000_i9324" DrawAspect="Content" ObjectID="_1689142842" r:id="rId1463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thỏa yêu cầu bài toán.</w:t>
      </w:r>
    </w:p>
    <w:p w14:paraId="7DA6DA46" w14:textId="77777777" w:rsidR="00F96931" w:rsidRPr="002758F1" w:rsidRDefault="00F96931" w:rsidP="002758F1">
      <w:pPr>
        <w:tabs>
          <w:tab w:val="left" w:pos="992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5: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Gọi </w:t>
      </w:r>
      <w:r w:rsidRPr="002758F1">
        <w:rPr>
          <w:rFonts w:ascii="Chu Van An" w:hAnsi="Chu Van An" w:cs="Chu Van An"/>
          <w:position w:val="-12"/>
          <w:sz w:val="24"/>
          <w:szCs w:val="24"/>
        </w:rPr>
        <w:object w:dxaOrig="315" w:dyaOrig="375" w14:anchorId="04DDFC36">
          <v:shape id="_x0000_i9325" type="#_x0000_t75" style="width:15.75pt;height:18.75pt" o:ole="">
            <v:imagedata r:id="rId1464" o:title=""/>
          </v:shape>
          <o:OLEObject Type="Embed" ProgID="Equation.DSMT4" ShapeID="_x0000_i9325" DrawAspect="Content" ObjectID="_1689142843" r:id="rId146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 giá trị của tham số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70" w:dyaOrig="225" w14:anchorId="5321670D">
          <v:shape id="_x0000_i9326" type="#_x0000_t75" style="width:13.5pt;height:11.25pt" o:ole="">
            <v:imagedata r:id="rId1466" o:title=""/>
          </v:shape>
          <o:OLEObject Type="Embed" ProgID="Equation.DSMT4" ShapeID="_x0000_i9326" DrawAspect="Content" ObjectID="_1689142844" r:id="rId146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để phương trình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2085" w:dyaOrig="405" w14:anchorId="437B49D8">
          <v:shape id="_x0000_i9327" type="#_x0000_t75" style="width:104.25pt;height:20.25pt" o:ole="">
            <v:imagedata r:id="rId1468" o:title=""/>
          </v:shape>
          <o:OLEObject Type="Embed" ProgID="Equation.DSMT4" ShapeID="_x0000_i9327" DrawAspect="Content" ObjectID="_1689142845" r:id="rId1469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vô nghiệm. Khẳng định nào sau đây là đúng?</w:t>
      </w:r>
    </w:p>
    <w:p w14:paraId="0510A84B" w14:textId="77777777" w:rsidR="00F96931" w:rsidRPr="002758F1" w:rsidRDefault="00F96931" w:rsidP="002758F1">
      <w:pPr>
        <w:tabs>
          <w:tab w:val="left" w:pos="3402"/>
          <w:tab w:val="left" w:pos="5669"/>
          <w:tab w:val="left" w:pos="7937"/>
        </w:tabs>
        <w:spacing w:before="120" w:after="120" w:line="240" w:lineRule="auto"/>
        <w:ind w:left="992" w:hanging="992"/>
        <w:mirrorIndents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2758F1">
        <w:rPr>
          <w:rFonts w:ascii="Chu Van An" w:hAnsi="Chu Van An" w:cs="Chu Van An"/>
          <w:position w:val="-12"/>
          <w:sz w:val="24"/>
          <w:szCs w:val="24"/>
        </w:rPr>
        <w:object w:dxaOrig="765" w:dyaOrig="375" w14:anchorId="6BCCC16D">
          <v:shape id="_x0000_i9328" type="#_x0000_t75" style="width:38.25pt;height:18.75pt" o:ole="">
            <v:imagedata r:id="rId1470" o:title=""/>
          </v:shape>
          <o:OLEObject Type="Embed" ProgID="Equation.DSMT4" ShapeID="_x0000_i9328" DrawAspect="Content" ObjectID="_1689142846" r:id="rId1471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1200" w:dyaOrig="405" w14:anchorId="29256A43">
          <v:shape id="_x0000_i9329" type="#_x0000_t75" style="width:60pt;height:20.25pt" o:ole="">
            <v:imagedata r:id="rId1472" o:title=""/>
          </v:shape>
          <o:OLEObject Type="Embed" ProgID="Equation.DSMT4" ShapeID="_x0000_i9329" DrawAspect="Content" ObjectID="_1689142847" r:id="rId1473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990" w:dyaOrig="405" w14:anchorId="1B6A42F7">
          <v:shape id="_x0000_i9330" type="#_x0000_t75" style="width:49.5pt;height:20.25pt" o:ole="">
            <v:imagedata r:id="rId1474" o:title=""/>
          </v:shape>
          <o:OLEObject Type="Embed" ProgID="Equation.DSMT4" ShapeID="_x0000_i9330" DrawAspect="Content" ObjectID="_1689142848" r:id="rId1475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1155" w:dyaOrig="405" w14:anchorId="5697C12A">
          <v:shape id="_x0000_i9331" type="#_x0000_t75" style="width:57.75pt;height:20.25pt" o:ole="">
            <v:imagedata r:id="rId1476" o:title=""/>
          </v:shape>
          <o:OLEObject Type="Embed" ProgID="Equation.DSMT4" ShapeID="_x0000_i9331" DrawAspect="Content" ObjectID="_1689142849" r:id="rId1477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B14F845" w14:textId="77777777" w:rsidR="00F96931" w:rsidRPr="002758F1" w:rsidRDefault="00F96931" w:rsidP="002758F1">
      <w:pPr>
        <w:tabs>
          <w:tab w:val="left" w:pos="1134"/>
          <w:tab w:val="left" w:pos="3402"/>
          <w:tab w:val="left" w:pos="5669"/>
          <w:tab w:val="left" w:pos="7937"/>
        </w:tabs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E8563A8" w14:textId="77777777" w:rsidR="00F96931" w:rsidRPr="002758F1" w:rsidRDefault="00F96931" w:rsidP="002758F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7E4CEFC8" w14:textId="77777777" w:rsidR="00F96931" w:rsidRPr="002758F1" w:rsidRDefault="00F96931" w:rsidP="00C474C4">
      <w:pPr>
        <w:pStyle w:val="ListParagraph"/>
        <w:numPr>
          <w:ilvl w:val="0"/>
          <w:numId w:val="20"/>
        </w:numPr>
        <w:spacing w:after="0" w:line="240" w:lineRule="auto"/>
        <w:rPr>
          <w:rFonts w:ascii="Chu Van An" w:eastAsia="Times New Rom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14"/>
          <w:sz w:val="24"/>
          <w:szCs w:val="24"/>
        </w:rPr>
        <w:object w:dxaOrig="3900" w:dyaOrig="400" w14:anchorId="16DA5462">
          <v:shape id="_x0000_i9332" type="#_x0000_t75" style="width:195pt;height:20.25pt" o:ole="">
            <v:imagedata r:id="rId1478" o:title=""/>
          </v:shape>
          <o:OLEObject Type="Embed" ProgID="Equation.DSMT4" ShapeID="_x0000_i9332" DrawAspect="Content" ObjectID="_1689142850" r:id="rId1479"/>
        </w:object>
      </w:r>
    </w:p>
    <w:p w14:paraId="6897BDFF" w14:textId="77777777" w:rsidR="00F96931" w:rsidRPr="002758F1" w:rsidRDefault="00F96931" w:rsidP="00C474C4">
      <w:pPr>
        <w:pStyle w:val="ListParagraph"/>
        <w:numPr>
          <w:ilvl w:val="0"/>
          <w:numId w:val="20"/>
        </w:numPr>
        <w:spacing w:after="0"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  <w:lang w:val="vi-VN"/>
        </w:rPr>
        <w:t>Phương trình vô nghiệm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220" w:dyaOrig="270" w14:anchorId="50E3EB33">
          <v:shape id="_x0000_i9333" type="#_x0000_t75" style="width:111pt;height:13.5pt" o:ole="">
            <v:imagedata r:id="rId1480" o:title=""/>
          </v:shape>
          <o:OLEObject Type="Embed" ProgID="Equation.DSMT4" ShapeID="_x0000_i9333" DrawAspect="Content" ObjectID="_1689142851" r:id="rId1481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981230B" w14:textId="77777777" w:rsidR="005E416A" w:rsidRPr="002758F1" w:rsidRDefault="005E416A" w:rsidP="002758F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C03109D" w14:textId="77777777" w:rsidR="00A24F8D" w:rsidRPr="002758F1" w:rsidRDefault="00A24F8D" w:rsidP="002758F1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8756C57" w14:textId="2A40CB2A" w:rsidR="007343F1" w:rsidRPr="002758F1" w:rsidRDefault="007343F1" w:rsidP="002758F1">
      <w:pPr>
        <w:tabs>
          <w:tab w:val="left" w:pos="360"/>
          <w:tab w:val="left" w:pos="1980"/>
          <w:tab w:val="left" w:pos="3960"/>
          <w:tab w:val="left" w:pos="5940"/>
        </w:tabs>
        <w:spacing w:line="240" w:lineRule="auto"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ab/>
        <w:t xml:space="preserve"> </w:t>
      </w:r>
      <w:r w:rsidRPr="002758F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758F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508C970" w14:textId="77777777" w:rsidR="00E45CE0" w:rsidRPr="002758F1" w:rsidRDefault="00E45CE0" w:rsidP="002758F1">
      <w:pPr>
        <w:tabs>
          <w:tab w:val="left" w:pos="992"/>
        </w:tabs>
        <w:spacing w:before="120" w:after="0" w:line="240" w:lineRule="auto"/>
        <w:ind w:left="992" w:hanging="992"/>
        <w:contextualSpacing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Câu 1: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Phương trình </w:t>
      </w:r>
      <w:r w:rsidRPr="002758F1">
        <w:rPr>
          <w:rFonts w:ascii="Chu Van An" w:hAnsi="Chu Van An" w:cs="Chu Van An"/>
          <w:position w:val="-16"/>
          <w:sz w:val="24"/>
          <w:szCs w:val="24"/>
          <w:lang w:val="vi-VN"/>
        </w:rPr>
        <w:object w:dxaOrig="1875" w:dyaOrig="435" w14:anchorId="590253B5">
          <v:shape id="_x0000_i9356" type="#_x0000_t75" style="width:93.75pt;height:21.75pt" o:ole="">
            <v:imagedata r:id="rId1482" o:title=""/>
          </v:shape>
          <o:OLEObject Type="Embed" ProgID="Equation.DSMT4" ShapeID="_x0000_i9356" DrawAspect="Content" ObjectID="_1689142852" r:id="rId1483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có nghiệm duy nhất khi và chỉ khi</w:t>
      </w:r>
    </w:p>
    <w:p w14:paraId="0D249373" w14:textId="77777777" w:rsidR="00E45CE0" w:rsidRPr="002758F1" w:rsidRDefault="00E45CE0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2758F1">
        <w:rPr>
          <w:rFonts w:ascii="Chu Van An" w:hAnsi="Chu Van An" w:cs="Chu Van An"/>
          <w:b/>
          <w:color w:val="0000FF"/>
          <w:position w:val="-10"/>
          <w:sz w:val="24"/>
          <w:szCs w:val="24"/>
          <w:lang w:val="vi-VN"/>
        </w:rPr>
        <w:object w:dxaOrig="1500" w:dyaOrig="315" w14:anchorId="49522B02">
          <v:shape id="_x0000_i9357" type="#_x0000_t75" style="width:75pt;height:15.75pt" o:ole="">
            <v:imagedata r:id="rId1484" o:title=""/>
          </v:shape>
          <o:OLEObject Type="Embed" ProgID="Equation.DSMT4" ShapeID="_x0000_i9357" DrawAspect="Content" ObjectID="_1689142853" r:id="rId1485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.</w:t>
      </w:r>
      <w:r w:rsidRPr="002758F1">
        <w:rPr>
          <w:rFonts w:ascii="Chu Van An" w:hAnsi="Chu Van An" w:cs="Chu Van An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  <w:lang w:val="vi-VN"/>
        </w:rPr>
        <w:object w:dxaOrig="735" w:dyaOrig="285" w14:anchorId="7048C6E9">
          <v:shape id="_x0000_i9358" type="#_x0000_t75" style="width:36.75pt;height:14.25pt" o:ole="">
            <v:imagedata r:id="rId1486" o:title=""/>
          </v:shape>
          <o:OLEObject Type="Embed" ProgID="Equation.DSMT4" ShapeID="_x0000_i9358" DrawAspect="Content" ObjectID="_1689142854" r:id="rId1487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.</w:t>
      </w:r>
      <w:r w:rsidRPr="002758F1">
        <w:rPr>
          <w:rFonts w:ascii="Chu Van An" w:hAnsi="Chu Van An" w:cs="Chu Van An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  <w:lang w:val="vi-VN"/>
        </w:rPr>
        <w:object w:dxaOrig="615" w:dyaOrig="285" w14:anchorId="3303DB05">
          <v:shape id="_x0000_i9359" type="#_x0000_t75" style="width:30.75pt;height:14.25pt" o:ole="">
            <v:imagedata r:id="rId1488" o:title=""/>
          </v:shape>
          <o:OLEObject Type="Embed" ProgID="Equation.DSMT4" ShapeID="_x0000_i9359" DrawAspect="Content" ObjectID="_1689142855" r:id="rId1489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.</w:t>
      </w:r>
      <w:r w:rsidRPr="002758F1">
        <w:rPr>
          <w:rFonts w:ascii="Chu Van An" w:hAnsi="Chu Van An" w:cs="Chu Van An"/>
          <w:b/>
          <w:color w:val="3366FF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  <w:lang w:val="vi-VN"/>
        </w:rPr>
        <w:object w:dxaOrig="735" w:dyaOrig="285" w14:anchorId="35F62AC1">
          <v:shape id="_x0000_i9360" type="#_x0000_t75" style="width:36.75pt;height:14.25pt" o:ole="">
            <v:imagedata r:id="rId1490" o:title=""/>
          </v:shape>
          <o:OLEObject Type="Embed" ProgID="Equation.DSMT4" ShapeID="_x0000_i9360" DrawAspect="Content" ObjectID="_1689142856" r:id="rId1491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.</w:t>
      </w:r>
    </w:p>
    <w:p w14:paraId="4F395A60" w14:textId="77777777" w:rsidR="00E45CE0" w:rsidRPr="002758F1" w:rsidRDefault="00E45CE0" w:rsidP="002758F1">
      <w:pPr>
        <w:spacing w:line="240" w:lineRule="auto"/>
        <w:ind w:left="992" w:firstLine="900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664CE62C" w14:textId="77777777" w:rsidR="00E45CE0" w:rsidRPr="002758F1" w:rsidRDefault="00E45CE0" w:rsidP="002758F1">
      <w:pPr>
        <w:pStyle w:val="ListParagraph"/>
        <w:spacing w:line="240" w:lineRule="auto"/>
        <w:ind w:left="992" w:firstLine="14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D</w:t>
      </w:r>
    </w:p>
    <w:p w14:paraId="2F2702E6" w14:textId="77777777" w:rsidR="00E45CE0" w:rsidRPr="002758F1" w:rsidRDefault="00E45CE0" w:rsidP="002758F1">
      <w:pPr>
        <w:pStyle w:val="ListParagraph"/>
        <w:spacing w:line="240" w:lineRule="auto"/>
        <w:ind w:left="992" w:firstLine="1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Phương trình </w:t>
      </w:r>
      <w:r w:rsidRPr="002758F1">
        <w:rPr>
          <w:rFonts w:ascii="Chu Van An" w:hAnsi="Chu Van An" w:cs="Chu Van An"/>
          <w:color w:val="000000"/>
          <w:position w:val="-16"/>
          <w:sz w:val="24"/>
          <w:szCs w:val="24"/>
          <w:lang w:val="vi-VN"/>
        </w:rPr>
        <w:object w:dxaOrig="1875" w:dyaOrig="435" w14:anchorId="3FD30315">
          <v:shape id="_x0000_i9361" type="#_x0000_t75" style="width:93.75pt;height:21.75pt" o:ole="">
            <v:imagedata r:id="rId1492" o:title=""/>
          </v:shape>
          <o:OLEObject Type="Embed" ProgID="Equation.DSMT4" ShapeID="_x0000_i9361" DrawAspect="Content" ObjectID="_1689142857" r:id="rId1493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có nghiệm duy nhất khi và chỉ khi</w: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2758F1">
        <w:rPr>
          <w:rFonts w:ascii="Chu Van An" w:hAnsi="Chu Van An" w:cs="Chu Van An"/>
          <w:position w:val="-6"/>
          <w:sz w:val="24"/>
          <w:szCs w:val="24"/>
          <w:lang w:val="vi-VN"/>
        </w:rPr>
        <w:object w:dxaOrig="2085" w:dyaOrig="315" w14:anchorId="1D2A15B9">
          <v:shape id="_x0000_i9362" type="#_x0000_t75" style="width:104.25pt;height:15.75pt" o:ole="">
            <v:imagedata r:id="rId1494" o:title=""/>
          </v:shape>
          <o:OLEObject Type="Embed" ProgID="Equation.DSMT4" ShapeID="_x0000_i9362" DrawAspect="Content" ObjectID="_1689142858" r:id="rId1495"/>
        </w:object>
      </w:r>
    </w:p>
    <w:p w14:paraId="06A6EE07" w14:textId="77777777" w:rsidR="00E45CE0" w:rsidRPr="002758F1" w:rsidRDefault="00E45CE0" w:rsidP="002758F1">
      <w:pPr>
        <w:pStyle w:val="ListParagraph"/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  <w:lang w:val="vi-VN"/>
        </w:rPr>
        <w:t xml:space="preserve">Khi đó nghiệm duy nhất của phương trình bằng </w:t>
      </w:r>
      <w:r w:rsidRPr="002758F1">
        <w:rPr>
          <w:rFonts w:ascii="Chu Van An" w:hAnsi="Chu Van An" w:cs="Chu Van An"/>
          <w:position w:val="-24"/>
          <w:sz w:val="24"/>
          <w:szCs w:val="24"/>
          <w:lang w:val="vi-VN"/>
        </w:rPr>
        <w:object w:dxaOrig="1875" w:dyaOrig="615" w14:anchorId="72900C8E">
          <v:shape id="_x0000_i9363" type="#_x0000_t75" style="width:93.75pt;height:30.75pt" o:ole="">
            <v:imagedata r:id="rId1496" o:title=""/>
          </v:shape>
          <o:OLEObject Type="Embed" ProgID="Equation.DSMT4" ShapeID="_x0000_i9363" DrawAspect="Content" ObjectID="_1689142859" r:id="rId1497"/>
        </w:object>
      </w:r>
    </w:p>
    <w:p w14:paraId="4D06260F" w14:textId="77777777" w:rsidR="00E45CE0" w:rsidRPr="002758F1" w:rsidRDefault="00E45CE0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2: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Phương trình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785" w:dyaOrig="315" w14:anchorId="1B3EA630">
          <v:shape id="_x0000_i9364" type="#_x0000_t75" style="width:89.25pt;height:15.75pt" o:ole="">
            <v:imagedata r:id="rId1498" o:title=""/>
          </v:shape>
          <o:OLEObject Type="Embed" ProgID="Equation.DSMT4" ShapeID="_x0000_i9364" DrawAspect="Content" ObjectID="_1689142860" r:id="rId1499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nghiệm khi và chỉ khi</w:t>
      </w:r>
    </w:p>
    <w:p w14:paraId="7FEEEB08" w14:textId="77777777" w:rsidR="00E45CE0" w:rsidRPr="002758F1" w:rsidRDefault="00E45CE0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660" w:dyaOrig="615" w14:anchorId="4D7A49FE">
          <v:shape id="_x0000_i9365" type="#_x0000_t75" style="width:33pt;height:30.75pt" o:ole="">
            <v:imagedata r:id="rId1500" o:title=""/>
          </v:shape>
          <o:OLEObject Type="Embed" ProgID="Equation.DSMT4" ShapeID="_x0000_i9365" DrawAspect="Content" ObjectID="_1689142861" r:id="rId1501"/>
        </w:objec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645" w:dyaOrig="615" w14:anchorId="677564D8">
          <v:shape id="_x0000_i9366" type="#_x0000_t75" style="width:32.25pt;height:30.75pt" o:ole="">
            <v:imagedata r:id="rId1502" o:title=""/>
          </v:shape>
          <o:OLEObject Type="Embed" ProgID="Equation.DSMT4" ShapeID="_x0000_i9366" DrawAspect="Content" ObjectID="_1689142862" r:id="rId1503"/>
        </w:objec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780" w:dyaOrig="615" w14:anchorId="1DAAAEED">
          <v:shape id="_x0000_i9367" type="#_x0000_t75" style="width:39pt;height:30.75pt" o:ole="">
            <v:imagedata r:id="rId1504" o:title=""/>
          </v:shape>
          <o:OLEObject Type="Embed" ProgID="Equation.DSMT4" ShapeID="_x0000_i9367" DrawAspect="Content" ObjectID="_1689142863" r:id="rId1505"/>
        </w:objec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645" w:dyaOrig="615" w14:anchorId="380588A0">
          <v:shape id="_x0000_i9368" type="#_x0000_t75" style="width:32.25pt;height:30.75pt" o:ole="">
            <v:imagedata r:id="rId1506" o:title=""/>
          </v:shape>
          <o:OLEObject Type="Embed" ProgID="Equation.DSMT4" ShapeID="_x0000_i9368" DrawAspect="Content" ObjectID="_1689142864" r:id="rId1507"/>
        </w:object>
      </w:r>
    </w:p>
    <w:p w14:paraId="0BBB8D18" w14:textId="77777777" w:rsidR="00E45CE0" w:rsidRPr="002758F1" w:rsidRDefault="00E45CE0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5207682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396F3A2F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b/>
          <w:i/>
          <w:color w:val="0000FF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lastRenderedPageBreak/>
        <w:t xml:space="preserve">Phương trình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785" w:dyaOrig="315" w14:anchorId="47572363">
          <v:shape id="_x0000_i9369" type="#_x0000_t75" style="width:89.25pt;height:15.75pt" o:ole="">
            <v:imagedata r:id="rId1498" o:title=""/>
          </v:shape>
          <o:OLEObject Type="Embed" ProgID="Equation.DSMT4" ShapeID="_x0000_i9369" DrawAspect="Content" ObjectID="_1689142865" r:id="rId1508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nghiệm khi và chỉ khi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3360" w:dyaOrig="615" w14:anchorId="74F56ED1">
          <v:shape id="_x0000_i9370" type="#_x0000_t75" style="width:168pt;height:30.75pt" o:ole="">
            <v:imagedata r:id="rId1509" o:title=""/>
          </v:shape>
          <o:OLEObject Type="Embed" ProgID="Equation.DSMT4" ShapeID="_x0000_i9370" DrawAspect="Content" ObjectID="_1689142866" r:id="rId151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B17F88F" w14:textId="77777777" w:rsidR="00E45CE0" w:rsidRPr="002758F1" w:rsidRDefault="00E45CE0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Câu 3: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Cho phương trình bậc hai: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3165" w:dyaOrig="375" w14:anchorId="06A950AC">
          <v:shape id="_x0000_i9371" type="#_x0000_t75" style="width:158.25pt;height:18.75pt" o:ole="">
            <v:imagedata r:id="rId1511" o:title=""/>
          </v:shape>
          <o:OLEObject Type="Embed" ProgID="Equation.DSMT4" ShapeID="_x0000_i9371" DrawAspect="Content" ObjectID="_1689142867" r:id="rId1512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, với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55" w:dyaOrig="225" w14:anchorId="28889CFE">
          <v:shape id="_x0000_i9372" type="#_x0000_t75" style="width:12.75pt;height:11.25pt" o:ole="">
            <v:imagedata r:id="rId1513" o:title=""/>
          </v:shape>
          <o:OLEObject Type="Embed" ProgID="Equation.DSMT4" ShapeID="_x0000_i9372" DrawAspect="Content" ObjectID="_1689142868" r:id="rId1514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 là tham số. Mệnh đề nào sau đây là mệnh đề đúng?</w:t>
      </w:r>
    </w:p>
    <w:p w14:paraId="61A77DD5" w14:textId="77777777" w:rsidR="00E45CE0" w:rsidRPr="002758F1" w:rsidRDefault="00E45CE0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Phương trình luôn vô nghiệm với mọi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  <w:lang w:val="fr-FR"/>
        </w:rPr>
        <w:object w:dxaOrig="660" w:dyaOrig="285" w14:anchorId="1BFB9331">
          <v:shape id="_x0000_i9373" type="#_x0000_t75" style="width:33pt;height:14.25pt" o:ole="">
            <v:imagedata r:id="rId1515" o:title=""/>
          </v:shape>
          <o:OLEObject Type="Embed" ProgID="Equation.DSMT4" ShapeID="_x0000_i9373" DrawAspect="Content" ObjectID="_1689142869" r:id="rId1516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71934631" w14:textId="77777777" w:rsidR="00E45CE0" w:rsidRPr="002758F1" w:rsidRDefault="00E45CE0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Phương trình luôn có hai nghiệm phân biệt với mọi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  <w:lang w:val="fr-FR"/>
        </w:rPr>
        <w:object w:dxaOrig="660" w:dyaOrig="285" w14:anchorId="1D4A8D41">
          <v:shape id="_x0000_i9374" type="#_x0000_t75" style="width:33pt;height:14.25pt" o:ole="">
            <v:imagedata r:id="rId1517" o:title=""/>
          </v:shape>
          <o:OLEObject Type="Embed" ProgID="Equation.DSMT4" ShapeID="_x0000_i9374" DrawAspect="Content" ObjectID="_1689142870" r:id="rId1518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39F8C2A2" w14:textId="77777777" w:rsidR="00E45CE0" w:rsidRPr="002758F1" w:rsidRDefault="00E45CE0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Phương trình có duy nhất một nghiệm với mọi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  <w:lang w:val="fr-FR"/>
        </w:rPr>
        <w:object w:dxaOrig="660" w:dyaOrig="285" w14:anchorId="5019B0E8">
          <v:shape id="_x0000_i9375" type="#_x0000_t75" style="width:33pt;height:14.25pt" o:ole="">
            <v:imagedata r:id="rId1519" o:title=""/>
          </v:shape>
          <o:OLEObject Type="Embed" ProgID="Equation.DSMT4" ShapeID="_x0000_i9375" DrawAspect="Content" ObjectID="_1689142871" r:id="rId1520"/>
        </w:object>
      </w:r>
      <w:r w:rsidRPr="002758F1">
        <w:rPr>
          <w:rFonts w:ascii="Chu Van An" w:hAnsi="Chu Van An" w:cs="Chu Van An"/>
          <w:color w:val="0000FF"/>
          <w:sz w:val="24"/>
          <w:szCs w:val="24"/>
          <w:lang w:val="vi-VN"/>
        </w:rPr>
        <w:t>.</w:t>
      </w:r>
    </w:p>
    <w:p w14:paraId="174F8C02" w14:textId="77777777" w:rsidR="00E45CE0" w:rsidRPr="002758F1" w:rsidRDefault="00E45CE0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D. </w:t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Tồn tại một giá trị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  <w:lang w:val="fr-FR"/>
        </w:rPr>
        <w:object w:dxaOrig="255" w:dyaOrig="225" w14:anchorId="04A49A43">
          <v:shape id="_x0000_i9376" type="#_x0000_t75" style="width:12.75pt;height:11.25pt" o:ole="">
            <v:imagedata r:id="rId1521" o:title=""/>
          </v:shape>
          <o:OLEObject Type="Embed" ProgID="Equation.DSMT4" ShapeID="_x0000_i9376" DrawAspect="Content" ObjectID="_1689142872" r:id="rId1522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để phương trình có nghiệm kép</w:t>
      </w:r>
      <w:r w:rsidRPr="002758F1">
        <w:rPr>
          <w:rFonts w:ascii="Chu Van An" w:hAnsi="Chu Van An" w:cs="Chu Van An"/>
          <w:color w:val="0000FF"/>
          <w:sz w:val="24"/>
          <w:szCs w:val="24"/>
          <w:lang w:val="vi-VN"/>
        </w:rPr>
        <w:t>.</w:t>
      </w:r>
    </w:p>
    <w:p w14:paraId="61BAE352" w14:textId="77777777" w:rsidR="00E45CE0" w:rsidRPr="002758F1" w:rsidRDefault="00E45CE0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59AF9C46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410B2151" w14:textId="77777777" w:rsidR="00E45CE0" w:rsidRPr="002758F1" w:rsidRDefault="00E45CE0" w:rsidP="002758F1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2758F1">
        <w:rPr>
          <w:rFonts w:ascii="Chu Van An" w:hAnsi="Chu Van An" w:cs="Chu Van An"/>
          <w:noProof/>
          <w:sz w:val="24"/>
          <w:szCs w:val="24"/>
          <w:lang w:val="fr-FR"/>
        </w:rPr>
        <w:t xml:space="preserve">Ta có </w:t>
      </w:r>
      <w:r w:rsidRPr="002758F1">
        <w:rPr>
          <w:rFonts w:ascii="Chu Van An" w:hAnsi="Chu Van An" w:cs="Chu Van An"/>
          <w:noProof/>
          <w:position w:val="-16"/>
          <w:sz w:val="24"/>
          <w:szCs w:val="24"/>
        </w:rPr>
        <w:object w:dxaOrig="2775" w:dyaOrig="465" w14:anchorId="39BEB7FC">
          <v:shape id="_x0000_i9377" type="#_x0000_t75" style="width:138.75pt;height:23.25pt" o:ole="">
            <v:imagedata r:id="rId1523" o:title=""/>
          </v:shape>
          <o:OLEObject Type="Embed" ProgID="Equation.DSMT4" ShapeID="_x0000_i9377" DrawAspect="Content" ObjectID="_1689142873" r:id="rId1524"/>
        </w:object>
      </w:r>
      <w:r w:rsidRPr="002758F1">
        <w:rPr>
          <w:rFonts w:ascii="Chu Van An" w:hAnsi="Chu Van An" w:cs="Chu Van An"/>
          <w:noProof/>
          <w:position w:val="-28"/>
          <w:sz w:val="24"/>
          <w:szCs w:val="24"/>
        </w:rPr>
        <w:object w:dxaOrig="3615" w:dyaOrig="735" w14:anchorId="64A50880">
          <v:shape id="_x0000_i9378" type="#_x0000_t75" style="width:180.75pt;height:36.75pt" o:ole="">
            <v:imagedata r:id="rId1525" o:title=""/>
          </v:shape>
          <o:OLEObject Type="Embed" ProgID="Equation.DSMT4" ShapeID="_x0000_i9378" DrawAspect="Content" ObjectID="_1689142874" r:id="rId1526"/>
        </w:object>
      </w:r>
      <w:r w:rsidRPr="002758F1">
        <w:rPr>
          <w:rFonts w:ascii="Chu Van An" w:hAnsi="Chu Van An" w:cs="Chu Van An"/>
          <w:noProof/>
          <w:sz w:val="24"/>
          <w:szCs w:val="24"/>
          <w:lang w:val="fr-FR"/>
        </w:rPr>
        <w:t xml:space="preserve"> với </w: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mọi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  <w:lang w:val="fr-FR"/>
        </w:rPr>
        <w:object w:dxaOrig="660" w:dyaOrig="285" w14:anchorId="2A43FB0E">
          <v:shape id="_x0000_i9379" type="#_x0000_t75" style="width:33pt;height:14.25pt" o:ole="">
            <v:imagedata r:id="rId1519" o:title=""/>
          </v:shape>
          <o:OLEObject Type="Embed" ProgID="Equation.DSMT4" ShapeID="_x0000_i9379" DrawAspect="Content" ObjectID="_1689142875" r:id="rId1527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6309EBE0" w14:textId="77777777" w:rsidR="00E45CE0" w:rsidRPr="002758F1" w:rsidRDefault="00E45CE0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Suy ra phương trình đã cho luôn vô nghiệm với mọi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  <w:lang w:val="fr-FR"/>
        </w:rPr>
        <w:object w:dxaOrig="660" w:dyaOrig="285" w14:anchorId="0D0318CA">
          <v:shape id="_x0000_i9380" type="#_x0000_t75" style="width:33pt;height:14.25pt" o:ole="">
            <v:imagedata r:id="rId1515" o:title=""/>
          </v:shape>
          <o:OLEObject Type="Embed" ProgID="Equation.DSMT4" ShapeID="_x0000_i9380" DrawAspect="Content" ObjectID="_1689142876" r:id="rId1528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0EAAED35" w14:textId="77777777" w:rsidR="00E45CE0" w:rsidRPr="002758F1" w:rsidRDefault="00E45CE0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4: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color w:val="000000"/>
          <w:sz w:val="24"/>
          <w:szCs w:val="24"/>
        </w:rPr>
        <w:t xml:space="preserve">Tìm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</w:rPr>
        <w:object w:dxaOrig="260" w:dyaOrig="220" w14:anchorId="4ADAA28C">
          <v:shape id="_x0000_i9381" type="#_x0000_t75" style="width:12.75pt;height:11.25pt" o:ole="">
            <v:imagedata r:id="rId1529" o:title=""/>
          </v:shape>
          <o:OLEObject Type="Embed" ProgID="Equation.DSMT4" ShapeID="_x0000_i9381" DrawAspect="Content" ObjectID="_1689142877" r:id="rId1530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 xml:space="preserve"> để phương trình sau có nghiệm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1560" w:dyaOrig="400" w14:anchorId="409AB24C">
          <v:shape id="_x0000_i9382" type="#_x0000_t75" style="width:78pt;height:20.25pt" o:ole="">
            <v:imagedata r:id="rId1531" o:title=""/>
          </v:shape>
          <o:OLEObject Type="Embed" ProgID="Equation.DSMT4" ShapeID="_x0000_i9382" DrawAspect="Content" ObjectID="_1689142878" r:id="rId153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E5AD542" w14:textId="77777777" w:rsidR="00E45CE0" w:rsidRPr="002758F1" w:rsidRDefault="00E45CE0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560" w:dyaOrig="279" w14:anchorId="09B6D47F">
          <v:shape id="_x0000_i9383" type="#_x0000_t75" style="width:27.75pt;height:14.25pt" o:ole="">
            <v:imagedata r:id="rId1533" o:title=""/>
          </v:shape>
          <o:OLEObject Type="Embed" ProgID="Equation.DSMT4" ShapeID="_x0000_i9383" DrawAspect="Content" ObjectID="_1689142879" r:id="rId1534"/>
        </w:object>
      </w:r>
      <w:r w:rsidRPr="002758F1">
        <w:rPr>
          <w:rFonts w:ascii="Chu Van An" w:hAnsi="Chu Van An" w:cs="Chu Van An"/>
          <w:b/>
          <w:color w:val="000000"/>
          <w:sz w:val="24"/>
          <w:szCs w:val="24"/>
          <w:lang w:val="fr-FR"/>
        </w:rPr>
        <w:t>.</w: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720" w:dyaOrig="279" w14:anchorId="4602B92B">
          <v:shape id="_x0000_i9384" type="#_x0000_t75" style="width:36pt;height:14.25pt" o:ole="">
            <v:imagedata r:id="rId1535" o:title=""/>
          </v:shape>
          <o:OLEObject Type="Embed" ProgID="Equation.DSMT4" ShapeID="_x0000_i9384" DrawAspect="Content" ObjectID="_1689142880" r:id="rId1536"/>
        </w:object>
      </w:r>
      <w:r w:rsidRPr="002758F1">
        <w:rPr>
          <w:rFonts w:ascii="Chu Van An" w:hAnsi="Chu Van An" w:cs="Chu Van An"/>
          <w:b/>
          <w:color w:val="000000"/>
          <w:sz w:val="24"/>
          <w:szCs w:val="24"/>
          <w:lang w:val="fr-FR"/>
        </w:rPr>
        <w:t>.</w: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00" w:dyaOrig="279" w14:anchorId="718686D4">
          <v:shape id="_x0000_i9385" type="#_x0000_t75" style="width:30pt;height:14.25pt" o:ole="">
            <v:imagedata r:id="rId1537" o:title=""/>
          </v:shape>
          <o:OLEObject Type="Embed" ProgID="Equation.DSMT4" ShapeID="_x0000_i9385" DrawAspect="Content" ObjectID="_1689142881" r:id="rId1538"/>
        </w:object>
      </w:r>
      <w:r w:rsidRPr="002758F1">
        <w:rPr>
          <w:rFonts w:ascii="Chu Van An" w:hAnsi="Chu Van An" w:cs="Chu Van An"/>
          <w:b/>
          <w:color w:val="000000"/>
          <w:sz w:val="24"/>
          <w:szCs w:val="24"/>
          <w:lang w:val="fr-FR"/>
        </w:rPr>
        <w:t>.</w: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560" w:dyaOrig="279" w14:anchorId="50EF558C">
          <v:shape id="_x0000_i9386" type="#_x0000_t75" style="width:27.75pt;height:14.25pt" o:ole="">
            <v:imagedata r:id="rId1539" o:title=""/>
          </v:shape>
          <o:OLEObject Type="Embed" ProgID="Equation.DSMT4" ShapeID="_x0000_i9386" DrawAspect="Content" ObjectID="_1689142882" r:id="rId1540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0DB41800" w14:textId="77777777" w:rsidR="00E45CE0" w:rsidRPr="002758F1" w:rsidRDefault="00E45CE0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109755E" w14:textId="77777777" w:rsidR="00E45CE0" w:rsidRPr="002758F1" w:rsidRDefault="00E45CE0" w:rsidP="002758F1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72E867EB" w14:textId="77777777" w:rsidR="00E45CE0" w:rsidRPr="002758F1" w:rsidRDefault="00E45CE0" w:rsidP="002758F1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2758F1">
        <w:rPr>
          <w:rFonts w:ascii="Chu Van An" w:hAnsi="Chu Van An" w:cs="Chu Van An"/>
          <w:position w:val="-6"/>
          <w:sz w:val="24"/>
          <w:szCs w:val="24"/>
        </w:rPr>
        <w:object w:dxaOrig="999" w:dyaOrig="279" w14:anchorId="08B1B04F">
          <v:shape id="_x0000_i9387" type="#_x0000_t75" style="width:50.25pt;height:14.25pt" o:ole="">
            <v:imagedata r:id="rId1541" o:title=""/>
          </v:shape>
          <o:OLEObject Type="Embed" ProgID="Equation.DSMT4" ShapeID="_x0000_i9387" DrawAspect="Content" ObjectID="_1689142883" r:id="rId1542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có nghiệm khi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600" w:dyaOrig="279" w14:anchorId="23C56F03">
          <v:shape id="_x0000_i9388" type="#_x0000_t75" style="width:129.75pt;height:14.25pt" o:ole="">
            <v:imagedata r:id="rId1543" o:title=""/>
          </v:shape>
          <o:OLEObject Type="Embed" ProgID="Equation.DSMT4" ShapeID="_x0000_i9388" DrawAspect="Content" ObjectID="_1689142884" r:id="rId1544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58E79B3B" w14:textId="77777777" w:rsidR="00E45CE0" w:rsidRPr="002758F1" w:rsidRDefault="00E45CE0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5: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Tìm tất cả các giá trị của tham số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70" w:dyaOrig="225" w14:anchorId="68409549">
          <v:shape id="_x0000_i9389" type="#_x0000_t75" style="width:13.5pt;height:11.25pt" o:ole="">
            <v:imagedata r:id="rId1545" o:title=""/>
          </v:shape>
          <o:OLEObject Type="Embed" ProgID="Equation.DSMT4" ShapeID="_x0000_i9389" DrawAspect="Content" ObjectID="_1689142885" r:id="rId1546"/>
        </w:object>
      </w:r>
      <w:r w:rsidRPr="002758F1">
        <w:rPr>
          <w:rFonts w:ascii="Chu Van An" w:hAnsi="Chu Van An" w:cs="Chu Van An"/>
          <w:sz w:val="24"/>
          <w:szCs w:val="24"/>
        </w:rPr>
        <w:t xml:space="preserve">để phương trình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2565" w:dyaOrig="405" w14:anchorId="10AC1180">
          <v:shape id="_x0000_i9390" type="#_x0000_t75" style="width:128.25pt;height:20.25pt" o:ole="">
            <v:imagedata r:id="rId1547" o:title=""/>
          </v:shape>
          <o:OLEObject Type="Embed" ProgID="Equation.DSMT4" ShapeID="_x0000_i9390" DrawAspect="Content" ObjectID="_1689142886" r:id="rId1548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hai nghiệm phân biệt.</w:t>
      </w:r>
    </w:p>
    <w:p w14:paraId="483AFFD3" w14:textId="77777777" w:rsidR="00E45CE0" w:rsidRPr="002758F1" w:rsidRDefault="00E45CE0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00" w:dyaOrig="270" w14:anchorId="34281845">
          <v:shape id="_x0000_i9391" type="#_x0000_t75" style="width:30pt;height:13.5pt" o:ole="">
            <v:imagedata r:id="rId1549" o:title=""/>
          </v:shape>
          <o:OLEObject Type="Embed" ProgID="Equation.DSMT4" ShapeID="_x0000_i9391" DrawAspect="Content" ObjectID="_1689142887" r:id="rId1550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.</w:t>
      </w:r>
      <w:r w:rsidRPr="002758F1">
        <w:rPr>
          <w:rFonts w:ascii="Chu Van An" w:hAnsi="Chu Van An" w:cs="Chu Van An"/>
          <w:sz w:val="24"/>
          <w:szCs w:val="24"/>
          <w:lang w:val="fr-FR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00" w:dyaOrig="270" w14:anchorId="0137CE76">
          <v:shape id="_x0000_i9392" type="#_x0000_t75" style="width:30pt;height:13.5pt" o:ole="">
            <v:imagedata r:id="rId1551" o:title=""/>
          </v:shape>
          <o:OLEObject Type="Embed" ProgID="Equation.DSMT4" ShapeID="_x0000_i9392" DrawAspect="Content" ObjectID="_1689142888" r:id="rId1552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.</w:t>
      </w:r>
      <w:r w:rsidRPr="002758F1">
        <w:rPr>
          <w:rFonts w:ascii="Chu Van An" w:hAnsi="Chu Van An" w:cs="Chu Van An"/>
          <w:sz w:val="24"/>
          <w:szCs w:val="24"/>
          <w:lang w:val="fr-FR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15" w:dyaOrig="270" w14:anchorId="54F82B9B">
          <v:shape id="_x0000_i9393" type="#_x0000_t75" style="width:30.75pt;height:13.5pt" o:ole="">
            <v:imagedata r:id="rId1553" o:title=""/>
          </v:shape>
          <o:OLEObject Type="Embed" ProgID="Equation.DSMT4" ShapeID="_x0000_i9393" DrawAspect="Content" ObjectID="_1689142889" r:id="rId1554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.</w:t>
      </w:r>
      <w:r w:rsidRPr="002758F1">
        <w:rPr>
          <w:rFonts w:ascii="Chu Van An" w:hAnsi="Chu Van An" w:cs="Chu Van An"/>
          <w:sz w:val="24"/>
          <w:szCs w:val="24"/>
          <w:lang w:val="fr-FR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405" w:dyaOrig="270" w14:anchorId="4FADAFA0">
          <v:shape id="_x0000_i9394" type="#_x0000_t75" style="width:20.25pt;height:13.5pt" o:ole="">
            <v:imagedata r:id="rId1555" o:title=""/>
          </v:shape>
          <o:OLEObject Type="Embed" ProgID="Equation.DSMT4" ShapeID="_x0000_i9394" DrawAspect="Content" ObjectID="_1689142890" r:id="rId1556"/>
        </w:object>
      </w:r>
      <w:r w:rsidRPr="002758F1">
        <w:rPr>
          <w:rFonts w:ascii="Chu Van An" w:hAnsi="Chu Van An" w:cs="Chu Van An"/>
          <w:sz w:val="24"/>
          <w:szCs w:val="24"/>
          <w:lang w:val="fr-FR"/>
        </w:rPr>
        <w:t>.</w:t>
      </w:r>
    </w:p>
    <w:p w14:paraId="1A750FE1" w14:textId="77777777" w:rsidR="00E45CE0" w:rsidRPr="002758F1" w:rsidRDefault="00E45CE0" w:rsidP="002758F1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17EEF67E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C</w:t>
      </w:r>
    </w:p>
    <w:p w14:paraId="45730BC0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 xml:space="preserve">Phương trình đã cho có hai nghiệm phân biệt khi và chỉ khi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570" w:dyaOrig="270" w14:anchorId="55377C05">
          <v:shape id="_x0000_i9395" type="#_x0000_t75" style="width:28.5pt;height:13.5pt" o:ole="">
            <v:imagedata r:id="rId1557" o:title=""/>
          </v:shape>
          <o:OLEObject Type="Embed" ProgID="Equation.DSMT4" ShapeID="_x0000_i9395" DrawAspect="Content" ObjectID="_1689142891" r:id="rId1558"/>
        </w:object>
      </w:r>
    </w:p>
    <w:p w14:paraId="6FEBECB8" w14:textId="48E55497" w:rsidR="002758F1" w:rsidRDefault="002758F1" w:rsidP="002758F1">
      <w:pPr>
        <w:tabs>
          <w:tab w:val="left" w:pos="1395"/>
        </w:tabs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>
        <w:rPr>
          <w:rFonts w:ascii="Chu Van An" w:hAnsi="Chu Van An" w:cs="Chu Van An"/>
          <w:noProof/>
          <w:sz w:val="24"/>
          <w:szCs w:val="24"/>
        </w:rPr>
        <w:object w:dxaOrig="1440" w:dyaOrig="1440" w14:anchorId="00CB87FC">
          <v:shape id="_x0000_s1365" type="#_x0000_t75" style="position:absolute;left:0;text-align:left;margin-left:231pt;margin-top:0;width:128.25pt;height:77.25pt;z-index:251661312;mso-position-horizontal:absolute;mso-position-horizontal-relative:text;mso-position-vertical-relative:text">
            <v:imagedata r:id="rId1559" o:title=""/>
            <w10:wrap type="square" side="right"/>
          </v:shape>
          <o:OLEObject Type="Embed" ProgID="Equation.DSMT4" ShapeID="_x0000_s1365" DrawAspect="Content" ObjectID="_1689143018" r:id="rId1560"/>
        </w:object>
      </w:r>
      <w:r>
        <w:rPr>
          <w:rFonts w:ascii="Chu Van An" w:hAnsi="Chu Van An" w:cs="Chu Van An"/>
          <w:sz w:val="24"/>
          <w:szCs w:val="24"/>
          <w:lang w:val="fr-FR"/>
        </w:rPr>
        <w:tab/>
      </w:r>
    </w:p>
    <w:p w14:paraId="6996A5A1" w14:textId="4E67671F" w:rsidR="00E45CE0" w:rsidRPr="002758F1" w:rsidRDefault="002758F1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>
        <w:rPr>
          <w:rFonts w:ascii="Chu Van An" w:hAnsi="Chu Van An" w:cs="Chu Van An"/>
          <w:sz w:val="24"/>
          <w:szCs w:val="24"/>
          <w:lang w:val="fr-FR"/>
        </w:rPr>
        <w:br w:type="textWrapping" w:clear="all"/>
      </w:r>
    </w:p>
    <w:p w14:paraId="535D0C5F" w14:textId="77777777" w:rsidR="00E45CE0" w:rsidRPr="002758F1" w:rsidRDefault="00E45CE0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6: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Tìm tất cả các giá trị của tham số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70" w:dyaOrig="225" w14:anchorId="55EBFB15">
          <v:shape id="_x0000_i9397" type="#_x0000_t75" style="width:13.5pt;height:11.25pt" o:ole="">
            <v:imagedata r:id="rId1561" o:title=""/>
          </v:shape>
          <o:OLEObject Type="Embed" ProgID="Equation.DSMT4" ShapeID="_x0000_i9397" DrawAspect="Content" ObjectID="_1689142892" r:id="rId1562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để phương trình </w:t>
      </w:r>
      <w:r w:rsidRPr="002758F1">
        <w:rPr>
          <w:rFonts w:ascii="Chu Van An" w:hAnsi="Chu Van An" w:cs="Chu Van An"/>
          <w:position w:val="-16"/>
          <w:sz w:val="24"/>
          <w:szCs w:val="24"/>
        </w:rPr>
        <w:object w:dxaOrig="2775" w:dyaOrig="450" w14:anchorId="590C3F67">
          <v:shape id="_x0000_i9398" type="#_x0000_t75" style="width:138.75pt;height:22.5pt" o:ole="">
            <v:imagedata r:id="rId1563" o:title=""/>
          </v:shape>
          <o:OLEObject Type="Embed" ProgID="Equation.DSMT4" ShapeID="_x0000_i9398" DrawAspect="Content" ObjectID="_1689142893" r:id="rId1564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hai nghiệm trái dấu?</w:t>
      </w:r>
    </w:p>
    <w:p w14:paraId="33B06E28" w14:textId="77777777" w:rsidR="00E45CE0" w:rsidRPr="002758F1" w:rsidRDefault="00E45CE0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color w:val="9ACD4C" w:themeColor="accent1"/>
          <w:position w:val="-6"/>
          <w:sz w:val="24"/>
          <w:szCs w:val="24"/>
        </w:rPr>
        <w:object w:dxaOrig="570" w:dyaOrig="270" w14:anchorId="45E9260A">
          <v:shape id="_x0000_i9399" type="#_x0000_t75" style="width:28.5pt;height:13.5pt" o:ole="">
            <v:imagedata r:id="rId1565" o:title=""/>
          </v:shape>
          <o:OLEObject Type="Embed" ProgID="Equation.DSMT4" ShapeID="_x0000_i9399" DrawAspect="Content" ObjectID="_1689142894" r:id="rId1566"/>
        </w:objec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00" w:dyaOrig="270" w14:anchorId="1C651C63">
          <v:shape id="_x0000_i9400" type="#_x0000_t75" style="width:30pt;height:13.5pt" o:ole="">
            <v:imagedata r:id="rId1567" o:title=""/>
          </v:shape>
          <o:OLEObject Type="Embed" ProgID="Equation.DSMT4" ShapeID="_x0000_i9400" DrawAspect="Content" ObjectID="_1689142895" r:id="rId1568"/>
        </w:objec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00" w:dyaOrig="270" w14:anchorId="6DFEB1C4">
          <v:shape id="_x0000_i9401" type="#_x0000_t75" style="width:30pt;height:13.5pt" o:ole="">
            <v:imagedata r:id="rId1569" o:title=""/>
          </v:shape>
          <o:OLEObject Type="Embed" ProgID="Equation.DSMT4" ShapeID="_x0000_i9401" DrawAspect="Content" ObjectID="_1689142896" r:id="rId1570"/>
        </w:objec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570" w:dyaOrig="270" w14:anchorId="5EF6A80F">
          <v:shape id="_x0000_i9402" type="#_x0000_t75" style="width:28.5pt;height:13.5pt" o:ole="">
            <v:imagedata r:id="rId1571" o:title=""/>
          </v:shape>
          <o:OLEObject Type="Embed" ProgID="Equation.DSMT4" ShapeID="_x0000_i9402" DrawAspect="Content" ObjectID="_1689142897" r:id="rId1572"/>
        </w:object>
      </w:r>
    </w:p>
    <w:p w14:paraId="127EBF9D" w14:textId="77777777" w:rsidR="00E45CE0" w:rsidRPr="002758F1" w:rsidRDefault="00E45CE0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3899DAA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71723C00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2758F1">
        <w:rPr>
          <w:rFonts w:ascii="Chu Van An" w:hAnsi="Chu Van An" w:cs="Chu Van An"/>
          <w:color w:val="000000"/>
          <w:sz w:val="24"/>
          <w:szCs w:val="24"/>
        </w:rPr>
        <w:t>Để phương trình có hai nghiệm trái dấu thì:</w:t>
      </w:r>
    </w:p>
    <w:p w14:paraId="4674C383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14"/>
          <w:sz w:val="24"/>
          <w:szCs w:val="24"/>
        </w:rPr>
        <w:object w:dxaOrig="3375" w:dyaOrig="405" w14:anchorId="379A2B08">
          <v:shape id="_x0000_i9403" type="#_x0000_t75" style="width:168.75pt;height:20.25pt" o:ole="">
            <v:imagedata r:id="rId1573" o:title=""/>
          </v:shape>
          <o:OLEObject Type="Embed" ProgID="Equation.DSMT4" ShapeID="_x0000_i9403" DrawAspect="Content" ObjectID="_1689142898" r:id="rId1574"/>
        </w:object>
      </w:r>
    </w:p>
    <w:p w14:paraId="087D47A5" w14:textId="77777777" w:rsidR="00E45CE0" w:rsidRPr="002758F1" w:rsidRDefault="00E45CE0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lastRenderedPageBreak/>
        <w:t>Câu 7: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Với giá trị nào của tham số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70" w:dyaOrig="210" w14:anchorId="307194BE">
          <v:shape id="_x0000_i9404" type="#_x0000_t75" style="width:13.5pt;height:10.5pt" o:ole="">
            <v:imagedata r:id="rId1575" o:title=""/>
          </v:shape>
          <o:OLEObject Type="Embed" ProgID="Equation.DSMT4" ShapeID="_x0000_i9404" DrawAspect="Content" ObjectID="_1689142899" r:id="rId1576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thì phương trình </w:t>
      </w:r>
      <w:r w:rsidRPr="002758F1">
        <w:rPr>
          <w:rFonts w:ascii="Chu Van An" w:hAnsi="Chu Van An" w:cs="Chu Van An"/>
          <w:position w:val="-16"/>
          <w:sz w:val="24"/>
          <w:szCs w:val="24"/>
        </w:rPr>
        <w:object w:dxaOrig="2670" w:dyaOrig="450" w14:anchorId="106417C4">
          <v:shape id="_x0000_i9405" type="#_x0000_t75" style="width:133.5pt;height:22.5pt" o:ole="">
            <v:imagedata r:id="rId1577" o:title=""/>
          </v:shape>
          <o:OLEObject Type="Embed" ProgID="Equation.DSMT4" ShapeID="_x0000_i9405" DrawAspect="Content" ObjectID="_1689142900" r:id="rId1578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vô nghiệm?</w:t>
      </w:r>
    </w:p>
    <w:p w14:paraId="49322A41" w14:textId="77777777" w:rsidR="00E45CE0" w:rsidRPr="002758F1" w:rsidRDefault="00E45CE0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555" w:dyaOrig="270" w14:anchorId="6AF06C67">
          <v:shape id="_x0000_i9406" type="#_x0000_t75" style="width:27.75pt;height:13.5pt" o:ole="">
            <v:imagedata r:id="rId1579" o:title=""/>
          </v:shape>
          <o:OLEObject Type="Embed" ProgID="Equation.DSMT4" ShapeID="_x0000_i9406" DrawAspect="Content" ObjectID="_1689142901" r:id="rId1580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735" w:dyaOrig="270" w14:anchorId="247BA015">
          <v:shape id="_x0000_i9407" type="#_x0000_t75" style="width:36.75pt;height:13.5pt" o:ole="">
            <v:imagedata r:id="rId1581" o:title=""/>
          </v:shape>
          <o:OLEObject Type="Embed" ProgID="Equation.DSMT4" ShapeID="_x0000_i9407" DrawAspect="Content" ObjectID="_1689142902" r:id="rId1582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735" w:dyaOrig="270" w14:anchorId="35B9186D">
          <v:shape id="_x0000_i9408" type="#_x0000_t75" style="width:36.75pt;height:13.5pt" o:ole="">
            <v:imagedata r:id="rId1583" o:title=""/>
          </v:shape>
          <o:OLEObject Type="Embed" ProgID="Equation.DSMT4" ShapeID="_x0000_i9408" DrawAspect="Content" ObjectID="_1689142903" r:id="rId1584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735" w:dyaOrig="270" w14:anchorId="18EADC6D">
          <v:shape id="_x0000_i9409" type="#_x0000_t75" style="width:36.75pt;height:13.5pt" o:ole="">
            <v:imagedata r:id="rId1585" o:title=""/>
          </v:shape>
          <o:OLEObject Type="Embed" ProgID="Equation.DSMT4" ShapeID="_x0000_i9409" DrawAspect="Content" ObjectID="_1689142904" r:id="rId1586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48BEAFD" w14:textId="77777777" w:rsidR="00E45CE0" w:rsidRPr="002758F1" w:rsidRDefault="00E45CE0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6C2AA8D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1515B75F" w14:textId="77777777" w:rsidR="00E45CE0" w:rsidRPr="002758F1" w:rsidRDefault="00E45CE0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Phươngtrình</w:t>
      </w:r>
      <w:r w:rsidRPr="002758F1">
        <w:rPr>
          <w:rFonts w:ascii="Chu Van An" w:hAnsi="Chu Van An" w:cs="Chu Van An"/>
          <w:position w:val="-16"/>
          <w:sz w:val="24"/>
          <w:szCs w:val="24"/>
        </w:rPr>
        <w:object w:dxaOrig="2670" w:dyaOrig="450" w14:anchorId="0516F860">
          <v:shape id="_x0000_i9410" type="#_x0000_t75" style="width:133.5pt;height:22.5pt" o:ole="">
            <v:imagedata r:id="rId1577" o:title=""/>
          </v:shape>
          <o:OLEObject Type="Embed" ProgID="Equation.DSMT4" ShapeID="_x0000_i9410" DrawAspect="Content" ObjectID="_1689142905" r:id="rId1587"/>
        </w:object>
      </w:r>
      <w:r w:rsidRPr="002758F1">
        <w:rPr>
          <w:rFonts w:ascii="Chu Van An" w:hAnsi="Chu Van An" w:cs="Chu Van An"/>
          <w:sz w:val="24"/>
          <w:szCs w:val="24"/>
        </w:rPr>
        <w:t>vônghiệm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2758F1">
        <w:rPr>
          <w:rFonts w:ascii="Chu Van An" w:hAnsi="Chu Van An" w:cs="Chu Van An"/>
          <w:position w:val="-34"/>
          <w:sz w:val="24"/>
          <w:szCs w:val="24"/>
        </w:rPr>
        <w:object w:dxaOrig="1995" w:dyaOrig="810" w14:anchorId="5D4325E2">
          <v:shape id="_x0000_i9411" type="#_x0000_t75" style="width:99.75pt;height:40.5pt" o:ole="">
            <v:imagedata r:id="rId1588" o:title=""/>
          </v:shape>
          <o:OLEObject Type="Embed" ProgID="Equation.DSMT4" ShapeID="_x0000_i9411" DrawAspect="Content" ObjectID="_1689142906" r:id="rId1589"/>
        </w:object>
      </w:r>
      <w:r w:rsidRPr="002758F1">
        <w:rPr>
          <w:rFonts w:ascii="Chu Van An" w:hAnsi="Chu Van An" w:cs="Chu Van An"/>
          <w:position w:val="-52"/>
          <w:sz w:val="24"/>
          <w:szCs w:val="24"/>
        </w:rPr>
        <w:object w:dxaOrig="1995" w:dyaOrig="1170" w14:anchorId="741132FA">
          <v:shape id="_x0000_i9412" type="#_x0000_t75" style="width:99.75pt;height:58.5pt" o:ole="">
            <v:imagedata r:id="rId1590" o:title=""/>
          </v:shape>
          <o:OLEObject Type="Embed" ProgID="Equation.DSMT4" ShapeID="_x0000_i9412" DrawAspect="Content" ObjectID="_1689142907" r:id="rId1591"/>
        </w:objec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020" w:dyaOrig="270" w14:anchorId="52DDA5E4">
          <v:shape id="_x0000_i9413" type="#_x0000_t75" style="width:51pt;height:13.5pt" o:ole="">
            <v:imagedata r:id="rId1592" o:title=""/>
          </v:shape>
          <o:OLEObject Type="Embed" ProgID="Equation.DSMT4" ShapeID="_x0000_i9413" DrawAspect="Content" ObjectID="_1689142908" r:id="rId159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D286A4F" w14:textId="77777777" w:rsidR="00E45CE0" w:rsidRPr="002758F1" w:rsidRDefault="00E45CE0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8: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Tìm tất cả các giá trị của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70" w:dyaOrig="225" w14:anchorId="1C320C73">
          <v:shape id="_x0000_i9414" type="#_x0000_t75" style="width:13.5pt;height:11.25pt" o:ole="">
            <v:imagedata r:id="rId1594" o:title=""/>
          </v:shape>
          <o:OLEObject Type="Embed" ProgID="Equation.DSMT4" ShapeID="_x0000_i9414" DrawAspect="Content" ObjectID="_1689142909" r:id="rId159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để phương trình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710" w:dyaOrig="315" w14:anchorId="47144B7A">
          <v:shape id="_x0000_i9415" type="#_x0000_t75" style="width:85.5pt;height:15.75pt" o:ole="">
            <v:imagedata r:id="rId1596" o:title=""/>
          </v:shape>
          <o:OLEObject Type="Embed" ProgID="Equation.DSMT4" ShapeID="_x0000_i9415" DrawAspect="Content" ObjectID="_1689142910" r:id="rId159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nghiệm là</w:t>
      </w:r>
    </w:p>
    <w:p w14:paraId="12835EC0" w14:textId="77777777" w:rsidR="00E45CE0" w:rsidRPr="002758F1" w:rsidRDefault="00E45CE0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645" w:dyaOrig="615" w14:anchorId="70A06DE5">
          <v:shape id="_x0000_i9416" type="#_x0000_t75" style="width:32.25pt;height:30.75pt" o:ole="">
            <v:imagedata r:id="rId1598" o:title=""/>
          </v:shape>
          <o:OLEObject Type="Embed" ProgID="Equation.DSMT4" ShapeID="_x0000_i9416" DrawAspect="Content" ObjectID="_1689142911" r:id="rId1599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645" w:dyaOrig="615" w14:anchorId="55A4DD94">
          <v:shape id="_x0000_i9417" type="#_x0000_t75" style="width:32.25pt;height:30.75pt" o:ole="">
            <v:imagedata r:id="rId1600" o:title=""/>
          </v:shape>
          <o:OLEObject Type="Embed" ProgID="Equation.DSMT4" ShapeID="_x0000_i9417" DrawAspect="Content" ObjectID="_1689142912" r:id="rId1601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645" w:dyaOrig="615" w14:anchorId="30D56C7B">
          <v:shape id="_x0000_i9418" type="#_x0000_t75" style="width:32.25pt;height:30.75pt" o:ole="">
            <v:imagedata r:id="rId1602" o:title=""/>
          </v:shape>
          <o:OLEObject Type="Embed" ProgID="Equation.DSMT4" ShapeID="_x0000_i9418" DrawAspect="Content" ObjectID="_1689142913" r:id="rId1603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645" w:dyaOrig="615" w14:anchorId="06AF6BE0">
          <v:shape id="_x0000_i9419" type="#_x0000_t75" style="width:32.25pt;height:30.75pt" o:ole="">
            <v:imagedata r:id="rId1604" o:title=""/>
          </v:shape>
          <o:OLEObject Type="Embed" ProgID="Equation.DSMT4" ShapeID="_x0000_i9419" DrawAspect="Content" ObjectID="_1689142914" r:id="rId1605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54D69D94" w14:textId="77777777" w:rsidR="00E45CE0" w:rsidRPr="002758F1" w:rsidRDefault="00E45CE0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48680896" w14:textId="77777777" w:rsidR="00E45CE0" w:rsidRPr="002758F1" w:rsidRDefault="00E45CE0" w:rsidP="002758F1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D</w:t>
      </w:r>
    </w:p>
    <w:p w14:paraId="5A1E49D1" w14:textId="77777777" w:rsidR="00E45CE0" w:rsidRPr="002758F1" w:rsidRDefault="00E45CE0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position w:val="-14"/>
          <w:sz w:val="24"/>
          <w:szCs w:val="24"/>
        </w:rPr>
        <w:object w:dxaOrig="2055" w:dyaOrig="405" w14:anchorId="12CA24E7">
          <v:shape id="_x0000_i9420" type="#_x0000_t75" style="width:102.75pt;height:20.25pt" o:ole="">
            <v:imagedata r:id="rId1606" o:title=""/>
          </v:shape>
          <o:OLEObject Type="Embed" ProgID="Equation.DSMT4" ShapeID="_x0000_i9420" DrawAspect="Content" ObjectID="_1689142915" r:id="rId1607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;có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885" w:dyaOrig="270" w14:anchorId="6FF6720E">
          <v:shape id="_x0000_i9421" type="#_x0000_t75" style="width:44.25pt;height:13.5pt" o:ole="">
            <v:imagedata r:id="rId1608" o:title=""/>
          </v:shape>
          <o:OLEObject Type="Embed" ProgID="Equation.DSMT4" ShapeID="_x0000_i9421" DrawAspect="Content" ObjectID="_1689142916" r:id="rId1609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;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2475" w:dyaOrig="405" w14:anchorId="5C826F81">
          <v:shape id="_x0000_i9422" type="#_x0000_t75" style="width:123.75pt;height:20.25pt" o:ole="">
            <v:imagedata r:id="rId1610" o:title=""/>
          </v:shape>
          <o:OLEObject Type="Embed" ProgID="Equation.DSMT4" ShapeID="_x0000_i9422" DrawAspect="Content" ObjectID="_1689142917" r:id="rId1611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.</w:t>
      </w:r>
    </w:p>
    <w:p w14:paraId="5702C345" w14:textId="77777777" w:rsidR="00E45CE0" w:rsidRPr="002758F1" w:rsidRDefault="00E45CE0" w:rsidP="002758F1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position w:val="-14"/>
          <w:sz w:val="24"/>
          <w:szCs w:val="24"/>
        </w:rPr>
        <w:object w:dxaOrig="345" w:dyaOrig="405" w14:anchorId="12FCA1C6">
          <v:shape id="_x0000_i9423" type="#_x0000_t75" style="width:17.25pt;height:20.25pt" o:ole="">
            <v:imagedata r:id="rId1612" o:title=""/>
          </v:shape>
          <o:OLEObject Type="Embed" ProgID="Equation.DSMT4" ShapeID="_x0000_i9423" DrawAspect="Content" ObjectID="_1689142918" r:id="rId1613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 có nghiệm khi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585" w:dyaOrig="270" w14:anchorId="00D6F0B7">
          <v:shape id="_x0000_i9424" type="#_x0000_t75" style="width:29.25pt;height:13.5pt" o:ole="">
            <v:imagedata r:id="rId1614" o:title=""/>
          </v:shape>
          <o:OLEObject Type="Embed" ProgID="Equation.DSMT4" ShapeID="_x0000_i9424" DrawAspect="Content" ObjectID="_1689142919" r:id="rId1615"/>
        </w:objec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365" w:dyaOrig="270" w14:anchorId="50DD5068">
          <v:shape id="_x0000_i9425" type="#_x0000_t75" style="width:68.25pt;height:13.5pt" o:ole="">
            <v:imagedata r:id="rId1616" o:title=""/>
          </v:shape>
          <o:OLEObject Type="Embed" ProgID="Equation.DSMT4" ShapeID="_x0000_i9425" DrawAspect="Content" ObjectID="_1689142920" r:id="rId1617"/>
        </w:objec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960" w:dyaOrig="615" w14:anchorId="55627AE6">
          <v:shape id="_x0000_i9426" type="#_x0000_t75" style="width:48pt;height:30.75pt" o:ole="">
            <v:imagedata r:id="rId1618" o:title=""/>
          </v:shape>
          <o:OLEObject Type="Embed" ProgID="Equation.DSMT4" ShapeID="_x0000_i9426" DrawAspect="Content" ObjectID="_1689142921" r:id="rId1619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 xml:space="preserve">. Vậy </w:t>
      </w:r>
      <w:r w:rsidRPr="002758F1">
        <w:rPr>
          <w:rFonts w:ascii="Chu Van An" w:hAnsi="Chu Van An" w:cs="Chu Van An"/>
          <w:position w:val="-24"/>
          <w:sz w:val="24"/>
          <w:szCs w:val="24"/>
        </w:rPr>
        <w:object w:dxaOrig="645" w:dyaOrig="615" w14:anchorId="3E11BC0C">
          <v:shape id="_x0000_i9427" type="#_x0000_t75" style="width:32.25pt;height:30.75pt" o:ole="">
            <v:imagedata r:id="rId1620" o:title=""/>
          </v:shape>
          <o:OLEObject Type="Embed" ProgID="Equation.DSMT4" ShapeID="_x0000_i9427" DrawAspect="Content" ObjectID="_1689142922" r:id="rId1621"/>
        </w:object>
      </w:r>
      <w:r w:rsidRPr="002758F1">
        <w:rPr>
          <w:rFonts w:ascii="Chu Van An" w:hAnsi="Chu Van An" w:cs="Chu Van An"/>
          <w:sz w:val="24"/>
          <w:szCs w:val="24"/>
          <w:lang w:val="vi-VN"/>
        </w:rPr>
        <w:t>.</w:t>
      </w:r>
    </w:p>
    <w:p w14:paraId="200A20EF" w14:textId="77777777" w:rsidR="00E45CE0" w:rsidRPr="002758F1" w:rsidRDefault="00E45CE0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9: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Cho phương trình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3705" w:dyaOrig="405" w14:anchorId="4967E0D1">
          <v:shape id="_x0000_i9428" type="#_x0000_t75" style="width:185.25pt;height:20.25pt" o:ole="">
            <v:imagedata r:id="rId1622" o:title=""/>
          </v:shape>
          <o:OLEObject Type="Embed" ProgID="Equation.DSMT4" ShapeID="_x0000_i9428" DrawAspect="Content" ObjectID="_1689142923" r:id="rId1623"/>
        </w:object>
      </w:r>
      <w:r w:rsidRPr="002758F1">
        <w:rPr>
          <w:rFonts w:ascii="Chu Van An" w:hAnsi="Chu Van An" w:cs="Chu Van An"/>
          <w:sz w:val="24"/>
          <w:szCs w:val="24"/>
        </w:rPr>
        <w:t xml:space="preserve">. Có bao nhiêu giá trị nguyên của tham số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55" w:dyaOrig="210" w14:anchorId="31287E34">
          <v:shape id="_x0000_i9429" type="#_x0000_t75" style="width:12.75pt;height:10.5pt" o:ole="">
            <v:imagedata r:id="rId1624" o:title=""/>
          </v:shape>
          <o:OLEObject Type="Embed" ProgID="Equation.DSMT4" ShapeID="_x0000_i9429" DrawAspect="Content" ObjectID="_1689142924" r:id="rId162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để phương trình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330" w:dyaOrig="405" w14:anchorId="797E6748">
          <v:shape id="_x0000_i9430" type="#_x0000_t75" style="width:16.5pt;height:20.25pt" o:ole="">
            <v:imagedata r:id="rId1626" o:title=""/>
          </v:shape>
          <o:OLEObject Type="Embed" ProgID="Equation.DSMT4" ShapeID="_x0000_i9430" DrawAspect="Content" ObjectID="_1689142925" r:id="rId162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vô nghiệm?</w:t>
      </w:r>
    </w:p>
    <w:p w14:paraId="3F9E35C2" w14:textId="77777777" w:rsidR="00E45CE0" w:rsidRPr="002758F1" w:rsidRDefault="00E45CE0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135" w:dyaOrig="255" w14:anchorId="014D1F8F">
          <v:shape id="_x0000_i9431" type="#_x0000_t75" style="width:6.75pt;height:12.75pt" o:ole="">
            <v:imagedata r:id="rId1628" o:title=""/>
          </v:shape>
          <o:OLEObject Type="Embed" ProgID="Equation.DSMT4" ShapeID="_x0000_i9431" DrawAspect="Content" ObjectID="_1689142926" r:id="rId1629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195" w:dyaOrig="255" w14:anchorId="06C061BB">
          <v:shape id="_x0000_i9432" type="#_x0000_t75" style="width:9.75pt;height:12.75pt" o:ole="">
            <v:imagedata r:id="rId1630" o:title=""/>
          </v:shape>
          <o:OLEObject Type="Embed" ProgID="Equation.DSMT4" ShapeID="_x0000_i9432" DrawAspect="Content" ObjectID="_1689142927" r:id="rId1631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95" w:dyaOrig="270" w14:anchorId="1D71FFEE">
          <v:shape id="_x0000_i9433" type="#_x0000_t75" style="width:9.75pt;height:13.5pt" o:ole="">
            <v:imagedata r:id="rId1632" o:title=""/>
          </v:shape>
          <o:OLEObject Type="Embed" ProgID="Equation.DSMT4" ShapeID="_x0000_i9433" DrawAspect="Content" ObjectID="_1689142928" r:id="rId1633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80" w:dyaOrig="270" w14:anchorId="397406E5">
          <v:shape id="_x0000_i9434" type="#_x0000_t75" style="width:9pt;height:13.5pt" o:ole="">
            <v:imagedata r:id="rId1634" o:title=""/>
          </v:shape>
          <o:OLEObject Type="Embed" ProgID="Equation.DSMT4" ShapeID="_x0000_i9434" DrawAspect="Content" ObjectID="_1689142929" r:id="rId1635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3813183" w14:textId="77777777" w:rsidR="00E45CE0" w:rsidRPr="002758F1" w:rsidRDefault="00E45CE0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E5546DA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288C185A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Trường hợp 1: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00" w:dyaOrig="270" w14:anchorId="33394E94">
          <v:shape id="_x0000_i9435" type="#_x0000_t75" style="width:30pt;height:13.5pt" o:ole="">
            <v:imagedata r:id="rId1636" o:title=""/>
          </v:shape>
          <o:OLEObject Type="Embed" ProgID="Equation.DSMT4" ShapeID="_x0000_i9435" DrawAspect="Content" ObjectID="_1689142930" r:id="rId1637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218EF19D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Phương trình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330" w:dyaOrig="405" w14:anchorId="38885B95">
          <v:shape id="_x0000_i9436" type="#_x0000_t75" style="width:16.5pt;height:20.25pt" o:ole="">
            <v:imagedata r:id="rId1626" o:title=""/>
          </v:shape>
          <o:OLEObject Type="Embed" ProgID="Equation.DSMT4" ShapeID="_x0000_i9436" DrawAspect="Content" ObjectID="_1689142931" r:id="rId1638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trở thành: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75" w:dyaOrig="270" w14:anchorId="622E3878">
          <v:shape id="_x0000_i9437" type="#_x0000_t75" style="width:33.75pt;height:13.5pt" o:ole="">
            <v:imagedata r:id="rId1639" o:title=""/>
          </v:shape>
          <o:OLEObject Type="Embed" ProgID="Equation.DSMT4" ShapeID="_x0000_i9437" DrawAspect="Content" ObjectID="_1689142932" r:id="rId1640"/>
        </w:object>
      </w:r>
      <w:r w:rsidRPr="002758F1">
        <w:rPr>
          <w:rFonts w:ascii="Chu Van An" w:hAnsi="Chu Van An" w:cs="Chu Van An"/>
          <w:sz w:val="24"/>
          <w:szCs w:val="24"/>
        </w:rPr>
        <w:t xml:space="preserve">. Vậy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00" w:dyaOrig="270" w14:anchorId="22394F87">
          <v:shape id="_x0000_i9438" type="#_x0000_t75" style="width:30pt;height:13.5pt" o:ole="">
            <v:imagedata r:id="rId1636" o:title=""/>
          </v:shape>
          <o:OLEObject Type="Embed" ProgID="Equation.DSMT4" ShapeID="_x0000_i9438" DrawAspect="Content" ObjectID="_1689142933" r:id="rId1641"/>
        </w:object>
      </w:r>
      <w:r w:rsidRPr="002758F1">
        <w:rPr>
          <w:rFonts w:ascii="Chu Van An" w:hAnsi="Chu Van An" w:cs="Chu Van An"/>
          <w:sz w:val="24"/>
          <w:szCs w:val="24"/>
        </w:rPr>
        <w:t xml:space="preserve">phương trình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330" w:dyaOrig="405" w14:anchorId="0BACB228">
          <v:shape id="_x0000_i9439" type="#_x0000_t75" style="width:16.5pt;height:20.25pt" o:ole="">
            <v:imagedata r:id="rId1626" o:title=""/>
          </v:shape>
          <o:OLEObject Type="Embed" ProgID="Equation.DSMT4" ShapeID="_x0000_i9439" DrawAspect="Content" ObjectID="_1689142934" r:id="rId1642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vô nghiệm.</w:t>
      </w:r>
    </w:p>
    <w:p w14:paraId="03D7E15D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Trường hợp 1: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00" w:dyaOrig="270" w14:anchorId="7B3B6046">
          <v:shape id="_x0000_i9440" type="#_x0000_t75" style="width:30pt;height:13.5pt" o:ole="">
            <v:imagedata r:id="rId1643" o:title=""/>
          </v:shape>
          <o:OLEObject Type="Embed" ProgID="Equation.DSMT4" ShapeID="_x0000_i9440" DrawAspect="Content" ObjectID="_1689142935" r:id="rId1644"/>
        </w:object>
      </w:r>
      <w:r w:rsidRPr="002758F1">
        <w:rPr>
          <w:rFonts w:ascii="Chu Van An" w:hAnsi="Chu Van An" w:cs="Chu Van An"/>
          <w:sz w:val="24"/>
          <w:szCs w:val="24"/>
        </w:rPr>
        <w:t xml:space="preserve">. Phương trình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330" w:dyaOrig="405" w14:anchorId="2FE96307">
          <v:shape id="_x0000_i9441" type="#_x0000_t75" style="width:16.5pt;height:20.25pt" o:ole="">
            <v:imagedata r:id="rId1626" o:title=""/>
          </v:shape>
          <o:OLEObject Type="Embed" ProgID="Equation.DSMT4" ShapeID="_x0000_i9441" DrawAspect="Content" ObjectID="_1689142936" r:id="rId164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 phương trình bậc hai.</w:t>
      </w:r>
    </w:p>
    <w:p w14:paraId="0BED71A6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Phương trình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330" w:dyaOrig="405" w14:anchorId="2788D84A">
          <v:shape id="_x0000_i9442" type="#_x0000_t75" style="width:16.5pt;height:20.25pt" o:ole="">
            <v:imagedata r:id="rId1626" o:title=""/>
          </v:shape>
          <o:OLEObject Type="Embed" ProgID="Equation.DSMT4" ShapeID="_x0000_i9442" DrawAspect="Content" ObjectID="_1689142937" r:id="rId1646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vô nghiệm khi và chỉ khi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3210" w:dyaOrig="450" w14:anchorId="47DE5311">
          <v:shape id="_x0000_i9443" type="#_x0000_t75" style="width:160.5pt;height:22.5pt" o:ole="">
            <v:imagedata r:id="rId1647" o:title=""/>
          </v:shape>
          <o:OLEObject Type="Embed" ProgID="Equation.DSMT4" ShapeID="_x0000_i9443" DrawAspect="Content" ObjectID="_1689142938" r:id="rId1648"/>
        </w:object>
      </w:r>
    </w:p>
    <w:p w14:paraId="2F2D9E02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14"/>
          <w:sz w:val="24"/>
          <w:szCs w:val="24"/>
        </w:rPr>
        <w:object w:dxaOrig="2805" w:dyaOrig="405" w14:anchorId="37259841">
          <v:shape id="_x0000_i9444" type="#_x0000_t75" style="width:140.25pt;height:20.25pt" o:ole="">
            <v:imagedata r:id="rId1649" o:title=""/>
          </v:shape>
          <o:OLEObject Type="Embed" ProgID="Equation.DSMT4" ShapeID="_x0000_i9444" DrawAspect="Content" ObjectID="_1689142939" r:id="rId1650"/>
        </w:objec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2265" w:dyaOrig="405" w14:anchorId="384ED0BA">
          <v:shape id="_x0000_i9445" type="#_x0000_t75" style="width:113.25pt;height:20.25pt" o:ole="">
            <v:imagedata r:id="rId1651" o:title=""/>
          </v:shape>
          <o:OLEObject Type="Embed" ProgID="Equation.DSMT4" ShapeID="_x0000_i9445" DrawAspect="Content" ObjectID="_1689142940" r:id="rId1652"/>
        </w:objec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260" w:dyaOrig="270" w14:anchorId="42AA449D">
          <v:shape id="_x0000_i9446" type="#_x0000_t75" style="width:63pt;height:13.5pt" o:ole="">
            <v:imagedata r:id="rId1653" o:title=""/>
          </v:shape>
          <o:OLEObject Type="Embed" ProgID="Equation.DSMT4" ShapeID="_x0000_i9446" DrawAspect="Content" ObjectID="_1689142941" r:id="rId1654"/>
        </w:object>
      </w:r>
      <w:r w:rsidRPr="002758F1">
        <w:rPr>
          <w:rFonts w:ascii="Chu Van An" w:hAnsi="Chu Van An" w:cs="Chu Van An"/>
          <w:sz w:val="24"/>
          <w:szCs w:val="24"/>
        </w:rPr>
        <w:t xml:space="preserve">. Vì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45" w:dyaOrig="270" w14:anchorId="19171B19">
          <v:shape id="_x0000_i9447" type="#_x0000_t75" style="width:32.25pt;height:13.5pt" o:ole="">
            <v:imagedata r:id="rId1655" o:title=""/>
          </v:shape>
          <o:OLEObject Type="Embed" ProgID="Equation.DSMT4" ShapeID="_x0000_i9447" DrawAspect="Content" ObjectID="_1689142942" r:id="rId1656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nên trường hợp này không có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55" w:dyaOrig="210" w14:anchorId="26773C51">
          <v:shape id="_x0000_i9448" type="#_x0000_t75" style="width:12.75pt;height:10.5pt" o:ole="">
            <v:imagedata r:id="rId1624" o:title=""/>
          </v:shape>
          <o:OLEObject Type="Embed" ProgID="Equation.DSMT4" ShapeID="_x0000_i9448" DrawAspect="Content" ObjectID="_1689142943" r:id="rId1657"/>
        </w:object>
      </w:r>
      <w:r w:rsidRPr="002758F1">
        <w:rPr>
          <w:rFonts w:ascii="Chu Van An" w:hAnsi="Chu Van An" w:cs="Chu Van An"/>
          <w:sz w:val="24"/>
          <w:szCs w:val="24"/>
        </w:rPr>
        <w:t>thỏa mãn.</w:t>
      </w:r>
    </w:p>
    <w:p w14:paraId="04138F1E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Vậy có </w:t>
      </w:r>
      <w:r w:rsidRPr="002758F1">
        <w:rPr>
          <w:rFonts w:ascii="Chu Van An" w:hAnsi="Chu Van An" w:cs="Chu Van An"/>
          <w:position w:val="-4"/>
          <w:sz w:val="24"/>
          <w:szCs w:val="24"/>
        </w:rPr>
        <w:object w:dxaOrig="135" w:dyaOrig="255" w14:anchorId="4751A5AC">
          <v:shape id="_x0000_i9449" type="#_x0000_t75" style="width:6.75pt;height:12.75pt" o:ole="">
            <v:imagedata r:id="rId1658" o:title=""/>
          </v:shape>
          <o:OLEObject Type="Embed" ProgID="Equation.DSMT4" ShapeID="_x0000_i9449" DrawAspect="Content" ObjectID="_1689142944" r:id="rId1659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số nguyên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00" w:dyaOrig="270" w14:anchorId="224DA4CF">
          <v:shape id="_x0000_i9450" type="#_x0000_t75" style="width:30pt;height:13.5pt" o:ole="">
            <v:imagedata r:id="rId1636" o:title=""/>
          </v:shape>
          <o:OLEObject Type="Embed" ProgID="Equation.DSMT4" ShapeID="_x0000_i9450" DrawAspect="Content" ObjectID="_1689142945" r:id="rId1660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thỏa mãn phương trình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330" w:dyaOrig="405" w14:anchorId="17B84D34">
          <v:shape id="_x0000_i9451" type="#_x0000_t75" style="width:16.5pt;height:20.25pt" o:ole="">
            <v:imagedata r:id="rId1626" o:title=""/>
          </v:shape>
          <o:OLEObject Type="Embed" ProgID="Equation.DSMT4" ShapeID="_x0000_i9451" DrawAspect="Content" ObjectID="_1689142946" r:id="rId1661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vô nghiệm.</w:t>
      </w:r>
    </w:p>
    <w:p w14:paraId="7D6623F2" w14:textId="77777777" w:rsidR="00E45CE0" w:rsidRPr="002758F1" w:rsidRDefault="00E45CE0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10: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Cho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10" w:dyaOrig="285" w14:anchorId="1476799E">
          <v:shape id="_x0000_i9452" type="#_x0000_t75" style="width:10.5pt;height:14.25pt" o:ole="">
            <v:imagedata r:id="rId1662" o:title=""/>
          </v:shape>
          <o:OLEObject Type="Embed" ProgID="Equation.DSMT4" ShapeID="_x0000_i9452" DrawAspect="Content" ObjectID="_1689142947" r:id="rId1663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 tập hợp tất cả các giá trị nguyên của tham số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55" w:dyaOrig="210" w14:anchorId="20245EF1">
          <v:shape id="_x0000_i9453" type="#_x0000_t75" style="width:12.75pt;height:10.5pt" o:ole="">
            <v:imagedata r:id="rId1664" o:title=""/>
          </v:shape>
          <o:OLEObject Type="Embed" ProgID="Equation.DSMT4" ShapeID="_x0000_i9453" DrawAspect="Content" ObjectID="_1689142948" r:id="rId166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thuộc đoạn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780" w:dyaOrig="405" w14:anchorId="2E5B1466">
          <v:shape id="_x0000_i9454" type="#_x0000_t75" style="width:39pt;height:20.25pt" o:ole="">
            <v:imagedata r:id="rId1666" o:title=""/>
          </v:shape>
          <o:OLEObject Type="Embed" ProgID="Equation.DSMT4" ShapeID="_x0000_i9454" DrawAspect="Content" ObjectID="_1689142949" r:id="rId166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để phương trình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2055" w:dyaOrig="405" w14:anchorId="772A6684">
          <v:shape id="_x0000_i9455" type="#_x0000_t75" style="width:102.75pt;height:20.25pt" o:ole="">
            <v:imagedata r:id="rId1668" o:title=""/>
          </v:shape>
          <o:OLEObject Type="Embed" ProgID="Equation.DSMT4" ShapeID="_x0000_i9455" DrawAspect="Content" ObjectID="_1689142950" r:id="rId1669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nghiệm duy nhất. Tổng các phần tử trong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10" w:dyaOrig="285" w14:anchorId="30ABD183">
          <v:shape id="_x0000_i9456" type="#_x0000_t75" style="width:10.5pt;height:14.25pt" o:ole="">
            <v:imagedata r:id="rId1670" o:title=""/>
          </v:shape>
          <o:OLEObject Type="Embed" ProgID="Equation.DSMT4" ShapeID="_x0000_i9456" DrawAspect="Content" ObjectID="_1689142951" r:id="rId1671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bằng</w:t>
      </w:r>
    </w:p>
    <w:p w14:paraId="527E0801" w14:textId="77777777" w:rsidR="00E45CE0" w:rsidRPr="002758F1" w:rsidRDefault="00E45CE0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color w:val="000000"/>
          <w:position w:val="-4"/>
          <w:sz w:val="24"/>
          <w:szCs w:val="24"/>
        </w:rPr>
        <w:object w:dxaOrig="315" w:dyaOrig="255" w14:anchorId="4A91564C">
          <v:shape id="_x0000_i9457" type="#_x0000_t75" style="width:15.75pt;height:12.75pt" o:ole="">
            <v:imagedata r:id="rId1672" o:title=""/>
          </v:shape>
          <o:OLEObject Type="Embed" ProgID="Equation.DSMT4" ShapeID="_x0000_i9457" DrawAspect="Content" ObjectID="_1689142952" r:id="rId1673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</w:rPr>
        <w:object w:dxaOrig="300" w:dyaOrig="285" w14:anchorId="44A874EE">
          <v:shape id="_x0000_i9458" type="#_x0000_t75" style="width:15pt;height:14.25pt" o:ole="">
            <v:imagedata r:id="rId1674" o:title=""/>
          </v:shape>
          <o:OLEObject Type="Embed" ProgID="Equation.DSMT4" ShapeID="_x0000_i9458" DrawAspect="Content" ObjectID="_1689142953" r:id="rId1675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</w:rPr>
        <w:object w:dxaOrig="315" w:dyaOrig="285" w14:anchorId="0D9AA7B4">
          <v:shape id="_x0000_i9459" type="#_x0000_t75" style="width:15.75pt;height:14.25pt" o:ole="">
            <v:imagedata r:id="rId1676" o:title=""/>
          </v:shape>
          <o:OLEObject Type="Embed" ProgID="Equation.DSMT4" ShapeID="_x0000_i9459" DrawAspect="Content" ObjectID="_1689142954" r:id="rId1677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</w:rPr>
        <w:object w:dxaOrig="285" w:dyaOrig="285" w14:anchorId="012064AF">
          <v:shape id="_x0000_i9460" type="#_x0000_t75" style="width:14.25pt;height:14.25pt" o:ole="">
            <v:imagedata r:id="rId1678" o:title=""/>
          </v:shape>
          <o:OLEObject Type="Embed" ProgID="Equation.DSMT4" ShapeID="_x0000_i9460" DrawAspect="Content" ObjectID="_1689142955" r:id="rId1679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805E967" w14:textId="77777777" w:rsidR="00E45CE0" w:rsidRPr="002758F1" w:rsidRDefault="00E45CE0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5D7E27F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6618DFF3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position w:val="-14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lastRenderedPageBreak/>
        <w:t xml:space="preserve">Ta có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3960" w:dyaOrig="405" w14:anchorId="52C33B34">
          <v:shape id="_x0000_i9461" type="#_x0000_t75" style="width:198.75pt;height:20.25pt" o:ole="">
            <v:imagedata r:id="rId1680" o:title=""/>
          </v:shape>
          <o:OLEObject Type="Embed" ProgID="Equation.DSMT4" ShapeID="_x0000_i9461" DrawAspect="Content" ObjectID="_1689142956" r:id="rId1681"/>
        </w:object>
      </w:r>
    </w:p>
    <w:p w14:paraId="635467DC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Phương trình có nghiệm duy nhất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295" w:dyaOrig="285" w14:anchorId="26C32B7C">
          <v:shape id="_x0000_i9462" type="#_x0000_t75" style="width:114.75pt;height:14.25pt" o:ole="">
            <v:imagedata r:id="rId1682" o:title=""/>
          </v:shape>
          <o:OLEObject Type="Embed" ProgID="Equation.DSMT4" ShapeID="_x0000_i9462" DrawAspect="Content" ObjectID="_1689142957" r:id="rId168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3821430E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Vì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55" w:dyaOrig="225" w14:anchorId="28680113">
          <v:shape id="_x0000_i9463" type="#_x0000_t75" style="width:12.75pt;height:11.25pt" o:ole="">
            <v:imagedata r:id="rId1684" o:title=""/>
          </v:shape>
          <o:OLEObject Type="Embed" ProgID="Equation.DSMT4" ShapeID="_x0000_i9463" DrawAspect="Content" ObjectID="_1689142958" r:id="rId168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nguyên, thuộc đoạn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780" w:dyaOrig="405" w14:anchorId="38FE0541">
          <v:shape id="_x0000_i9464" type="#_x0000_t75" style="width:39pt;height:20.25pt" o:ole="">
            <v:imagedata r:id="rId1686" o:title=""/>
          </v:shape>
          <o:OLEObject Type="Embed" ProgID="Equation.DSMT4" ShapeID="_x0000_i9464" DrawAspect="Content" ObjectID="_1689142959" r:id="rId168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và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15" w:dyaOrig="285" w14:anchorId="041C4FCE">
          <v:shape id="_x0000_i9465" type="#_x0000_t75" style="width:30.75pt;height:14.25pt" o:ole="">
            <v:imagedata r:id="rId1688" o:title=""/>
          </v:shape>
          <o:OLEObject Type="Embed" ProgID="Equation.DSMT4" ShapeID="_x0000_i9465" DrawAspect="Content" ObjectID="_1689142960" r:id="rId1689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nên tổng các giá trị của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55" w:dyaOrig="225" w14:anchorId="4D2E465C">
          <v:shape id="_x0000_i9466" type="#_x0000_t75" style="width:12.75pt;height:11.25pt" o:ole="">
            <v:imagedata r:id="rId1690" o:title=""/>
          </v:shape>
          <o:OLEObject Type="Embed" ProgID="Equation.DSMT4" ShapeID="_x0000_i9466" DrawAspect="Content" ObjectID="_1689142961" r:id="rId1691"/>
        </w:object>
      </w:r>
      <w:r w:rsidRPr="002758F1">
        <w:rPr>
          <w:rFonts w:ascii="Chu Van An" w:hAnsi="Chu Van An" w:cs="Chu Van An"/>
          <w:sz w:val="24"/>
          <w:szCs w:val="24"/>
        </w:rPr>
        <w:t xml:space="preserve">trong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25" w:dyaOrig="285" w14:anchorId="034E1DEE">
          <v:shape id="_x0000_i9467" type="#_x0000_t75" style="width:11.25pt;height:14.25pt" o:ole="">
            <v:imagedata r:id="rId1692" o:title=""/>
          </v:shape>
          <o:OLEObject Type="Embed" ProgID="Equation.DSMT4" ShapeID="_x0000_i9467" DrawAspect="Content" ObjectID="_1689142962" r:id="rId1693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là:</w:t>
      </w:r>
    </w:p>
    <w:p w14:paraId="6F164BA5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14"/>
          <w:sz w:val="24"/>
          <w:szCs w:val="24"/>
        </w:rPr>
        <w:object w:dxaOrig="6555" w:dyaOrig="405" w14:anchorId="66DED327">
          <v:shape id="_x0000_i9468" type="#_x0000_t75" style="width:327.75pt;height:20.25pt" o:ole="">
            <v:imagedata r:id="rId1694" o:title=""/>
          </v:shape>
          <o:OLEObject Type="Embed" ProgID="Equation.DSMT4" ShapeID="_x0000_i9468" DrawAspect="Content" ObjectID="_1689142963" r:id="rId1695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560F7CC" w14:textId="77777777" w:rsidR="00E45CE0" w:rsidRPr="002758F1" w:rsidRDefault="00E45CE0" w:rsidP="002758F1">
      <w:pPr>
        <w:tabs>
          <w:tab w:val="left" w:pos="992"/>
        </w:tabs>
        <w:autoSpaceDE w:val="0"/>
        <w:autoSpaceDN w:val="0"/>
        <w:adjustRightInd w:val="0"/>
        <w:spacing w:before="120" w:after="0" w:line="240" w:lineRule="auto"/>
        <w:ind w:left="992" w:hanging="992"/>
        <w:jc w:val="both"/>
        <w:textAlignment w:val="center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11: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Tìm tất cả các giá trị của tham số </w:t>
      </w:r>
      <w:r w:rsidRPr="002758F1">
        <w:rPr>
          <w:rFonts w:ascii="Chu Van An" w:hAnsi="Chu Van An" w:cs="Chu Van An"/>
          <w:i/>
          <w:iCs/>
          <w:color w:val="000000"/>
          <w:sz w:val="24"/>
          <w:szCs w:val="24"/>
          <w:lang w:val="pt-BR"/>
        </w:rPr>
        <w:t>m</w:t>
      </w:r>
      <w:r w:rsidRPr="002758F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để phương </w:t>
      </w:r>
      <w:r w:rsidRPr="002758F1">
        <w:rPr>
          <w:rFonts w:ascii="Chu Van An" w:eastAsia="Arial" w:hAnsi="Chu Van An" w:cs="Chu Van An"/>
          <w:color w:val="000000"/>
          <w:sz w:val="24"/>
          <w:szCs w:val="24"/>
          <w:lang w:val="nl-NL"/>
        </w:rPr>
        <w:t xml:space="preserve">trình: </w:t>
      </w:r>
      <w:r w:rsidRPr="002758F1">
        <w:rPr>
          <w:rFonts w:ascii="Chu Van An" w:eastAsia="Arial" w:hAnsi="Chu Van An" w:cs="Chu Van An"/>
          <w:color w:val="000000"/>
          <w:sz w:val="24"/>
          <w:szCs w:val="24"/>
          <w:lang w:val="nl-NL"/>
        </w:rPr>
        <w:object w:dxaOrig="2760" w:dyaOrig="360" w14:anchorId="0D577902">
          <v:shape id="_x0000_i9469" type="#_x0000_t75" style="width:138.75pt;height:18.75pt" o:ole="">
            <v:imagedata r:id="rId1696" o:title=""/>
          </v:shape>
          <o:OLEObject Type="Embed" ProgID="Equation.DSMT4" ShapeID="_x0000_i9469" DrawAspect="Content" ObjectID="_1689142964" r:id="rId1697"/>
        </w:object>
      </w:r>
      <w:r w:rsidRPr="002758F1">
        <w:rPr>
          <w:rFonts w:ascii="Chu Van An" w:eastAsia="Arial" w:hAnsi="Chu Van An" w:cs="Chu Van An"/>
          <w:color w:val="000000"/>
          <w:sz w:val="24"/>
          <w:szCs w:val="24"/>
          <w:lang w:val="nl-NL"/>
        </w:rPr>
        <w:t xml:space="preserve"> có</w:t>
      </w:r>
      <w:r w:rsidRPr="002758F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4 nghiệm phân biệt.</w:t>
      </w:r>
    </w:p>
    <w:p w14:paraId="340F1484" w14:textId="77777777" w:rsidR="00E45CE0" w:rsidRPr="002758F1" w:rsidRDefault="00E45CE0" w:rsidP="002758F1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15" w:dyaOrig="270" w14:anchorId="6FC9F32D">
          <v:shape id="_x0000_i9470" type="#_x0000_t75" style="width:30.75pt;height:12.75pt" o:ole="">
            <v:imagedata r:id="rId1698" o:title=""/>
          </v:shape>
          <o:OLEObject Type="Embed" ProgID="Equation.DSMT4" ShapeID="_x0000_i9470" DrawAspect="Content" ObjectID="_1689142965" r:id="rId1699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và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15" w:dyaOrig="285" w14:anchorId="3183010E">
          <v:shape id="_x0000_i9471" type="#_x0000_t75" style="width:30.75pt;height:14.25pt" o:ole="">
            <v:imagedata r:id="rId1700" o:title=""/>
          </v:shape>
          <o:OLEObject Type="Embed" ProgID="Equation.DSMT4" ShapeID="_x0000_i9471" DrawAspect="Content" ObjectID="_1689142966" r:id="rId1701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15" w:dyaOrig="285" w14:anchorId="09CC4BBC">
          <v:shape id="_x0000_i9472" type="#_x0000_t75" style="width:30.75pt;height:14.25pt" o:ole="">
            <v:imagedata r:id="rId1702" o:title=""/>
          </v:shape>
          <o:OLEObject Type="Embed" ProgID="Equation.DSMT4" ShapeID="_x0000_i9472" DrawAspect="Content" ObjectID="_1689142967" r:id="rId1703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585" w:dyaOrig="270" w14:anchorId="7D821002">
          <v:shape id="_x0000_i9473" type="#_x0000_t75" style="width:28.5pt;height:12.75pt" o:ole="">
            <v:imagedata r:id="rId1704" o:title=""/>
          </v:shape>
          <o:OLEObject Type="Embed" ProgID="Equation.DSMT4" ShapeID="_x0000_i9473" DrawAspect="Content" ObjectID="_1689142968" r:id="rId170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và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15" w:dyaOrig="285" w14:anchorId="01AD1D15">
          <v:shape id="_x0000_i9474" type="#_x0000_t75" style="width:30.75pt;height:14.25pt" o:ole="">
            <v:imagedata r:id="rId1700" o:title=""/>
          </v:shape>
          <o:OLEObject Type="Embed" ProgID="Equation.DSMT4" ShapeID="_x0000_i9474" DrawAspect="Content" ObjectID="_1689142969" r:id="rId1706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30" w:dyaOrig="285" w14:anchorId="694167F2">
          <v:shape id="_x0000_i9475" type="#_x0000_t75" style="width:32.25pt;height:14.25pt" o:ole="">
            <v:imagedata r:id="rId1707" o:title=""/>
          </v:shape>
          <o:OLEObject Type="Embed" ProgID="Equation.DSMT4" ShapeID="_x0000_i9475" DrawAspect="Content" ObjectID="_1689142970" r:id="rId170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192E9C3" w14:textId="77777777" w:rsidR="00E45CE0" w:rsidRPr="002758F1" w:rsidRDefault="00E45CE0" w:rsidP="002758F1">
      <w:pPr>
        <w:spacing w:before="12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sz w:val="24"/>
          <w:szCs w:val="24"/>
        </w:rPr>
        <w:t>Lời giải</w:t>
      </w:r>
    </w:p>
    <w:p w14:paraId="3C1EC790" w14:textId="77777777" w:rsidR="00E45CE0" w:rsidRPr="002758F1" w:rsidRDefault="00E45CE0" w:rsidP="002758F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2758F1">
        <w:rPr>
          <w:rFonts w:ascii="Chu Van An" w:eastAsia="Calibri" w:hAnsi="Chu Van An" w:cs="Chu Van An"/>
          <w:b/>
          <w:color w:val="0000CC"/>
          <w:sz w:val="24"/>
          <w:szCs w:val="24"/>
        </w:rPr>
        <w:t>Chọn A</w:t>
      </w:r>
    </w:p>
    <w:p w14:paraId="03DAC478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color w:val="000000"/>
          <w:sz w:val="24"/>
          <w:szCs w:val="24"/>
        </w:rPr>
        <w:t xml:space="preserve">Đặt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00" w:dyaOrig="315" w14:anchorId="0D3DAD66">
          <v:shape id="_x0000_i9476" type="#_x0000_t75" style="width:30.75pt;height:15.75pt" o:ole="">
            <v:imagedata r:id="rId1709" o:title=""/>
          </v:shape>
          <o:OLEObject Type="Embed" ProgID="Equation.DSMT4" ShapeID="_x0000_i9476" DrawAspect="Content" ObjectID="_1689142971" r:id="rId1710"/>
        </w:object>
      </w:r>
      <w:r w:rsidRPr="002758F1">
        <w:rPr>
          <w:rFonts w:ascii="Chu Van An" w:hAnsi="Chu Van An" w:cs="Chu Van An"/>
          <w:sz w:val="24"/>
          <w:szCs w:val="24"/>
        </w:rPr>
        <w:t>,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525" w:dyaOrig="285" w14:anchorId="1231DD8D">
          <v:shape id="_x0000_i9477" type="#_x0000_t75" style="width:25.5pt;height:14.25pt" o:ole="">
            <v:imagedata r:id="rId1711" o:title=""/>
          </v:shape>
          <o:OLEObject Type="Embed" ProgID="Equation.DSMT4" ShapeID="_x0000_i9477" DrawAspect="Content" ObjectID="_1689142972" r:id="rId1712"/>
        </w:object>
      </w:r>
      <w:r w:rsidRPr="002758F1">
        <w:rPr>
          <w:rFonts w:ascii="Chu Van An" w:hAnsi="Chu Van An" w:cs="Chu Van An"/>
          <w:sz w:val="24"/>
          <w:szCs w:val="24"/>
        </w:rPr>
        <w:t xml:space="preserve">; phương trình trở thành: </w:t>
      </w:r>
      <w:r w:rsidRPr="002758F1">
        <w:rPr>
          <w:rFonts w:ascii="Chu Van An" w:hAnsi="Chu Van An" w:cs="Chu Van An"/>
          <w:position w:val="-10"/>
          <w:sz w:val="24"/>
          <w:szCs w:val="24"/>
        </w:rPr>
        <w:object w:dxaOrig="2565" w:dyaOrig="360" w14:anchorId="1E0D263E">
          <v:shape id="_x0000_i9478" type="#_x0000_t75" style="width:128.25pt;height:18.75pt" o:ole="">
            <v:imagedata r:id="rId1713" o:title=""/>
          </v:shape>
          <o:OLEObject Type="Embed" ProgID="Equation.DSMT4" ShapeID="_x0000_i9478" DrawAspect="Content" ObjectID="_1689142973" r:id="rId1714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7AAFEB4F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2758F1">
        <w:rPr>
          <w:rFonts w:ascii="Chu Van An" w:hAnsi="Chu Van An" w:cs="Chu Van An"/>
          <w:position w:val="-10"/>
          <w:sz w:val="24"/>
          <w:szCs w:val="24"/>
        </w:rPr>
        <w:object w:dxaOrig="2760" w:dyaOrig="360" w14:anchorId="7980DEF4">
          <v:shape id="_x0000_i9479" type="#_x0000_t75" style="width:138.75pt;height:18.75pt" o:ole="">
            <v:imagedata r:id="rId1696" o:title=""/>
          </v:shape>
          <o:OLEObject Type="Embed" ProgID="Equation.DSMT4" ShapeID="_x0000_i9479" DrawAspect="Content" ObjectID="_1689142974" r:id="rId1715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có 4 nghiệm phân biệt.</w:t>
      </w:r>
    </w:p>
    <w:p w14:paraId="49E32CFC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10"/>
          <w:sz w:val="24"/>
          <w:szCs w:val="24"/>
        </w:rPr>
        <w:object w:dxaOrig="2880" w:dyaOrig="360" w14:anchorId="5FF62CF3">
          <v:shape id="_x0000_i9480" type="#_x0000_t75" style="width:2in;height:18.75pt" o:ole="">
            <v:imagedata r:id="rId1716" o:title=""/>
          </v:shape>
          <o:OLEObject Type="Embed" ProgID="Equation.DSMT4" ShapeID="_x0000_i9480" DrawAspect="Content" ObjectID="_1689142975" r:id="rId171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2 nghiệm dương phân biệt.</w:t>
      </w:r>
    </w:p>
    <w:p w14:paraId="2B419FFB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position w:val="-64"/>
          <w:sz w:val="24"/>
          <w:szCs w:val="24"/>
        </w:rPr>
        <w:object w:dxaOrig="1082" w:dyaOrig="1400" w14:anchorId="02275F4A">
          <v:shape id="_x0000_i9481" type="#_x0000_t75" style="width:53.25pt;height:69pt" o:ole="">
            <v:imagedata r:id="rId1718" o:title=""/>
          </v:shape>
          <o:OLEObject Type="Embed" ProgID="Equation.DSMT4" ShapeID="_x0000_i9481" DrawAspect="Content" ObjectID="_1689142976" r:id="rId1719"/>
        </w:object>
      </w:r>
    </w:p>
    <w:p w14:paraId="0FA33142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2758F1">
        <w:rPr>
          <w:rFonts w:ascii="Chu Van An" w:hAnsi="Chu Van An" w:cs="Chu Van An"/>
          <w:position w:val="-52"/>
          <w:sz w:val="24"/>
          <w:szCs w:val="24"/>
        </w:rPr>
        <w:object w:dxaOrig="3000" w:dyaOrig="1160" w14:anchorId="3B7F5AC5">
          <v:shape id="_x0000_i9482" type="#_x0000_t75" style="width:149.25pt;height:57.75pt" o:ole="">
            <v:imagedata r:id="rId1720" o:title=""/>
          </v:shape>
          <o:OLEObject Type="Embed" ProgID="Equation.DSMT4" ShapeID="_x0000_i9482" DrawAspect="Content" ObjectID="_1689142977" r:id="rId1721"/>
        </w:object>
      </w:r>
    </w:p>
    <w:p w14:paraId="02A578FD" w14:textId="77777777" w:rsidR="00E45CE0" w:rsidRPr="002758F1" w:rsidRDefault="00E45CE0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12: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Phương trình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635" w:dyaOrig="300" w14:anchorId="1FCA1CF3">
          <v:shape id="_x0000_i9483" type="#_x0000_t75" style="width:82.5pt;height:14.25pt" o:ole="">
            <v:imagedata r:id="rId1722" o:title=""/>
          </v:shape>
          <o:OLEObject Type="Embed" ProgID="Equation.DSMT4" ShapeID="_x0000_i9483" DrawAspect="Content" ObjectID="_1689142978" r:id="rId1723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tập nghiệm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630" w:dyaOrig="285" w14:anchorId="27C5578B">
          <v:shape id="_x0000_i9484" type="#_x0000_t75" style="width:32.25pt;height:14.25pt" o:ole="">
            <v:imagedata r:id="rId1724" o:title=""/>
          </v:shape>
          <o:OLEObject Type="Embed" ProgID="Equation.DSMT4" ShapeID="_x0000_i9484" DrawAspect="Content" ObjectID="_1689142979" r:id="rId1725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khi và chỉ khi:</w:t>
      </w:r>
    </w:p>
    <w:p w14:paraId="211F2461" w14:textId="77777777" w:rsidR="00E45CE0" w:rsidRPr="002758F1" w:rsidRDefault="00E45CE0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735" w:dyaOrig="255" w14:anchorId="58BC2AFD">
          <v:shape id="_x0000_i9485" type="#_x0000_t75" style="width:37.5pt;height:12.75pt" o:ole="">
            <v:imagedata r:id="rId1726" o:title=""/>
          </v:shape>
          <o:OLEObject Type="Embed" ProgID="Equation.DSMT4" ShapeID="_x0000_i9485" DrawAspect="Content" ObjectID="_1689142980" r:id="rId1727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735" w:dyaOrig="255" w14:anchorId="45CA0E4A">
          <v:shape id="_x0000_i9486" type="#_x0000_t75" style="width:37.5pt;height:12.75pt" o:ole="">
            <v:imagedata r:id="rId1728" o:title=""/>
          </v:shape>
          <o:OLEObject Type="Embed" ProgID="Equation.DSMT4" ShapeID="_x0000_i9486" DrawAspect="Content" ObjectID="_1689142981" r:id="rId1729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735" w:dyaOrig="255" w14:anchorId="739319AD">
          <v:shape id="_x0000_i9487" type="#_x0000_t75" style="width:37.5pt;height:12.75pt" o:ole="">
            <v:imagedata r:id="rId1730" o:title=""/>
          </v:shape>
          <o:OLEObject Type="Embed" ProgID="Equation.DSMT4" ShapeID="_x0000_i9487" DrawAspect="Content" ObjectID="_1689142982" r:id="rId1731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555" w:dyaOrig="285" w14:anchorId="6D4CF828">
          <v:shape id="_x0000_i9488" type="#_x0000_t75" style="width:27pt;height:14.25pt" o:ole="">
            <v:imagedata r:id="rId1732" o:title=""/>
          </v:shape>
          <o:OLEObject Type="Embed" ProgID="Equation.DSMT4" ShapeID="_x0000_i9488" DrawAspect="Content" ObjectID="_1689142983" r:id="rId1733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2C365FF" w14:textId="77777777" w:rsidR="00E45CE0" w:rsidRPr="002758F1" w:rsidRDefault="00E45CE0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D2CC06D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18DEF8CE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noProof/>
          <w:sz w:val="24"/>
          <w:szCs w:val="24"/>
        </w:rPr>
      </w:pPr>
      <w:r w:rsidRPr="002758F1">
        <w:rPr>
          <w:rFonts w:ascii="Chu Van An" w:hAnsi="Chu Van An" w:cs="Chu Van An"/>
          <w:noProof/>
          <w:sz w:val="24"/>
          <w:szCs w:val="24"/>
        </w:rPr>
        <w:t xml:space="preserve">Phương trình đã cho tương đương với phương trình </w:t>
      </w:r>
      <w:r w:rsidRPr="002758F1">
        <w:rPr>
          <w:rFonts w:ascii="Chu Van An" w:hAnsi="Chu Van An" w:cs="Chu Van An"/>
          <w:position w:val="-10"/>
          <w:sz w:val="24"/>
          <w:szCs w:val="24"/>
        </w:rPr>
        <w:object w:dxaOrig="1875" w:dyaOrig="360" w14:anchorId="3CD90F8A">
          <v:shape id="_x0000_i9489" type="#_x0000_t75" style="width:93.75pt;height:18.75pt" o:ole="">
            <v:imagedata r:id="rId1734" o:title=""/>
          </v:shape>
          <o:OLEObject Type="Embed" ProgID="Equation.DSMT4" ShapeID="_x0000_i9489" DrawAspect="Content" ObjectID="_1689142984" r:id="rId1735"/>
        </w:object>
      </w:r>
    </w:p>
    <w:p w14:paraId="3CFBBD32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noProof/>
          <w:sz w:val="24"/>
          <w:szCs w:val="24"/>
        </w:rPr>
      </w:pPr>
      <w:r w:rsidRPr="002758F1">
        <w:rPr>
          <w:rFonts w:ascii="Cambria Math" w:hAnsi="Cambria Math" w:cs="Cambria Math"/>
          <w:noProof/>
          <w:sz w:val="24"/>
          <w:szCs w:val="24"/>
        </w:rPr>
        <w:t>⇒</w:t>
      </w:r>
      <w:r w:rsidRPr="002758F1">
        <w:rPr>
          <w:rFonts w:ascii="Chu Van An" w:hAnsi="Chu Van An" w:cs="Chu Van An"/>
          <w:noProof/>
          <w:sz w:val="24"/>
          <w:szCs w:val="24"/>
        </w:rPr>
        <w:t xml:space="preserve"> phương trình có </w:t>
      </w:r>
      <w:r w:rsidRPr="002758F1">
        <w:rPr>
          <w:rFonts w:ascii="Chu Van An" w:hAnsi="Chu Van An" w:cs="Chu Van An"/>
          <w:sz w:val="24"/>
          <w:szCs w:val="24"/>
        </w:rPr>
        <w:t xml:space="preserve">tập nghiệm </w:t>
      </w:r>
      <w:r w:rsidRPr="002758F1">
        <w:rPr>
          <w:rFonts w:ascii="Chu Van An" w:hAnsi="Chu Van An" w:cs="Chu Van An"/>
          <w:position w:val="-32"/>
          <w:sz w:val="24"/>
          <w:szCs w:val="24"/>
        </w:rPr>
        <w:object w:dxaOrig="2895" w:dyaOrig="750" w14:anchorId="6E360875">
          <v:shape id="_x0000_i9490" type="#_x0000_t75" style="width:145.5pt;height:37.5pt" o:ole="">
            <v:imagedata r:id="rId1736" o:title=""/>
          </v:shape>
          <o:OLEObject Type="Embed" ProgID="Equation.DSMT4" ShapeID="_x0000_i9490" DrawAspect="Content" ObjectID="_1689142985" r:id="rId1737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</w:t>
      </w:r>
      <w:r w:rsidRPr="002758F1">
        <w:rPr>
          <w:rFonts w:ascii="Cambria Math" w:hAnsi="Cambria Math" w:cs="Cambria Math"/>
          <w:sz w:val="24"/>
          <w:szCs w:val="24"/>
        </w:rPr>
        <w:t>⇒</w:t>
      </w:r>
      <w:r w:rsidRPr="002758F1">
        <w:rPr>
          <w:rFonts w:ascii="Chu Van An" w:hAnsi="Chu Van An" w:cs="Chu Van An"/>
          <w:sz w:val="24"/>
          <w:szCs w:val="24"/>
        </w:rPr>
        <w:t xml:space="preserve"> Chọn D</w:t>
      </w:r>
    </w:p>
    <w:p w14:paraId="2095F025" w14:textId="77777777" w:rsidR="00E45CE0" w:rsidRPr="002758F1" w:rsidRDefault="00E45CE0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13: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Với m bằng bao nhiêu phương trình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395" w:dyaOrig="285" w14:anchorId="29EF5CDA">
          <v:shape id="_x0000_i9491" type="#_x0000_t75" style="width:69pt;height:14.25pt" o:ole="">
            <v:imagedata r:id="rId1738" o:title=""/>
          </v:shape>
          <o:OLEObject Type="Embed" ProgID="Equation.DSMT4" ShapeID="_x0000_i9491" DrawAspect="Content" ObjectID="_1689142986" r:id="rId1739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vô nghiệm?</w:t>
      </w:r>
    </w:p>
    <w:p w14:paraId="332A9222" w14:textId="77777777" w:rsidR="00E45CE0" w:rsidRPr="002758F1" w:rsidRDefault="00E45CE0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</w:rPr>
        <w:object w:dxaOrig="600" w:dyaOrig="270" w14:anchorId="5EC9E3D8">
          <v:shape id="_x0000_i9492" type="#_x0000_t75" style="width:30.75pt;height:12.75pt" o:ole="">
            <v:imagedata r:id="rId1740" o:title=""/>
          </v:shape>
          <o:OLEObject Type="Embed" ProgID="Equation.DSMT4" ShapeID="_x0000_i9492" DrawAspect="Content" ObjectID="_1689142987" r:id="rId1741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 xml:space="preserve">và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</w:rPr>
        <w:object w:dxaOrig="540" w:dyaOrig="285" w14:anchorId="0236CEB5">
          <v:shape id="_x0000_i9493" type="#_x0000_t75" style="width:27pt;height:14.25pt" o:ole="">
            <v:imagedata r:id="rId1742" o:title=""/>
          </v:shape>
          <o:OLEObject Type="Embed" ProgID="Equation.DSMT4" ShapeID="_x0000_i9493" DrawAspect="Content" ObjectID="_1689142988" r:id="rId1743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</w:rPr>
        <w:object w:dxaOrig="555" w:dyaOrig="270" w14:anchorId="0BA4A530">
          <v:shape id="_x0000_i9494" type="#_x0000_t75" style="width:27pt;height:12.75pt" o:ole="">
            <v:imagedata r:id="rId1744" o:title=""/>
          </v:shape>
          <o:OLEObject Type="Embed" ProgID="Equation.DSMT4" ShapeID="_x0000_i9494" DrawAspect="Content" ObjectID="_1689142989" r:id="rId1745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</w:rPr>
        <w:object w:dxaOrig="600" w:dyaOrig="270" w14:anchorId="4661D517">
          <v:shape id="_x0000_i9495" type="#_x0000_t75" style="width:30.75pt;height:12.75pt" o:ole="">
            <v:imagedata r:id="rId1746" o:title=""/>
          </v:shape>
          <o:OLEObject Type="Embed" ProgID="Equation.DSMT4" ShapeID="_x0000_i9495" DrawAspect="Content" ObjectID="_1689142990" r:id="rId1747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2758F1">
        <w:rPr>
          <w:rFonts w:ascii="Chu Van An" w:hAnsi="Chu Van An" w:cs="Chu Van An"/>
          <w:color w:val="000000"/>
          <w:position w:val="-6"/>
          <w:sz w:val="24"/>
          <w:szCs w:val="24"/>
        </w:rPr>
        <w:object w:dxaOrig="690" w:dyaOrig="270" w14:anchorId="3238BC19">
          <v:shape id="_x0000_i9496" type="#_x0000_t75" style="width:34.5pt;height:12.75pt" o:ole="">
            <v:imagedata r:id="rId1748" o:title=""/>
          </v:shape>
          <o:OLEObject Type="Embed" ProgID="Equation.DSMT4" ShapeID="_x0000_i9496" DrawAspect="Content" ObjectID="_1689142991" r:id="rId1749"/>
        </w:object>
      </w:r>
      <w:r w:rsidRPr="002758F1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3350244" w14:textId="77777777" w:rsidR="00E45CE0" w:rsidRPr="002758F1" w:rsidRDefault="00E45CE0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3A48B00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Chọn C</w:t>
      </w:r>
    </w:p>
    <w:p w14:paraId="7A753D7D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Để phương trình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395" w:dyaOrig="285" w14:anchorId="4594D317">
          <v:shape id="_x0000_i9497" type="#_x0000_t75" style="width:69pt;height:14.25pt" o:ole="">
            <v:imagedata r:id="rId1738" o:title=""/>
          </v:shape>
          <o:OLEObject Type="Embed" ProgID="Equation.DSMT4" ShapeID="_x0000_i9497" DrawAspect="Content" ObjectID="_1689142992" r:id="rId1750"/>
        </w:object>
      </w:r>
      <w:r w:rsidRPr="002758F1">
        <w:rPr>
          <w:rFonts w:ascii="Chu Van An" w:hAnsi="Chu Van An" w:cs="Chu Van An"/>
          <w:sz w:val="24"/>
          <w:szCs w:val="24"/>
        </w:rPr>
        <w:t xml:space="preserve">vô nghiệm: </w:t>
      </w:r>
      <w:r w:rsidRPr="002758F1">
        <w:rPr>
          <w:rFonts w:ascii="Chu Van An" w:hAnsi="Chu Van An" w:cs="Chu Van An"/>
          <w:position w:val="-30"/>
          <w:sz w:val="24"/>
          <w:szCs w:val="24"/>
        </w:rPr>
        <w:object w:dxaOrig="3480" w:dyaOrig="735" w14:anchorId="7972E22F">
          <v:shape id="_x0000_i9498" type="#_x0000_t75" style="width:174pt;height:37.5pt" o:ole="">
            <v:imagedata r:id="rId1751" o:title=""/>
          </v:shape>
          <o:OLEObject Type="Embed" ProgID="Equation.DSMT4" ShapeID="_x0000_i9498" DrawAspect="Content" ObjectID="_1689142993" r:id="rId1752"/>
        </w:object>
      </w:r>
    </w:p>
    <w:p w14:paraId="7EC4E7FB" w14:textId="77777777" w:rsidR="00E45CE0" w:rsidRPr="002758F1" w:rsidRDefault="00E45CE0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Câu 14: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sz w:val="24"/>
          <w:szCs w:val="24"/>
          <w:lang w:val="nl-NL"/>
        </w:rPr>
        <w:t xml:space="preserve">Phương trình </w:t>
      </w:r>
      <w:r w:rsidRPr="002758F1">
        <w:rPr>
          <w:rFonts w:ascii="Chu Van An" w:eastAsia="Times New Roman" w:hAnsi="Chu Van An" w:cs="Chu Van An"/>
          <w:position w:val="-10"/>
          <w:sz w:val="24"/>
          <w:szCs w:val="24"/>
        </w:rPr>
        <w:object w:dxaOrig="2625" w:dyaOrig="360" w14:anchorId="475C1431">
          <v:shape id="_x0000_i9499" type="#_x0000_t75" style="width:131.25pt;height:18.75pt" o:ole="">
            <v:imagedata r:id="rId1753" o:title=""/>
          </v:shape>
          <o:OLEObject Type="Embed" ProgID="Equation.DSMT4" ShapeID="_x0000_i9499" DrawAspect="Content" ObjectID="_1689142994" r:id="rId1754"/>
        </w:object>
      </w:r>
      <w:r w:rsidRPr="002758F1">
        <w:rPr>
          <w:rFonts w:ascii="Chu Van An" w:hAnsi="Chu Van An" w:cs="Chu Van An"/>
          <w:sz w:val="24"/>
          <w:szCs w:val="24"/>
          <w:lang w:val="nl-NL"/>
        </w:rPr>
        <w:t xml:space="preserve"> vô nghiệm khi:</w:t>
      </w:r>
    </w:p>
    <w:p w14:paraId="630486E3" w14:textId="77777777" w:rsidR="00E45CE0" w:rsidRPr="002758F1" w:rsidRDefault="00E45CE0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lastRenderedPageBreak/>
        <w:t xml:space="preserve">A. </w:t>
      </w:r>
      <w:r w:rsidRPr="002758F1">
        <w:rPr>
          <w:rFonts w:ascii="Chu Van An" w:eastAsia="Times New Roman" w:hAnsi="Chu Van An" w:cs="Chu Van An"/>
          <w:position w:val="-24"/>
          <w:sz w:val="24"/>
          <w:szCs w:val="24"/>
        </w:rPr>
        <w:object w:dxaOrig="765" w:dyaOrig="615" w14:anchorId="327F8407">
          <v:shape id="_x0000_i9500" type="#_x0000_t75" style="width:39pt;height:30.75pt" o:ole="">
            <v:imagedata r:id="rId1755" o:title=""/>
          </v:shape>
          <o:OLEObject Type="Embed" ProgID="Equation.DSMT4" ShapeID="_x0000_i9500" DrawAspect="Content" ObjectID="_1689142995" r:id="rId1756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758F1">
        <w:rPr>
          <w:rFonts w:ascii="Chu Van An" w:hAnsi="Chu Van An" w:cs="Chu Van An"/>
          <w:sz w:val="24"/>
          <w:szCs w:val="24"/>
          <w:lang w:val="vi-VN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2758F1">
        <w:rPr>
          <w:rFonts w:ascii="Chu Van An" w:eastAsia="Times New Roman" w:hAnsi="Chu Van An" w:cs="Chu Van An"/>
          <w:position w:val="-24"/>
          <w:sz w:val="24"/>
          <w:szCs w:val="24"/>
        </w:rPr>
        <w:object w:dxaOrig="915" w:dyaOrig="615" w14:anchorId="60F8CD6B">
          <v:shape id="_x0000_i9501" type="#_x0000_t75" style="width:46.5pt;height:30.75pt" o:ole="">
            <v:imagedata r:id="rId1757" o:title=""/>
          </v:shape>
          <o:OLEObject Type="Embed" ProgID="Equation.DSMT4" ShapeID="_x0000_i9501" DrawAspect="Content" ObjectID="_1689142996" r:id="rId1758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43ED69A6">
          <v:shape id="_x0000_i9502" type="#_x0000_t75" style="width:30.75pt;height:14.25pt" o:ole="">
            <v:imagedata r:id="rId1759" o:title=""/>
          </v:shape>
          <o:OLEObject Type="Embed" ProgID="Equation.DSMT4" ShapeID="_x0000_i9502" DrawAspect="Content" ObjectID="_1689142997" r:id="rId1760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2758F1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05FACEBD">
          <v:shape id="_x0000_i9503" type="#_x0000_t75" style="width:30.75pt;height:14.25pt" o:ole="">
            <v:imagedata r:id="rId1761" o:title=""/>
          </v:shape>
          <o:OLEObject Type="Embed" ProgID="Equation.DSMT4" ShapeID="_x0000_i9503" DrawAspect="Content" ObjectID="_1689142998" r:id="rId1762"/>
        </w:object>
      </w:r>
      <w:r w:rsidRPr="002758F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3FB7924C" w14:textId="77777777" w:rsidR="00E45CE0" w:rsidRPr="002758F1" w:rsidRDefault="00E45CE0" w:rsidP="002758F1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007453AA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B</w:t>
      </w:r>
    </w:p>
    <w:p w14:paraId="09BA635F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noProof/>
          <w:sz w:val="24"/>
          <w:szCs w:val="24"/>
          <w:lang w:val="vi-VN" w:eastAsia="vi-VN"/>
        </w:rPr>
      </w:pPr>
      <w:r w:rsidRPr="002758F1">
        <w:rPr>
          <w:rFonts w:ascii="Chu Van An" w:hAnsi="Chu Van An" w:cs="Chu Van An"/>
          <w:noProof/>
          <w:sz w:val="24"/>
          <w:szCs w:val="24"/>
          <w:lang w:val="vi-VN" w:eastAsia="vi-VN"/>
        </w:rPr>
        <w:t xml:space="preserve">Xét trường hợp </w:t>
      </w:r>
      <w:r w:rsidRPr="002758F1">
        <w:rPr>
          <w:rFonts w:ascii="Chu Van An" w:hAnsi="Chu Van An" w:cs="Chu Van An"/>
          <w:noProof/>
          <w:position w:val="-6"/>
          <w:sz w:val="24"/>
          <w:szCs w:val="24"/>
          <w:lang w:val="fr-FR" w:eastAsia="vi-VN"/>
        </w:rPr>
        <w:object w:dxaOrig="600" w:dyaOrig="270" w14:anchorId="01D9DC71">
          <v:shape id="_x0000_i9504" type="#_x0000_t75" style="width:30.75pt;height:12.75pt" o:ole="">
            <v:imagedata r:id="rId1763" o:title=""/>
          </v:shape>
          <o:OLEObject Type="Embed" ProgID="Equation.DSMT4" ShapeID="_x0000_i9504" DrawAspect="Content" ObjectID="_1689142999" r:id="rId1764"/>
        </w:object>
      </w:r>
      <w:r w:rsidRPr="002758F1">
        <w:rPr>
          <w:rFonts w:ascii="Chu Van An" w:hAnsi="Chu Van An" w:cs="Chu Van An"/>
          <w:noProof/>
          <w:sz w:val="24"/>
          <w:szCs w:val="24"/>
          <w:lang w:val="vi-VN" w:eastAsia="vi-VN"/>
        </w:rPr>
        <w:t xml:space="preserve">. Khi đó PT đã cho có dạng </w:t>
      </w:r>
      <w:r w:rsidRPr="002758F1">
        <w:rPr>
          <w:rFonts w:ascii="Chu Van An" w:hAnsi="Chu Van An" w:cs="Chu Van An"/>
          <w:noProof/>
          <w:position w:val="-24"/>
          <w:sz w:val="24"/>
          <w:szCs w:val="24"/>
          <w:lang w:val="fr-FR" w:eastAsia="vi-VN"/>
        </w:rPr>
        <w:object w:dxaOrig="2175" w:dyaOrig="645" w14:anchorId="1DEA7BDF">
          <v:shape id="_x0000_i9505" type="#_x0000_t75" style="width:109.5pt;height:32.25pt" o:ole="">
            <v:imagedata r:id="rId1765" o:title=""/>
          </v:shape>
          <o:OLEObject Type="Embed" ProgID="Equation.DSMT4" ShapeID="_x0000_i9505" DrawAspect="Content" ObjectID="_1689143000" r:id="rId1766"/>
        </w:object>
      </w:r>
      <w:r w:rsidRPr="002758F1">
        <w:rPr>
          <w:rFonts w:ascii="Chu Van An" w:hAnsi="Chu Van An" w:cs="Chu Van An"/>
          <w:noProof/>
          <w:sz w:val="24"/>
          <w:szCs w:val="24"/>
          <w:lang w:val="vi-VN" w:eastAsia="vi-VN"/>
        </w:rPr>
        <w:t>.</w:t>
      </w:r>
    </w:p>
    <w:p w14:paraId="4E82F958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noProof/>
          <w:sz w:val="24"/>
          <w:szCs w:val="24"/>
          <w:lang w:val="vi-VN" w:eastAsia="vi-VN"/>
        </w:rPr>
      </w:pPr>
      <w:r w:rsidRPr="002758F1">
        <w:rPr>
          <w:rFonts w:ascii="Chu Van An" w:hAnsi="Chu Van An" w:cs="Chu Van An"/>
          <w:noProof/>
          <w:sz w:val="24"/>
          <w:szCs w:val="24"/>
          <w:lang w:val="vi-VN" w:eastAsia="vi-VN"/>
        </w:rPr>
        <w:t xml:space="preserve">Xét trường hợp </w:t>
      </w:r>
      <w:r w:rsidRPr="002758F1">
        <w:rPr>
          <w:rFonts w:ascii="Chu Van An" w:hAnsi="Chu Van An" w:cs="Chu Van An"/>
          <w:noProof/>
          <w:position w:val="-6"/>
          <w:sz w:val="24"/>
          <w:szCs w:val="24"/>
          <w:lang w:val="fr-FR" w:eastAsia="vi-VN"/>
        </w:rPr>
        <w:object w:dxaOrig="645" w:dyaOrig="270" w14:anchorId="479EE2EB">
          <v:shape id="_x0000_i9506" type="#_x0000_t75" style="width:32.25pt;height:12.75pt" o:ole="">
            <v:imagedata r:id="rId1767" o:title=""/>
          </v:shape>
          <o:OLEObject Type="Embed" ProgID="Equation.DSMT4" ShapeID="_x0000_i9506" DrawAspect="Content" ObjectID="_1689143001" r:id="rId1768"/>
        </w:object>
      </w:r>
      <w:r w:rsidRPr="002758F1">
        <w:rPr>
          <w:rFonts w:ascii="Chu Van An" w:hAnsi="Chu Van An" w:cs="Chu Van An"/>
          <w:noProof/>
          <w:sz w:val="24"/>
          <w:szCs w:val="24"/>
          <w:lang w:val="vi-VN" w:eastAsia="vi-VN"/>
        </w:rPr>
        <w:t> :</w:t>
      </w:r>
    </w:p>
    <w:p w14:paraId="11A49567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noProof/>
          <w:sz w:val="24"/>
          <w:szCs w:val="24"/>
          <w:lang w:val="vi-VN" w:eastAsia="vi-VN"/>
        </w:rPr>
      </w:pPr>
      <w:r w:rsidRPr="002758F1">
        <w:rPr>
          <w:rFonts w:ascii="Chu Van An" w:hAnsi="Chu Van An" w:cs="Chu Van An"/>
          <w:noProof/>
          <w:sz w:val="24"/>
          <w:szCs w:val="24"/>
          <w:lang w:val="vi-VN" w:eastAsia="vi-VN"/>
        </w:rPr>
        <w:t xml:space="preserve">PT vô nghiệm </w:t>
      </w:r>
      <w:r w:rsidRPr="002758F1">
        <w:rPr>
          <w:rFonts w:ascii="Chu Van An" w:eastAsia="Times New Roman" w:hAnsi="Chu Van An" w:cs="Chu Van An"/>
          <w:position w:val="-14"/>
          <w:sz w:val="24"/>
          <w:szCs w:val="24"/>
        </w:rPr>
        <w:object w:dxaOrig="3285" w:dyaOrig="405" w14:anchorId="35743819">
          <v:shape id="_x0000_i9507" type="#_x0000_t75" style="width:164.25pt;height:20.25pt" o:ole="">
            <v:imagedata r:id="rId1769" o:title=""/>
          </v:shape>
          <o:OLEObject Type="Embed" ProgID="Equation.DSMT4" ShapeID="_x0000_i9507" DrawAspect="Content" ObjectID="_1689143002" r:id="rId1770"/>
        </w:object>
      </w:r>
      <w:r w:rsidRPr="002758F1">
        <w:rPr>
          <w:rFonts w:ascii="Chu Van An" w:eastAsia="Times New Roman" w:hAnsi="Chu Van An" w:cs="Chu Van An"/>
          <w:position w:val="-24"/>
          <w:sz w:val="24"/>
          <w:szCs w:val="24"/>
        </w:rPr>
        <w:object w:dxaOrig="2715" w:dyaOrig="645" w14:anchorId="4698F20B">
          <v:shape id="_x0000_i9508" type="#_x0000_t75" style="width:135pt;height:32.25pt" o:ole="">
            <v:imagedata r:id="rId1771" o:title=""/>
          </v:shape>
          <o:OLEObject Type="Embed" ProgID="Equation.DSMT4" ShapeID="_x0000_i9508" DrawAspect="Content" ObjectID="_1689143003" r:id="rId1772"/>
        </w:object>
      </w:r>
    </w:p>
    <w:p w14:paraId="720445EA" w14:textId="77777777" w:rsidR="00E45CE0" w:rsidRPr="002758F1" w:rsidRDefault="00E45CE0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15: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Phương trình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840" w:dyaOrig="324" w14:anchorId="748A7D77">
          <v:shape id="_x0000_i9509" type="#_x0000_t75" style="width:92.25pt;height:15.75pt" o:ole="">
            <v:imagedata r:id="rId1773" o:title=""/>
          </v:shape>
          <o:OLEObject Type="Embed" ProgID="Equation.DSMT4" ShapeID="_x0000_i9509" DrawAspect="Content" ObjectID="_1689143004" r:id="rId1774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hai nghiệm dương phân biệt khi</w:t>
      </w:r>
    </w:p>
    <w:p w14:paraId="28FB1660" w14:textId="77777777" w:rsidR="00E45CE0" w:rsidRPr="002758F1" w:rsidRDefault="00E45CE0" w:rsidP="002758F1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040" w:dyaOrig="270" w14:anchorId="7FFC2687">
          <v:shape id="_x0000_i9510" type="#_x0000_t75" style="width:51.75pt;height:12.75pt" o:ole="">
            <v:imagedata r:id="rId1775" o:title=""/>
          </v:shape>
          <o:OLEObject Type="Embed" ProgID="Equation.DSMT4" ShapeID="_x0000_i9510" DrawAspect="Content" ObjectID="_1689143005" r:id="rId1776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040" w:dyaOrig="280" w14:anchorId="075F0341">
          <v:shape id="_x0000_i9511" type="#_x0000_t75" style="width:51.75pt;height:14.25pt" o:ole="" fillcolor="yellow">
            <v:imagedata r:id="rId1777" o:title=""/>
          </v:shape>
          <o:OLEObject Type="Embed" ProgID="Equation.DSMT4" ShapeID="_x0000_i9511" DrawAspect="Content" ObjectID="_1689143006" r:id="rId177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040" w:dyaOrig="283" w14:anchorId="630C91FA">
          <v:shape id="_x0000_i9512" type="#_x0000_t75" style="width:51.75pt;height:14.25pt" o:ole="">
            <v:imagedata r:id="rId1779" o:title=""/>
          </v:shape>
          <o:OLEObject Type="Embed" ProgID="Equation.DSMT4" ShapeID="_x0000_i9512" DrawAspect="Content" ObjectID="_1689143007" r:id="rId1780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1040" w:dyaOrig="283" w14:anchorId="74491AF4">
          <v:shape id="_x0000_i9513" type="#_x0000_t75" style="width:51.75pt;height:14.25pt" o:ole="">
            <v:imagedata r:id="rId1781" o:title=""/>
          </v:shape>
          <o:OLEObject Type="Embed" ProgID="Equation.DSMT4" ShapeID="_x0000_i9513" DrawAspect="Content" ObjectID="_1689143008" r:id="rId1782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439617CC" w14:textId="77777777" w:rsidR="00E45CE0" w:rsidRPr="002758F1" w:rsidRDefault="00E45CE0" w:rsidP="002758F1">
      <w:pPr>
        <w:spacing w:before="120" w:line="240" w:lineRule="auto"/>
        <w:ind w:left="992"/>
        <w:jc w:val="center"/>
        <w:rPr>
          <w:rFonts w:ascii="Chu Van An" w:hAnsi="Chu Van An" w:cs="Chu Van An"/>
          <w:sz w:val="24"/>
          <w:szCs w:val="24"/>
          <w:lang w:val="pt-BR"/>
        </w:rPr>
      </w:pPr>
      <w:r w:rsidRPr="002758F1">
        <w:rPr>
          <w:rFonts w:ascii="Chu Van An" w:hAnsi="Chu Van An" w:cs="Chu Van An"/>
          <w:b/>
          <w:sz w:val="24"/>
          <w:szCs w:val="24"/>
        </w:rPr>
        <w:t>Lờ</w:t>
      </w:r>
      <w:r w:rsidRPr="002758F1">
        <w:rPr>
          <w:rFonts w:ascii="Chu Van An" w:hAnsi="Chu Van An" w:cs="Chu Van An"/>
          <w:b/>
          <w:sz w:val="24"/>
          <w:szCs w:val="24"/>
          <w:lang w:val="pt-BR"/>
        </w:rPr>
        <w:t>i giải</w:t>
      </w:r>
    </w:p>
    <w:p w14:paraId="701BCC6A" w14:textId="77777777" w:rsidR="00E45CE0" w:rsidRPr="002758F1" w:rsidRDefault="00E45CE0" w:rsidP="002758F1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pt-BR"/>
        </w:rPr>
      </w:pPr>
      <w:r w:rsidRPr="002758F1">
        <w:rPr>
          <w:rFonts w:ascii="Chu Van An" w:eastAsia="Calibri" w:hAnsi="Chu Van An" w:cs="Chu Van An"/>
          <w:b/>
          <w:color w:val="0000CC"/>
          <w:sz w:val="24"/>
          <w:szCs w:val="24"/>
          <w:lang w:val="pt-BR"/>
        </w:rPr>
        <w:t>Chọn</w:t>
      </w:r>
      <w:r w:rsidRPr="002758F1">
        <w:rPr>
          <w:rFonts w:ascii="Chu Van An" w:eastAsia="Calibri" w:hAnsi="Chu Van An" w:cs="Chu Van An"/>
          <w:b/>
          <w:sz w:val="24"/>
          <w:szCs w:val="24"/>
          <w:lang w:val="pt-BR"/>
        </w:rPr>
        <w:tab/>
      </w:r>
      <w:r w:rsidRPr="002758F1">
        <w:rPr>
          <w:rFonts w:ascii="Chu Van An" w:eastAsia="Calibri" w:hAnsi="Chu Van An" w:cs="Chu Van An"/>
          <w:b/>
          <w:color w:val="0000FF"/>
          <w:sz w:val="24"/>
          <w:szCs w:val="24"/>
          <w:lang w:val="pt-BR"/>
        </w:rPr>
        <w:t>A.</w:t>
      </w:r>
    </w:p>
    <w:p w14:paraId="757E0081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2758F1">
        <w:rPr>
          <w:rFonts w:ascii="Chu Van An" w:hAnsi="Chu Van An" w:cs="Chu Van An"/>
          <w:sz w:val="24"/>
          <w:szCs w:val="24"/>
          <w:lang w:val="pt-BR"/>
        </w:rPr>
        <w:t>ĐK: phương trình có hai nghiệm dương phân biệt là:</w:t>
      </w:r>
    </w:p>
    <w:p w14:paraId="7DE65AC2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2758F1">
        <w:rPr>
          <w:rFonts w:ascii="Chu Van An" w:hAnsi="Chu Van An" w:cs="Chu Van An"/>
          <w:position w:val="-90"/>
          <w:sz w:val="24"/>
          <w:szCs w:val="24"/>
        </w:rPr>
        <w:object w:dxaOrig="6060" w:dyaOrig="1891" w14:anchorId="339BFB80">
          <v:shape id="_x0000_i9514" type="#_x0000_t75" style="width:302.25pt;height:95.25pt" o:ole="">
            <v:imagedata r:id="rId1783" o:title=""/>
          </v:shape>
          <o:OLEObject Type="Embed" ProgID="Equation.DSMT4" ShapeID="_x0000_i9514" DrawAspect="Content" ObjectID="_1689143009" r:id="rId1784"/>
        </w:object>
      </w:r>
    </w:p>
    <w:p w14:paraId="0934B519" w14:textId="77777777" w:rsidR="00E45CE0" w:rsidRPr="002758F1" w:rsidRDefault="00E45CE0" w:rsidP="002758F1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758F1">
        <w:rPr>
          <w:rFonts w:ascii="Chu Van An" w:hAnsi="Chu Van An" w:cs="Chu Van An"/>
          <w:sz w:val="24"/>
          <w:szCs w:val="24"/>
          <w:lang w:val="fr-FR"/>
        </w:rPr>
        <w:t>Vậy đáp án là</w:t>
      </w:r>
      <w:r w:rsidRPr="002758F1">
        <w:rPr>
          <w:rFonts w:ascii="Chu Van An" w:hAnsi="Chu Van An" w:cs="Chu Van An"/>
          <w:sz w:val="24"/>
          <w:szCs w:val="24"/>
          <w:lang w:val="fr-FR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  <w:lang w:val="fr-FR"/>
        </w:rPr>
        <w:t>A.</w:t>
      </w:r>
    </w:p>
    <w:p w14:paraId="461433DC" w14:textId="77777777" w:rsidR="00E45CE0" w:rsidRPr="002758F1" w:rsidRDefault="00E45CE0" w:rsidP="002758F1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Câu 16: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758F1">
        <w:rPr>
          <w:rFonts w:ascii="Chu Van An" w:hAnsi="Chu Van An" w:cs="Chu Van An"/>
          <w:sz w:val="24"/>
          <w:szCs w:val="24"/>
        </w:rPr>
        <w:t xml:space="preserve">Phương trình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600" w:dyaOrig="320" w14:anchorId="020C36E5">
          <v:shape id="_x0000_i9515" type="#_x0000_t75" style="width:129.75pt;height:15.75pt" o:ole="">
            <v:imagedata r:id="rId1785" o:title=""/>
          </v:shape>
          <o:OLEObject Type="Embed" ProgID="Equation.DSMT4" ShapeID="_x0000_i9515" DrawAspect="Content" ObjectID="_1689143010" r:id="rId1786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hai nghiệm trái dấu khi</w:t>
      </w:r>
    </w:p>
    <w:p w14:paraId="1016461B" w14:textId="77777777" w:rsidR="00E45CE0" w:rsidRPr="002758F1" w:rsidRDefault="00E45CE0" w:rsidP="002758F1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940" w:dyaOrig="400" w14:anchorId="29A2970E">
          <v:shape id="_x0000_i9516" type="#_x0000_t75" style="width:47.25pt;height:20.25pt" o:ole="">
            <v:imagedata r:id="rId1787" o:title=""/>
          </v:shape>
          <o:OLEObject Type="Embed" ProgID="Equation.DSMT4" ShapeID="_x0000_i9516" DrawAspect="Content" ObjectID="_1689143011" r:id="rId1788"/>
        </w:objec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758F1">
        <w:rPr>
          <w:rFonts w:ascii="Chu Van An" w:hAnsi="Chu Van An" w:cs="Chu Van An"/>
          <w:position w:val="-14"/>
          <w:sz w:val="24"/>
          <w:szCs w:val="24"/>
        </w:rPr>
        <w:object w:dxaOrig="2120" w:dyaOrig="400" w14:anchorId="5D89BFD7">
          <v:shape id="_x0000_i9517" type="#_x0000_t75" style="width:105pt;height:20.25pt" o:ole="">
            <v:imagedata r:id="rId1789" o:title=""/>
          </v:shape>
          <o:OLEObject Type="Embed" ProgID="Equation.DSMT4" ShapeID="_x0000_i9517" DrawAspect="Content" ObjectID="_1689143012" r:id="rId1790"/>
        </w:object>
      </w:r>
    </w:p>
    <w:p w14:paraId="418C42B7" w14:textId="77777777" w:rsidR="00E45CE0" w:rsidRPr="002758F1" w:rsidRDefault="00E45CE0" w:rsidP="002758F1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758F1">
        <w:rPr>
          <w:rFonts w:ascii="Chu Van An" w:hAnsi="Chu Van An" w:cs="Chu Van An"/>
          <w:position w:val="-28"/>
          <w:sz w:val="24"/>
          <w:szCs w:val="24"/>
        </w:rPr>
        <w:object w:dxaOrig="1320" w:dyaOrig="680" w14:anchorId="08917E17">
          <v:shape id="_x0000_i9518" type="#_x0000_t75" style="width:66.75pt;height:33pt" o:ole="">
            <v:imagedata r:id="rId1791" o:title=""/>
          </v:shape>
          <o:OLEObject Type="Embed" ProgID="Equation.DSMT4" ShapeID="_x0000_i9518" DrawAspect="Content" ObjectID="_1689143013" r:id="rId1792"/>
        </w:objec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758F1">
        <w:rPr>
          <w:rFonts w:ascii="Chu Van An" w:hAnsi="Chu Van An" w:cs="Chu Van An"/>
          <w:position w:val="-28"/>
          <w:sz w:val="24"/>
          <w:szCs w:val="24"/>
        </w:rPr>
        <w:object w:dxaOrig="1340" w:dyaOrig="680" w14:anchorId="509EE9CF">
          <v:shape id="_x0000_i9519" type="#_x0000_t75" style="width:66.75pt;height:33pt" o:ole="">
            <v:imagedata r:id="rId1793" o:title=""/>
          </v:shape>
          <o:OLEObject Type="Embed" ProgID="Equation.DSMT4" ShapeID="_x0000_i9519" DrawAspect="Content" ObjectID="_1689143014" r:id="rId1794"/>
        </w:object>
      </w:r>
    </w:p>
    <w:p w14:paraId="3CE83634" w14:textId="77777777" w:rsidR="00E45CE0" w:rsidRPr="002758F1" w:rsidRDefault="00E45CE0" w:rsidP="002758F1">
      <w:pPr>
        <w:spacing w:line="240" w:lineRule="auto"/>
        <w:ind w:left="992" w:hanging="992"/>
        <w:jc w:val="center"/>
        <w:rPr>
          <w:rFonts w:ascii="Chu Van An" w:hAnsi="Chu Van An" w:cs="Chu Van An"/>
          <w:b/>
          <w:sz w:val="24"/>
          <w:szCs w:val="24"/>
        </w:rPr>
      </w:pPr>
      <w:r w:rsidRPr="002758F1">
        <w:rPr>
          <w:rFonts w:ascii="Chu Van An" w:hAnsi="Chu Van An" w:cs="Chu Van An"/>
          <w:b/>
          <w:sz w:val="24"/>
          <w:szCs w:val="24"/>
        </w:rPr>
        <w:t>Lời giải</w:t>
      </w:r>
    </w:p>
    <w:p w14:paraId="33744CEC" w14:textId="77777777" w:rsidR="00E45CE0" w:rsidRPr="002758F1" w:rsidRDefault="00E45CE0" w:rsidP="002758F1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b/>
          <w:color w:val="0000FF"/>
          <w:sz w:val="24"/>
          <w:szCs w:val="24"/>
        </w:rPr>
        <w:t>Chọn</w:t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ab/>
        <w:t>A.</w:t>
      </w:r>
    </w:p>
    <w:p w14:paraId="0FB7C005" w14:textId="77777777" w:rsidR="00E45CE0" w:rsidRPr="002758F1" w:rsidRDefault="00E45CE0" w:rsidP="002758F1">
      <w:pPr>
        <w:pStyle w:val="ListParagraph"/>
        <w:spacing w:before="12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 xml:space="preserve">Pt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600" w:dyaOrig="320" w14:anchorId="7B7C7F8A">
          <v:shape id="_x0000_i9520" type="#_x0000_t75" style="width:129.75pt;height:15.75pt" o:ole="">
            <v:imagedata r:id="rId1795" o:title=""/>
          </v:shape>
          <o:OLEObject Type="Embed" ProgID="Equation.DSMT4" ShapeID="_x0000_i9520" DrawAspect="Content" ObjectID="_1689143015" r:id="rId1796"/>
        </w:object>
      </w:r>
      <w:r w:rsidRPr="002758F1">
        <w:rPr>
          <w:rFonts w:ascii="Chu Van An" w:hAnsi="Chu Van An" w:cs="Chu Van An"/>
          <w:sz w:val="24"/>
          <w:szCs w:val="24"/>
        </w:rPr>
        <w:t xml:space="preserve"> có 2 nghiệm trái dấu khi </w:t>
      </w:r>
      <w:r w:rsidRPr="002758F1">
        <w:rPr>
          <w:rFonts w:ascii="Chu Van An" w:hAnsi="Chu Van An" w:cs="Chu Van An"/>
          <w:position w:val="-6"/>
          <w:sz w:val="24"/>
          <w:szCs w:val="24"/>
        </w:rPr>
        <w:object w:dxaOrig="2740" w:dyaOrig="320" w14:anchorId="7235CD10">
          <v:shape id="_x0000_i9521" type="#_x0000_t75" style="width:136.5pt;height:15.75pt" o:ole="">
            <v:imagedata r:id="rId1797" o:title=""/>
          </v:shape>
          <o:OLEObject Type="Embed" ProgID="Equation.DSMT4" ShapeID="_x0000_i9521" DrawAspect="Content" ObjectID="_1689143016" r:id="rId1798"/>
        </w:object>
      </w:r>
      <w:r w:rsidRPr="002758F1">
        <w:rPr>
          <w:rFonts w:ascii="Chu Van An" w:hAnsi="Chu Van An" w:cs="Chu Van An"/>
          <w:sz w:val="24"/>
          <w:szCs w:val="24"/>
        </w:rPr>
        <w:t>.</w:t>
      </w:r>
    </w:p>
    <w:p w14:paraId="174E41D5" w14:textId="77777777" w:rsidR="00E45CE0" w:rsidRPr="002758F1" w:rsidRDefault="00E45CE0" w:rsidP="002758F1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758F1">
        <w:rPr>
          <w:rFonts w:ascii="Chu Van An" w:hAnsi="Chu Van An" w:cs="Chu Van An"/>
          <w:sz w:val="24"/>
          <w:szCs w:val="24"/>
        </w:rPr>
        <w:t>Nên chon đáp án</w:t>
      </w:r>
      <w:r w:rsidRPr="002758F1">
        <w:rPr>
          <w:rFonts w:ascii="Chu Van An" w:hAnsi="Chu Van An" w:cs="Chu Van An"/>
          <w:sz w:val="24"/>
          <w:szCs w:val="24"/>
        </w:rPr>
        <w:tab/>
      </w:r>
      <w:r w:rsidRPr="002758F1">
        <w:rPr>
          <w:rFonts w:ascii="Chu Van An" w:hAnsi="Chu Van An" w:cs="Chu Van An"/>
          <w:b/>
          <w:color w:val="0000FF"/>
          <w:sz w:val="24"/>
          <w:szCs w:val="24"/>
        </w:rPr>
        <w:t>A.</w:t>
      </w:r>
    </w:p>
    <w:p w14:paraId="12BECCA6" w14:textId="77777777" w:rsidR="00F96931" w:rsidRPr="002758F1" w:rsidRDefault="00F96931" w:rsidP="002758F1">
      <w:pPr>
        <w:tabs>
          <w:tab w:val="left" w:pos="360"/>
          <w:tab w:val="left" w:pos="1980"/>
          <w:tab w:val="left" w:pos="3960"/>
          <w:tab w:val="left" w:pos="5940"/>
        </w:tabs>
        <w:spacing w:line="240" w:lineRule="auto"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61293768" w14:textId="1C81E050" w:rsidR="00705B66" w:rsidRPr="002758F1" w:rsidRDefault="00705B66" w:rsidP="002758F1">
      <w:pPr>
        <w:tabs>
          <w:tab w:val="left" w:pos="360"/>
          <w:tab w:val="left" w:pos="1980"/>
          <w:tab w:val="left" w:pos="3960"/>
          <w:tab w:val="left" w:pos="5940"/>
        </w:tabs>
        <w:spacing w:line="240" w:lineRule="auto"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376EDF81" w14:textId="575E8F53" w:rsidR="00705B66" w:rsidRPr="002758F1" w:rsidRDefault="00705B66" w:rsidP="002758F1">
      <w:pPr>
        <w:tabs>
          <w:tab w:val="left" w:pos="360"/>
          <w:tab w:val="left" w:pos="1980"/>
          <w:tab w:val="left" w:pos="3960"/>
          <w:tab w:val="left" w:pos="5940"/>
        </w:tabs>
        <w:spacing w:line="240" w:lineRule="auto"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sectPr w:rsidR="00705B66" w:rsidRPr="002758F1" w:rsidSect="00CD05B3">
      <w:headerReference w:type="default" r:id="rId1799"/>
      <w:footerReference w:type="default" r:id="rId1800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93F4F8" w14:textId="77777777" w:rsidR="00C474C4" w:rsidRDefault="00C474C4" w:rsidP="0032639E">
      <w:pPr>
        <w:spacing w:after="0" w:line="240" w:lineRule="auto"/>
      </w:pPr>
      <w:r>
        <w:separator/>
      </w:r>
    </w:p>
  </w:endnote>
  <w:endnote w:type="continuationSeparator" w:id="0">
    <w:p w14:paraId="4C1EAAE9" w14:textId="77777777" w:rsidR="00C474C4" w:rsidRDefault="00C474C4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Gothic UI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 w:rsidRPr="00B97F40">
          <w:rPr>
            <w:rFonts w:ascii="Cambria Math" w:hAnsi="Cambria Math"/>
            <w:noProof/>
            <w:color w:val="0000CC"/>
            <w:sz w:val="24"/>
            <w:szCs w:val="24"/>
          </w:rPr>
          <w:t>◈</w:t>
        </w:r>
        <w:r w:rsidRPr="00B97F40">
          <w:rPr>
            <w:noProof/>
            <w:color w:val="0000CC"/>
            <w:sz w:val="24"/>
            <w:szCs w:val="24"/>
          </w:rPr>
          <w:t xml:space="preserve"> - Zalo 0774860155- chia s</w:t>
        </w:r>
        <w:r w:rsidRPr="00B97F40">
          <w:rPr>
            <w:rFonts w:ascii="Calibri" w:hAnsi="Calibri" w:cs="Calibri"/>
            <w:noProof/>
            <w:color w:val="0000CC"/>
            <w:sz w:val="24"/>
            <w:szCs w:val="24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FE1439" w14:textId="77777777" w:rsidR="00C474C4" w:rsidRDefault="00C474C4" w:rsidP="0032639E">
      <w:pPr>
        <w:spacing w:after="0" w:line="240" w:lineRule="auto"/>
      </w:pPr>
      <w:r>
        <w:separator/>
      </w:r>
    </w:p>
  </w:footnote>
  <w:footnote w:type="continuationSeparator" w:id="0">
    <w:p w14:paraId="1395F6CA" w14:textId="77777777" w:rsidR="00C474C4" w:rsidRDefault="00C474C4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80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17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24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37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8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239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48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49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50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52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253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54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59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62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495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504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505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6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1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2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3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4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5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26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127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124573056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124573057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058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3059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2124573060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81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">
              <v:group id="Group 22" o:spid="_x0000_s1182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<v:group id="Group 2" o:spid="_x0000_s1183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6FD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">
                  <v:group id="Group 27" o:spid="_x0000_s1184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Kn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JX+HvTDgCcv0LAAD//wMAUEsBAi0AFAAGAAgAAAAhANvh9svuAAAAhQEAABMAAAAAAAAA&#10;AAAAAAAAAAAAAFtDb250ZW50X1R5cGVzXS54bWxQSwECLQAUAAYACAAAACEAWvQsW78AAAAVAQAA&#10;CwAAAAAAAAAAAAAAAAAfAQAAX3JlbHMvLnJlbHNQSwECLQAUAAYACAAAACEA0WSp6cYAAADcAAAA&#10;DwAAAAAAAAAAAAAAAAAHAgAAZHJzL2Rvd25yZXYueG1sUEsFBgAAAAADAAMAtwAAAPoCAAAAAA==&#10;">
                    <v:group id="Group 29" o:spid="_x0000_s1185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    <v:shape id="Diagonal Stripe 40" o:spid="_x0000_s1186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87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" fillcolor="#9acd4c [3204]" strokecolor="#dfebf4 [664]" strokeweight="1.25pt"/>
                      <v:roundrect id="Rectangle: Rounded Corners 42" o:spid="_x0000_s1188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" fillcolor="yellow" strokecolor="#dfebf4 [664]" strokeweight="1.25pt"/>
                      <v:roundrect id="Rectangle: Rounded Corners 43" o:spid="_x0000_s1189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" fillcolor="#00c" strokecolor="#dfebf4 [664]" strokeweight="1.25pt"/>
                      <v:shape id="Star: 5 Points 44" o:spid="_x0000_s1190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91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92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93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O/R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yTiB95lwBOT8BQAA//8DAFBLAQItABQABgAIAAAAIQDb4fbL7gAAAIUBAAATAAAAAAAAAAAA&#10;AAAAAAAAAABbQ29udGVudF9UeXBlc10ueG1sUEsBAi0AFAAGAAgAAAAhAFr0LFu/AAAAFQEAAAsA&#10;AAAAAAAAAAAAAAAAHwEAAF9yZWxzLy5yZWxzUEsBAi0AFAAGAAgAAAAhABzM79HEAAAA3AAAAA8A&#10;AAAAAAAAAAAAAAAABwIAAGRycy9kb3ducmV2LnhtbFBLBQYAAAAAAwADALcAAAD4AgAAAAA=&#10;">
                      <v:roundrect id="Rectangle: Rounded Corners 38" o:spid="_x0000_s1194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" fillcolor="#00c" stroked="f" strokeweight="1.25pt"/>
                      <v:roundrect id="Rectangle: Rounded Corners 39" o:spid="_x0000_s1195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" fillcolor="#feffd5" stroked="f" strokeweight="1.25pt"/>
                    </v:group>
                    <v:roundrect id="Rectangle: Rounded Corners 35" o:spid="_x0000_s1196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" fillcolor="#eefed2" stroked="f" strokeweight="1.25pt"/>
                  </v:group>
                  <v:shape id="_x0000_s1197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gMfwwAAANs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IoXrl/gD5PofAAD//wMAUEsBAi0AFAAGAAgAAAAhANvh9svuAAAAhQEAABMAAAAAAAAAAAAA&#10;AAAAAAAAAFtDb250ZW50X1R5cGVzXS54bWxQSwECLQAUAAYACAAAACEAWvQsW78AAAAVAQAACwAA&#10;AAAAAAAAAAAAAAAfAQAAX3JlbHMvLnJlbHNQSwECLQAUAAYACAAAACEAa8oDH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98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<v:group id="Group 6" o:spid="_x0000_s1199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">
                    <v:group id="Group 8" o:spid="_x0000_s1200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DBG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Rz+H3TDgCcn0HAAD//wMAUEsBAi0AFAAGAAgAAAAhANvh9svuAAAAhQEAABMAAAAAAAAA&#10;AAAAAAAAAAAAAFtDb250ZW50X1R5cGVzXS54bWxQSwECLQAUAAYACAAAACEAWvQsW78AAAAVAQAA&#10;CwAAAAAAAAAAAAAAAAAfAQAAX3JlbHMvLnJlbHNQSwECLQAUAAYACAAAACEAL3AwRsYAAADcAAAA&#10;DwAAAAAAAAAAAAAAAAAHAgAAZHJzL2Rvd25yZXYueG1sUEsFBgAAAAADAAMAtwAAAPoCAAAAAA==&#10;">
                      <v:shape id="Diagonal Stripe 19" o:spid="_x0000_s1201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202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" fillcolor="#9acd4c [3204]" strokecolor="#dfebf4 [664]" strokeweight="1.25pt"/>
                      <v:roundrect id="Rectangle: Rounded Corners 21" o:spid="_x0000_s1203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" fillcolor="yellow" strokecolor="#dfebf4 [664]" strokeweight="1.25pt"/>
                      <v:roundrect id="Rectangle: Rounded Corners 22" o:spid="_x0000_s1204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" fillcolor="#00c" strokecolor="#dfebf4 [664]" strokeweight="1.25pt"/>
                      <v:shape id="Star: 5 Points 24" o:spid="_x0000_s1205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06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07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08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PvT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">
                      <v:roundrect id="Rectangle: Rounded Corners 17" o:spid="_x0000_s1209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" fillcolor="#00c" stroked="f" strokeweight="1.25pt"/>
                      <v:roundrect id="Rectangle: Rounded Corners 18" o:spid="_x0000_s1210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" fillcolor="#feffd5" stroked="f" strokeweight="1.25pt"/>
                    </v:group>
                    <v:roundrect id="Rectangle: Rounded Corners 16" o:spid="_x0000_s1211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" fillcolor="#ffc000" stroked="f" strokeweight="1.25pt"/>
                    <v:roundrect id="Rectangle: Rounded Corners 14" o:spid="_x0000_s1212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" fillcolor="#eefed2" stroked="f" strokeweight="1.25pt"/>
                  </v:group>
                  <v:rect id="Rectangle 7" o:spid="_x0000_s1213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14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" fillcolor="#ffc000" strokecolor="#00c" strokeweight="1.25pt"/>
                <v:roundrect id="Rectangle: Rounded Corners 5" o:spid="_x0000_s1215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16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2124573061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17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5870" type="#_x0000_t75" style="width:225pt;height:225pt" o:bullet="t">
        <v:imagedata r:id="rId1" o:title="tick-png-blue"/>
      </v:shape>
    </w:pict>
  </w:numPicBullet>
  <w:numPicBullet w:numPicBulletId="1">
    <w:pict>
      <v:shape id="_x0000_i5872" type="#_x0000_t75" style="width:768pt;height:768pt" o:bullet="t">
        <v:imagedata r:id="rId2" o:title="1024px-Approve"/>
      </v:shape>
    </w:pict>
  </w:numPicBullet>
  <w:numPicBullet w:numPicBulletId="2">
    <w:pict>
      <v:shape id="_x0000_i5876" type="#_x0000_t75" style="width:450pt;height:450pt" o:bullet="t">
        <v:imagedata r:id="rId3" o:title="fa-check-square-o_600"/>
      </v:shape>
    </w:pict>
  </w:numPicBullet>
  <w:abstractNum w:abstractNumId="0" w15:restartNumberingAfterBreak="0">
    <w:nsid w:val="04167368"/>
    <w:multiLevelType w:val="hybridMultilevel"/>
    <w:tmpl w:val="7E947F68"/>
    <w:lvl w:ilvl="0" w:tplc="838023B4">
      <w:start w:val="1"/>
      <w:numFmt w:val="bullet"/>
      <w:lvlText w:val=""/>
      <w:lvlPicBulletId w:val="2"/>
      <w:lvlJc w:val="left"/>
      <w:pPr>
        <w:ind w:left="1476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36" w:hanging="360"/>
      </w:pPr>
      <w:rPr>
        <w:rFonts w:ascii="Wingdings" w:hAnsi="Wingdings" w:hint="default"/>
      </w:rPr>
    </w:lvl>
  </w:abstractNum>
  <w:abstractNum w:abstractNumId="1" w15:restartNumberingAfterBreak="0">
    <w:nsid w:val="0ACF5BE2"/>
    <w:multiLevelType w:val="hybridMultilevel"/>
    <w:tmpl w:val="6E204FA4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FB00B1"/>
    <w:multiLevelType w:val="hybridMultilevel"/>
    <w:tmpl w:val="812C1236"/>
    <w:lvl w:ilvl="0" w:tplc="199AAE70">
      <w:start w:val="1"/>
      <w:numFmt w:val="bullet"/>
      <w:lvlText w:val=""/>
      <w:lvlJc w:val="left"/>
      <w:pPr>
        <w:ind w:left="2126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8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86" w:hanging="360"/>
      </w:pPr>
      <w:rPr>
        <w:rFonts w:ascii="Wingdings" w:hAnsi="Wingdings" w:hint="default"/>
      </w:rPr>
    </w:lvl>
  </w:abstractNum>
  <w:abstractNum w:abstractNumId="3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15836F4"/>
    <w:multiLevelType w:val="hybridMultilevel"/>
    <w:tmpl w:val="FA0E9F7A"/>
    <w:lvl w:ilvl="0" w:tplc="199AAE70">
      <w:start w:val="1"/>
      <w:numFmt w:val="bullet"/>
      <w:lvlText w:val=""/>
      <w:lvlJc w:val="left"/>
      <w:pPr>
        <w:ind w:left="216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" w15:restartNumberingAfterBreak="0">
    <w:nsid w:val="3226123D"/>
    <w:multiLevelType w:val="hybridMultilevel"/>
    <w:tmpl w:val="D9C88C56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2C43A35"/>
    <w:multiLevelType w:val="hybridMultilevel"/>
    <w:tmpl w:val="8EDAE428"/>
    <w:lvl w:ilvl="0" w:tplc="2E606268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E346848">
      <w:start w:val="1"/>
      <w:numFmt w:val="bullet"/>
      <w:lvlText w:val=""/>
      <w:lvlPicBulletId w:val="0"/>
      <w:lvlJc w:val="left"/>
      <w:pPr>
        <w:ind w:left="2160" w:hanging="360"/>
      </w:pPr>
      <w:rPr>
        <w:rFonts w:ascii="Symbol" w:hAnsi="Symbol" w:hint="default"/>
        <w:color w:val="auto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4217D3"/>
    <w:multiLevelType w:val="hybridMultilevel"/>
    <w:tmpl w:val="7B74A68A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5133AC2"/>
    <w:multiLevelType w:val="hybridMultilevel"/>
    <w:tmpl w:val="CEF62934"/>
    <w:lvl w:ilvl="0" w:tplc="199AAE70">
      <w:start w:val="1"/>
      <w:numFmt w:val="bullet"/>
      <w:lvlText w:val=""/>
      <w:lvlJc w:val="left"/>
      <w:pPr>
        <w:ind w:left="2126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8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86" w:hanging="360"/>
      </w:pPr>
      <w:rPr>
        <w:rFonts w:ascii="Wingdings" w:hAnsi="Wingdings" w:hint="default"/>
      </w:rPr>
    </w:lvl>
  </w:abstractNum>
  <w:abstractNum w:abstractNumId="9" w15:restartNumberingAfterBreak="0">
    <w:nsid w:val="45AD432C"/>
    <w:multiLevelType w:val="hybridMultilevel"/>
    <w:tmpl w:val="56AA3266"/>
    <w:lvl w:ilvl="0" w:tplc="199AAE70">
      <w:start w:val="1"/>
      <w:numFmt w:val="bullet"/>
      <w:lvlText w:val=""/>
      <w:lvlJc w:val="left"/>
      <w:pPr>
        <w:ind w:left="1712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0" w15:restartNumberingAfterBreak="0">
    <w:nsid w:val="4E706C1B"/>
    <w:multiLevelType w:val="hybridMultilevel"/>
    <w:tmpl w:val="44526FD2"/>
    <w:lvl w:ilvl="0" w:tplc="A398739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51420B1F"/>
    <w:multiLevelType w:val="hybridMultilevel"/>
    <w:tmpl w:val="EB2208D2"/>
    <w:lvl w:ilvl="0" w:tplc="E9363D06">
      <w:start w:val="1"/>
      <w:numFmt w:val="decimal"/>
      <w:pStyle w:val="000-Bi-normal"/>
      <w:suff w:val="space"/>
      <w:lvlText w:val="Bài %1."/>
      <w:lvlJc w:val="left"/>
      <w:pPr>
        <w:ind w:left="2269" w:firstLine="0"/>
      </w:pPr>
      <w:rPr>
        <w:rFonts w:ascii="Times New Roman" w:hAnsi="Times New Roman" w:cs="Times New Roman" w:hint="default"/>
        <w:b/>
        <w:i w:val="0"/>
        <w:color w:val="0000FF"/>
        <w:sz w:val="24"/>
        <w:szCs w:val="24"/>
      </w:rPr>
    </w:lvl>
    <w:lvl w:ilvl="1" w:tplc="8C6A2A10">
      <w:start w:val="1"/>
      <w:numFmt w:val="lowerLetter"/>
      <w:lvlText w:val="%2."/>
      <w:lvlJc w:val="left"/>
      <w:pPr>
        <w:ind w:left="1440" w:hanging="360"/>
      </w:pPr>
    </w:lvl>
    <w:lvl w:ilvl="2" w:tplc="1562985A">
      <w:start w:val="1"/>
      <w:numFmt w:val="lowerRoman"/>
      <w:lvlText w:val="%3."/>
      <w:lvlJc w:val="right"/>
      <w:pPr>
        <w:ind w:left="2160" w:hanging="180"/>
      </w:pPr>
    </w:lvl>
    <w:lvl w:ilvl="3" w:tplc="2FC4EE56">
      <w:start w:val="1"/>
      <w:numFmt w:val="decimal"/>
      <w:lvlText w:val="%4."/>
      <w:lvlJc w:val="left"/>
      <w:pPr>
        <w:ind w:left="2880" w:hanging="360"/>
      </w:pPr>
    </w:lvl>
    <w:lvl w:ilvl="4" w:tplc="D846B3B6">
      <w:start w:val="1"/>
      <w:numFmt w:val="lowerLetter"/>
      <w:lvlText w:val="%5."/>
      <w:lvlJc w:val="left"/>
      <w:pPr>
        <w:ind w:left="3600" w:hanging="360"/>
      </w:pPr>
    </w:lvl>
    <w:lvl w:ilvl="5" w:tplc="DA2A066E">
      <w:start w:val="1"/>
      <w:numFmt w:val="lowerRoman"/>
      <w:lvlText w:val="%6."/>
      <w:lvlJc w:val="right"/>
      <w:pPr>
        <w:ind w:left="4320" w:hanging="180"/>
      </w:pPr>
    </w:lvl>
    <w:lvl w:ilvl="6" w:tplc="24820D6E">
      <w:start w:val="1"/>
      <w:numFmt w:val="decimal"/>
      <w:lvlText w:val="%7."/>
      <w:lvlJc w:val="left"/>
      <w:pPr>
        <w:ind w:left="5040" w:hanging="360"/>
      </w:pPr>
    </w:lvl>
    <w:lvl w:ilvl="7" w:tplc="BB4CC700">
      <w:start w:val="1"/>
      <w:numFmt w:val="lowerLetter"/>
      <w:lvlText w:val="%8."/>
      <w:lvlJc w:val="left"/>
      <w:pPr>
        <w:ind w:left="5760" w:hanging="360"/>
      </w:pPr>
    </w:lvl>
    <w:lvl w:ilvl="8" w:tplc="D69CBAB2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4B216C"/>
    <w:multiLevelType w:val="hybridMultilevel"/>
    <w:tmpl w:val="E2B61842"/>
    <w:lvl w:ilvl="0" w:tplc="5E346848">
      <w:start w:val="1"/>
      <w:numFmt w:val="bullet"/>
      <w:lvlText w:val=""/>
      <w:lvlPicBulletId w:val="0"/>
      <w:lvlJc w:val="left"/>
      <w:pPr>
        <w:ind w:left="25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4" w15:restartNumberingAfterBreak="0">
    <w:nsid w:val="5E506E14"/>
    <w:multiLevelType w:val="hybridMultilevel"/>
    <w:tmpl w:val="888861A2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5C7B02"/>
    <w:multiLevelType w:val="hybridMultilevel"/>
    <w:tmpl w:val="8AA8E6C6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6757519"/>
    <w:multiLevelType w:val="hybridMultilevel"/>
    <w:tmpl w:val="21CA8C5A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09D06E7"/>
    <w:multiLevelType w:val="hybridMultilevel"/>
    <w:tmpl w:val="A25AD4B4"/>
    <w:lvl w:ilvl="0" w:tplc="838023B4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2185B01"/>
    <w:multiLevelType w:val="hybridMultilevel"/>
    <w:tmpl w:val="DCC40C54"/>
    <w:lvl w:ilvl="0" w:tplc="A398739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73BF47DD"/>
    <w:multiLevelType w:val="hybridMultilevel"/>
    <w:tmpl w:val="773E0AB6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9515FC"/>
    <w:multiLevelType w:val="hybridMultilevel"/>
    <w:tmpl w:val="4CC81B86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BC47460"/>
    <w:multiLevelType w:val="hybridMultilevel"/>
    <w:tmpl w:val="A0544FB2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BE13443"/>
    <w:multiLevelType w:val="hybridMultilevel"/>
    <w:tmpl w:val="3954978A"/>
    <w:lvl w:ilvl="0" w:tplc="199AAE70">
      <w:start w:val="1"/>
      <w:numFmt w:val="bullet"/>
      <w:lvlText w:val=""/>
      <w:lvlJc w:val="left"/>
      <w:pPr>
        <w:ind w:left="1902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6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62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2"/>
  </w:num>
  <w:num w:numId="3">
    <w:abstractNumId w:val="11"/>
  </w:num>
  <w:num w:numId="4">
    <w:abstractNumId w:val="16"/>
  </w:num>
  <w:num w:numId="5">
    <w:abstractNumId w:val="21"/>
  </w:num>
  <w:num w:numId="6">
    <w:abstractNumId w:val="17"/>
  </w:num>
  <w:num w:numId="7">
    <w:abstractNumId w:val="7"/>
  </w:num>
  <w:num w:numId="8">
    <w:abstractNumId w:val="1"/>
  </w:num>
  <w:num w:numId="9">
    <w:abstractNumId w:val="15"/>
  </w:num>
  <w:num w:numId="10">
    <w:abstractNumId w:val="14"/>
  </w:num>
  <w:num w:numId="11">
    <w:abstractNumId w:val="6"/>
  </w:num>
  <w:num w:numId="12">
    <w:abstractNumId w:val="13"/>
  </w:num>
  <w:num w:numId="13">
    <w:abstractNumId w:val="10"/>
  </w:num>
  <w:num w:numId="14">
    <w:abstractNumId w:val="19"/>
  </w:num>
  <w:num w:numId="15">
    <w:abstractNumId w:val="0"/>
  </w:num>
  <w:num w:numId="16">
    <w:abstractNumId w:val="8"/>
  </w:num>
  <w:num w:numId="17">
    <w:abstractNumId w:val="4"/>
  </w:num>
  <w:num w:numId="18">
    <w:abstractNumId w:val="2"/>
  </w:num>
  <w:num w:numId="19">
    <w:abstractNumId w:val="22"/>
  </w:num>
  <w:num w:numId="20">
    <w:abstractNumId w:val="9"/>
  </w:num>
  <w:num w:numId="21">
    <w:abstractNumId w:val="18"/>
  </w:num>
  <w:num w:numId="22">
    <w:abstractNumId w:val="20"/>
  </w:num>
  <w:num w:numId="23">
    <w:abstractNumId w:val="5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05432"/>
    <w:rsid w:val="0001065C"/>
    <w:rsid w:val="00012285"/>
    <w:rsid w:val="000145D2"/>
    <w:rsid w:val="00031677"/>
    <w:rsid w:val="00036442"/>
    <w:rsid w:val="000372B8"/>
    <w:rsid w:val="000431B6"/>
    <w:rsid w:val="000452E4"/>
    <w:rsid w:val="00050372"/>
    <w:rsid w:val="0005310E"/>
    <w:rsid w:val="00057062"/>
    <w:rsid w:val="00070B1B"/>
    <w:rsid w:val="00073AE8"/>
    <w:rsid w:val="000755B3"/>
    <w:rsid w:val="0008134E"/>
    <w:rsid w:val="000831DD"/>
    <w:rsid w:val="00084F36"/>
    <w:rsid w:val="00085E7E"/>
    <w:rsid w:val="0008778F"/>
    <w:rsid w:val="00092F01"/>
    <w:rsid w:val="0009414F"/>
    <w:rsid w:val="00097084"/>
    <w:rsid w:val="000A6C98"/>
    <w:rsid w:val="000B10E4"/>
    <w:rsid w:val="000B116E"/>
    <w:rsid w:val="000C2A43"/>
    <w:rsid w:val="000C4040"/>
    <w:rsid w:val="000D2819"/>
    <w:rsid w:val="000D41F8"/>
    <w:rsid w:val="000E1D60"/>
    <w:rsid w:val="000F49F0"/>
    <w:rsid w:val="000F6528"/>
    <w:rsid w:val="00107110"/>
    <w:rsid w:val="00115773"/>
    <w:rsid w:val="00122502"/>
    <w:rsid w:val="00131218"/>
    <w:rsid w:val="001468DF"/>
    <w:rsid w:val="00152672"/>
    <w:rsid w:val="00153AEF"/>
    <w:rsid w:val="0015526B"/>
    <w:rsid w:val="001611D6"/>
    <w:rsid w:val="00162692"/>
    <w:rsid w:val="001647D3"/>
    <w:rsid w:val="0016598F"/>
    <w:rsid w:val="00172D70"/>
    <w:rsid w:val="001748AA"/>
    <w:rsid w:val="00182E86"/>
    <w:rsid w:val="00190F37"/>
    <w:rsid w:val="00191A8C"/>
    <w:rsid w:val="001949E3"/>
    <w:rsid w:val="00195FF0"/>
    <w:rsid w:val="001A32EA"/>
    <w:rsid w:val="001A35F4"/>
    <w:rsid w:val="001B178C"/>
    <w:rsid w:val="001B5451"/>
    <w:rsid w:val="001C48BD"/>
    <w:rsid w:val="001D2839"/>
    <w:rsid w:val="001D7C94"/>
    <w:rsid w:val="001E2801"/>
    <w:rsid w:val="001E656A"/>
    <w:rsid w:val="001F1853"/>
    <w:rsid w:val="001F1F0E"/>
    <w:rsid w:val="00206438"/>
    <w:rsid w:val="002166EF"/>
    <w:rsid w:val="0022322B"/>
    <w:rsid w:val="0022788A"/>
    <w:rsid w:val="00232977"/>
    <w:rsid w:val="00232A8D"/>
    <w:rsid w:val="0025282B"/>
    <w:rsid w:val="00253050"/>
    <w:rsid w:val="002758F1"/>
    <w:rsid w:val="0028087F"/>
    <w:rsid w:val="00282AE2"/>
    <w:rsid w:val="0029032B"/>
    <w:rsid w:val="00292110"/>
    <w:rsid w:val="002A79D6"/>
    <w:rsid w:val="002B1042"/>
    <w:rsid w:val="002C2F7A"/>
    <w:rsid w:val="002D1708"/>
    <w:rsid w:val="002D1A12"/>
    <w:rsid w:val="002D413F"/>
    <w:rsid w:val="002D4C9E"/>
    <w:rsid w:val="002D5280"/>
    <w:rsid w:val="002E5BA3"/>
    <w:rsid w:val="002F0399"/>
    <w:rsid w:val="002F08F9"/>
    <w:rsid w:val="00300E04"/>
    <w:rsid w:val="00301A14"/>
    <w:rsid w:val="003051AA"/>
    <w:rsid w:val="00310C2F"/>
    <w:rsid w:val="003239E8"/>
    <w:rsid w:val="0032639E"/>
    <w:rsid w:val="00330683"/>
    <w:rsid w:val="0033409D"/>
    <w:rsid w:val="003413EA"/>
    <w:rsid w:val="00351096"/>
    <w:rsid w:val="00355127"/>
    <w:rsid w:val="00360D94"/>
    <w:rsid w:val="00373D4D"/>
    <w:rsid w:val="00385CB0"/>
    <w:rsid w:val="0039387F"/>
    <w:rsid w:val="003947A9"/>
    <w:rsid w:val="00396E63"/>
    <w:rsid w:val="003A077F"/>
    <w:rsid w:val="003A7C24"/>
    <w:rsid w:val="003B6203"/>
    <w:rsid w:val="003B6848"/>
    <w:rsid w:val="003C2E96"/>
    <w:rsid w:val="003C5D82"/>
    <w:rsid w:val="003D0786"/>
    <w:rsid w:val="003D0C7F"/>
    <w:rsid w:val="003D49A2"/>
    <w:rsid w:val="003E1DDD"/>
    <w:rsid w:val="003E356C"/>
    <w:rsid w:val="003E533C"/>
    <w:rsid w:val="003F5E66"/>
    <w:rsid w:val="003F6418"/>
    <w:rsid w:val="004063DF"/>
    <w:rsid w:val="0041181E"/>
    <w:rsid w:val="004219D4"/>
    <w:rsid w:val="0042620E"/>
    <w:rsid w:val="00432F49"/>
    <w:rsid w:val="00433B15"/>
    <w:rsid w:val="00440247"/>
    <w:rsid w:val="0044425E"/>
    <w:rsid w:val="00457DE4"/>
    <w:rsid w:val="00460B37"/>
    <w:rsid w:val="0046180A"/>
    <w:rsid w:val="004738D4"/>
    <w:rsid w:val="004A24A4"/>
    <w:rsid w:val="004B3B60"/>
    <w:rsid w:val="004B7039"/>
    <w:rsid w:val="004C232E"/>
    <w:rsid w:val="004C3B41"/>
    <w:rsid w:val="004C56B6"/>
    <w:rsid w:val="004D02F1"/>
    <w:rsid w:val="004E63D1"/>
    <w:rsid w:val="004F3836"/>
    <w:rsid w:val="004F4E04"/>
    <w:rsid w:val="00501A08"/>
    <w:rsid w:val="00502FF1"/>
    <w:rsid w:val="00510980"/>
    <w:rsid w:val="005353B4"/>
    <w:rsid w:val="00535B2E"/>
    <w:rsid w:val="005436C3"/>
    <w:rsid w:val="005436FA"/>
    <w:rsid w:val="00543F89"/>
    <w:rsid w:val="00544FC2"/>
    <w:rsid w:val="00547EDE"/>
    <w:rsid w:val="005555FF"/>
    <w:rsid w:val="00560476"/>
    <w:rsid w:val="005634F8"/>
    <w:rsid w:val="0056504D"/>
    <w:rsid w:val="0058239D"/>
    <w:rsid w:val="00585611"/>
    <w:rsid w:val="005903E5"/>
    <w:rsid w:val="00591202"/>
    <w:rsid w:val="005952EA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416A"/>
    <w:rsid w:val="005E6A8D"/>
    <w:rsid w:val="005F19B2"/>
    <w:rsid w:val="005F6590"/>
    <w:rsid w:val="005F6A01"/>
    <w:rsid w:val="005F6A2C"/>
    <w:rsid w:val="00601FAE"/>
    <w:rsid w:val="00630D02"/>
    <w:rsid w:val="00631BA7"/>
    <w:rsid w:val="00652C50"/>
    <w:rsid w:val="00654DBE"/>
    <w:rsid w:val="00655465"/>
    <w:rsid w:val="00661AB0"/>
    <w:rsid w:val="006638C8"/>
    <w:rsid w:val="006804BC"/>
    <w:rsid w:val="00683573"/>
    <w:rsid w:val="00697065"/>
    <w:rsid w:val="006A059C"/>
    <w:rsid w:val="006A4235"/>
    <w:rsid w:val="006B3829"/>
    <w:rsid w:val="006C1AEE"/>
    <w:rsid w:val="006C6B00"/>
    <w:rsid w:val="006D55A9"/>
    <w:rsid w:val="006E06CC"/>
    <w:rsid w:val="006E6CDF"/>
    <w:rsid w:val="006F01C1"/>
    <w:rsid w:val="006F1E6C"/>
    <w:rsid w:val="006F40AB"/>
    <w:rsid w:val="00705B66"/>
    <w:rsid w:val="00706097"/>
    <w:rsid w:val="007117B6"/>
    <w:rsid w:val="007126F8"/>
    <w:rsid w:val="00713C79"/>
    <w:rsid w:val="00714DEB"/>
    <w:rsid w:val="00716500"/>
    <w:rsid w:val="007303C3"/>
    <w:rsid w:val="007343F1"/>
    <w:rsid w:val="0073482F"/>
    <w:rsid w:val="00743E61"/>
    <w:rsid w:val="00744188"/>
    <w:rsid w:val="00750E1E"/>
    <w:rsid w:val="00751B81"/>
    <w:rsid w:val="00751DEA"/>
    <w:rsid w:val="0075402F"/>
    <w:rsid w:val="00761AFE"/>
    <w:rsid w:val="00766F59"/>
    <w:rsid w:val="00776B36"/>
    <w:rsid w:val="00776B60"/>
    <w:rsid w:val="00787980"/>
    <w:rsid w:val="0079191C"/>
    <w:rsid w:val="0079343A"/>
    <w:rsid w:val="007960DB"/>
    <w:rsid w:val="00797DA4"/>
    <w:rsid w:val="007A423D"/>
    <w:rsid w:val="007A7A20"/>
    <w:rsid w:val="007B07DF"/>
    <w:rsid w:val="007B662A"/>
    <w:rsid w:val="007C4797"/>
    <w:rsid w:val="007D24F5"/>
    <w:rsid w:val="007E00ED"/>
    <w:rsid w:val="007E6452"/>
    <w:rsid w:val="007E7823"/>
    <w:rsid w:val="007F3458"/>
    <w:rsid w:val="007F3815"/>
    <w:rsid w:val="007F5E58"/>
    <w:rsid w:val="00803980"/>
    <w:rsid w:val="008172CE"/>
    <w:rsid w:val="008217F3"/>
    <w:rsid w:val="008253CA"/>
    <w:rsid w:val="00825F5A"/>
    <w:rsid w:val="008331AF"/>
    <w:rsid w:val="00833726"/>
    <w:rsid w:val="00843A05"/>
    <w:rsid w:val="00845352"/>
    <w:rsid w:val="00845A73"/>
    <w:rsid w:val="00852212"/>
    <w:rsid w:val="00854341"/>
    <w:rsid w:val="00855268"/>
    <w:rsid w:val="00860D7E"/>
    <w:rsid w:val="00863642"/>
    <w:rsid w:val="00872719"/>
    <w:rsid w:val="00874550"/>
    <w:rsid w:val="008835B0"/>
    <w:rsid w:val="008856C9"/>
    <w:rsid w:val="00892566"/>
    <w:rsid w:val="008A1761"/>
    <w:rsid w:val="008A36A9"/>
    <w:rsid w:val="008A56A4"/>
    <w:rsid w:val="008B1831"/>
    <w:rsid w:val="008B5049"/>
    <w:rsid w:val="008D160D"/>
    <w:rsid w:val="008D61F0"/>
    <w:rsid w:val="008E6BD9"/>
    <w:rsid w:val="008F22EB"/>
    <w:rsid w:val="009002FA"/>
    <w:rsid w:val="009105B6"/>
    <w:rsid w:val="00921881"/>
    <w:rsid w:val="009308AF"/>
    <w:rsid w:val="0093733A"/>
    <w:rsid w:val="00937568"/>
    <w:rsid w:val="00942C83"/>
    <w:rsid w:val="00944EE0"/>
    <w:rsid w:val="00944F27"/>
    <w:rsid w:val="00951816"/>
    <w:rsid w:val="00952A8E"/>
    <w:rsid w:val="009537C2"/>
    <w:rsid w:val="00957579"/>
    <w:rsid w:val="00960806"/>
    <w:rsid w:val="009619AC"/>
    <w:rsid w:val="0097729B"/>
    <w:rsid w:val="00993994"/>
    <w:rsid w:val="009A0500"/>
    <w:rsid w:val="009A633C"/>
    <w:rsid w:val="009B4CE0"/>
    <w:rsid w:val="009C3151"/>
    <w:rsid w:val="009C640E"/>
    <w:rsid w:val="009D0C98"/>
    <w:rsid w:val="009E41A3"/>
    <w:rsid w:val="00A028EA"/>
    <w:rsid w:val="00A0396E"/>
    <w:rsid w:val="00A0464E"/>
    <w:rsid w:val="00A11092"/>
    <w:rsid w:val="00A172AC"/>
    <w:rsid w:val="00A21BF0"/>
    <w:rsid w:val="00A24F8D"/>
    <w:rsid w:val="00A257A5"/>
    <w:rsid w:val="00A3698B"/>
    <w:rsid w:val="00A4075B"/>
    <w:rsid w:val="00A41892"/>
    <w:rsid w:val="00A45EB8"/>
    <w:rsid w:val="00A544BD"/>
    <w:rsid w:val="00A62D17"/>
    <w:rsid w:val="00A7301D"/>
    <w:rsid w:val="00A7693D"/>
    <w:rsid w:val="00A86FE2"/>
    <w:rsid w:val="00A91EBF"/>
    <w:rsid w:val="00A93EBB"/>
    <w:rsid w:val="00A96342"/>
    <w:rsid w:val="00A97A67"/>
    <w:rsid w:val="00A97B6C"/>
    <w:rsid w:val="00AA4DBE"/>
    <w:rsid w:val="00AA53F2"/>
    <w:rsid w:val="00AE2F62"/>
    <w:rsid w:val="00AF24C9"/>
    <w:rsid w:val="00B05DE8"/>
    <w:rsid w:val="00B07CD6"/>
    <w:rsid w:val="00B109E2"/>
    <w:rsid w:val="00B1733D"/>
    <w:rsid w:val="00B27C0E"/>
    <w:rsid w:val="00B36478"/>
    <w:rsid w:val="00B40311"/>
    <w:rsid w:val="00B40FE1"/>
    <w:rsid w:val="00B43795"/>
    <w:rsid w:val="00B50701"/>
    <w:rsid w:val="00B52447"/>
    <w:rsid w:val="00B560FE"/>
    <w:rsid w:val="00B619A8"/>
    <w:rsid w:val="00B64C6F"/>
    <w:rsid w:val="00B735B9"/>
    <w:rsid w:val="00B73CA2"/>
    <w:rsid w:val="00B83672"/>
    <w:rsid w:val="00B851AE"/>
    <w:rsid w:val="00B85846"/>
    <w:rsid w:val="00B91336"/>
    <w:rsid w:val="00B92A5C"/>
    <w:rsid w:val="00B97F40"/>
    <w:rsid w:val="00BB0466"/>
    <w:rsid w:val="00BB0B95"/>
    <w:rsid w:val="00BB1BC2"/>
    <w:rsid w:val="00BC0E65"/>
    <w:rsid w:val="00BC690F"/>
    <w:rsid w:val="00BC74CF"/>
    <w:rsid w:val="00BD217B"/>
    <w:rsid w:val="00BF2821"/>
    <w:rsid w:val="00C04D89"/>
    <w:rsid w:val="00C06839"/>
    <w:rsid w:val="00C1207B"/>
    <w:rsid w:val="00C12161"/>
    <w:rsid w:val="00C15C08"/>
    <w:rsid w:val="00C20390"/>
    <w:rsid w:val="00C20D51"/>
    <w:rsid w:val="00C4244D"/>
    <w:rsid w:val="00C474C4"/>
    <w:rsid w:val="00C50E43"/>
    <w:rsid w:val="00C548EC"/>
    <w:rsid w:val="00C722E1"/>
    <w:rsid w:val="00C753A9"/>
    <w:rsid w:val="00C85B87"/>
    <w:rsid w:val="00C917ED"/>
    <w:rsid w:val="00C944DD"/>
    <w:rsid w:val="00C947DB"/>
    <w:rsid w:val="00C9794E"/>
    <w:rsid w:val="00CA1202"/>
    <w:rsid w:val="00CB30CF"/>
    <w:rsid w:val="00CB4041"/>
    <w:rsid w:val="00CC3123"/>
    <w:rsid w:val="00CD05B3"/>
    <w:rsid w:val="00CE478B"/>
    <w:rsid w:val="00CE4971"/>
    <w:rsid w:val="00CF28F2"/>
    <w:rsid w:val="00CF465F"/>
    <w:rsid w:val="00D047D9"/>
    <w:rsid w:val="00D04F9C"/>
    <w:rsid w:val="00D06500"/>
    <w:rsid w:val="00D07D12"/>
    <w:rsid w:val="00D10091"/>
    <w:rsid w:val="00D1245B"/>
    <w:rsid w:val="00D141AF"/>
    <w:rsid w:val="00D152CB"/>
    <w:rsid w:val="00D2787C"/>
    <w:rsid w:val="00D27D8C"/>
    <w:rsid w:val="00D44B9C"/>
    <w:rsid w:val="00D562AE"/>
    <w:rsid w:val="00D60555"/>
    <w:rsid w:val="00D64C53"/>
    <w:rsid w:val="00D77153"/>
    <w:rsid w:val="00D97FBB"/>
    <w:rsid w:val="00DA5956"/>
    <w:rsid w:val="00DB1937"/>
    <w:rsid w:val="00DB2512"/>
    <w:rsid w:val="00DC10A6"/>
    <w:rsid w:val="00DC5BE1"/>
    <w:rsid w:val="00DC7D71"/>
    <w:rsid w:val="00DD331A"/>
    <w:rsid w:val="00DD79F1"/>
    <w:rsid w:val="00DE2970"/>
    <w:rsid w:val="00DF09E7"/>
    <w:rsid w:val="00E052CB"/>
    <w:rsid w:val="00E07383"/>
    <w:rsid w:val="00E14169"/>
    <w:rsid w:val="00E16942"/>
    <w:rsid w:val="00E20EF2"/>
    <w:rsid w:val="00E24929"/>
    <w:rsid w:val="00E437D5"/>
    <w:rsid w:val="00E45CE0"/>
    <w:rsid w:val="00E61A5A"/>
    <w:rsid w:val="00E62F77"/>
    <w:rsid w:val="00E66FBE"/>
    <w:rsid w:val="00E800E8"/>
    <w:rsid w:val="00E91B7D"/>
    <w:rsid w:val="00E92B16"/>
    <w:rsid w:val="00E9420D"/>
    <w:rsid w:val="00E94901"/>
    <w:rsid w:val="00E94B5C"/>
    <w:rsid w:val="00E96054"/>
    <w:rsid w:val="00E97F7A"/>
    <w:rsid w:val="00EA561D"/>
    <w:rsid w:val="00EA61E4"/>
    <w:rsid w:val="00EA6533"/>
    <w:rsid w:val="00EB62CD"/>
    <w:rsid w:val="00EC5D1C"/>
    <w:rsid w:val="00EC6BF1"/>
    <w:rsid w:val="00ED000C"/>
    <w:rsid w:val="00ED1E10"/>
    <w:rsid w:val="00EF227A"/>
    <w:rsid w:val="00EF47DA"/>
    <w:rsid w:val="00F00DB6"/>
    <w:rsid w:val="00F12E3A"/>
    <w:rsid w:val="00F16539"/>
    <w:rsid w:val="00F27246"/>
    <w:rsid w:val="00F278AC"/>
    <w:rsid w:val="00F2792A"/>
    <w:rsid w:val="00F27AD5"/>
    <w:rsid w:val="00F31104"/>
    <w:rsid w:val="00F42AEF"/>
    <w:rsid w:val="00F449FA"/>
    <w:rsid w:val="00F47CFD"/>
    <w:rsid w:val="00F51E3F"/>
    <w:rsid w:val="00F628EE"/>
    <w:rsid w:val="00F64434"/>
    <w:rsid w:val="00F65F1A"/>
    <w:rsid w:val="00F7038F"/>
    <w:rsid w:val="00F74F32"/>
    <w:rsid w:val="00F82695"/>
    <w:rsid w:val="00F8291B"/>
    <w:rsid w:val="00F94F60"/>
    <w:rsid w:val="00F965D8"/>
    <w:rsid w:val="00F96931"/>
    <w:rsid w:val="00FA0737"/>
    <w:rsid w:val="00FA0CB6"/>
    <w:rsid w:val="00FA2C5C"/>
    <w:rsid w:val="00FC0E76"/>
    <w:rsid w:val="00FC1512"/>
    <w:rsid w:val="00FC4A7D"/>
    <w:rsid w:val="00FC64FA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aliases w:val="Char1,Char11,Char111,Char1111,Char11111,Char111111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CharChar1CharChar">
    <w:name w:val="Char Char1 Char Char"/>
    <w:basedOn w:val="Normal"/>
    <w:autoRedefine/>
    <w:rsid w:val="005F19B2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ascii="Times New Roman" w:eastAsia="Times New Roman" w:hAnsi="Times New Roman" w:cs="Times New Roman"/>
      <w:noProof/>
      <w:color w:val="FFFFFF"/>
      <w:spacing w:val="20"/>
      <w:sz w:val="24"/>
      <w:szCs w:val="24"/>
      <w:lang w:val="en-GB" w:eastAsia="zh-CN"/>
    </w:rPr>
  </w:style>
  <w:style w:type="paragraph" w:customStyle="1" w:styleId="Normal1">
    <w:name w:val="Normal_1"/>
    <w:qFormat/>
    <w:rsid w:val="00BC0E6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Vnbnnidung">
    <w:name w:val="Văn bản nội dung_"/>
    <w:link w:val="Vnbnnidung0"/>
    <w:locked/>
    <w:rsid w:val="00B560FE"/>
    <w:rPr>
      <w:rFonts w:ascii="Arial" w:eastAsia="Arial" w:hAnsi="Arial" w:cs="Arial"/>
      <w:shd w:val="clear" w:color="auto" w:fill="FFFFFF"/>
      <w:lang w:val="vi-VN"/>
    </w:rPr>
  </w:style>
  <w:style w:type="paragraph" w:customStyle="1" w:styleId="Vnbnnidung0">
    <w:name w:val="Văn bản nội dung"/>
    <w:basedOn w:val="Normal"/>
    <w:link w:val="Vnbnnidung"/>
    <w:rsid w:val="00B560FE"/>
    <w:pPr>
      <w:widowControl w:val="0"/>
      <w:shd w:val="clear" w:color="auto" w:fill="FFFFFF"/>
      <w:spacing w:after="0" w:line="288" w:lineRule="auto"/>
      <w:jc w:val="both"/>
    </w:pPr>
    <w:rPr>
      <w:rFonts w:ascii="Arial" w:eastAsia="Arial" w:hAnsi="Arial" w:cs="Arial"/>
      <w:lang w:val="vi-VN"/>
    </w:rPr>
  </w:style>
  <w:style w:type="paragraph" w:customStyle="1" w:styleId="msonormal0">
    <w:name w:val="msonormal"/>
    <w:basedOn w:val="Normal"/>
    <w:rsid w:val="009A05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ListParagraph1">
    <w:name w:val="List Paragraph1"/>
    <w:basedOn w:val="Normal"/>
    <w:uiPriority w:val="34"/>
    <w:qFormat/>
    <w:rsid w:val="009308AF"/>
    <w:pPr>
      <w:spacing w:line="25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fontstyle01">
    <w:name w:val="fontstyle01"/>
    <w:rsid w:val="009308AF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TableofcontentsExact">
    <w:name w:val="Table of contents Exact"/>
    <w:basedOn w:val="DefaultParagraphFont"/>
    <w:rsid w:val="009308AF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20"/>
      <w:szCs w:val="20"/>
      <w:u w:val="none"/>
      <w:effect w:val="none"/>
    </w:rPr>
  </w:style>
  <w:style w:type="character" w:customStyle="1" w:styleId="Bodytext2Exact">
    <w:name w:val="Body text (2) Exact"/>
    <w:basedOn w:val="DefaultParagraphFont"/>
    <w:rsid w:val="009308AF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20"/>
      <w:szCs w:val="20"/>
      <w:u w:val="none"/>
      <w:effect w:val="none"/>
    </w:rPr>
  </w:style>
  <w:style w:type="paragraph" w:customStyle="1" w:styleId="cau">
    <w:name w:val="cau"/>
    <w:basedOn w:val="Normal"/>
    <w:qFormat/>
    <w:rsid w:val="009308AF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character" w:customStyle="1" w:styleId="oncaDanhschChar">
    <w:name w:val="Đoạn của Danh sách Char"/>
    <w:link w:val="oncaDanhsch"/>
    <w:qFormat/>
    <w:locked/>
    <w:rsid w:val="009308AF"/>
    <w:rPr>
      <w:rFonts w:ascii="Calibri" w:eastAsia="Times New Roman" w:hAnsi="Calibri" w:cs="Calibri"/>
    </w:rPr>
  </w:style>
  <w:style w:type="paragraph" w:customStyle="1" w:styleId="oncaDanhsch">
    <w:name w:val="Đoạn của Danh sách"/>
    <w:basedOn w:val="Normal"/>
    <w:link w:val="oncaDanhschChar"/>
    <w:qFormat/>
    <w:rsid w:val="009308AF"/>
    <w:pPr>
      <w:spacing w:after="200" w:line="276" w:lineRule="auto"/>
      <w:ind w:left="720"/>
    </w:pPr>
    <w:rPr>
      <w:rFonts w:ascii="Calibri" w:eastAsia="Times New Roman" w:hAnsi="Calibri" w:cs="Calibri"/>
    </w:rPr>
  </w:style>
  <w:style w:type="character" w:customStyle="1" w:styleId="000-Bi-normalChar">
    <w:name w:val="000-Bài - normal Char"/>
    <w:link w:val="000-Bi-normal"/>
    <w:locked/>
    <w:rsid w:val="009308AF"/>
    <w:rPr>
      <w:rFonts w:ascii="Tahoma" w:hAnsi="Tahoma" w:cs="Tahoma"/>
      <w:b/>
      <w:kern w:val="2"/>
      <w:sz w:val="24"/>
      <w:szCs w:val="24"/>
    </w:rPr>
  </w:style>
  <w:style w:type="paragraph" w:customStyle="1" w:styleId="000-Bi-normal">
    <w:name w:val="000-Bài - normal"/>
    <w:basedOn w:val="Normal"/>
    <w:next w:val="Normal"/>
    <w:link w:val="000-Bi-normalChar"/>
    <w:qFormat/>
    <w:rsid w:val="009308AF"/>
    <w:pPr>
      <w:keepNext/>
      <w:keepLines/>
      <w:numPr>
        <w:numId w:val="3"/>
      </w:numPr>
      <w:spacing w:before="240" w:after="100" w:afterAutospacing="1" w:line="254" w:lineRule="auto"/>
      <w:outlineLvl w:val="2"/>
    </w:pPr>
    <w:rPr>
      <w:rFonts w:ascii="Tahoma" w:hAnsi="Tahoma" w:cs="Tahoma"/>
      <w:b/>
      <w:kern w:val="2"/>
      <w:sz w:val="24"/>
      <w:szCs w:val="24"/>
    </w:rPr>
  </w:style>
  <w:style w:type="paragraph" w:customStyle="1" w:styleId="Normal019">
    <w:name w:val="Normal_0_19"/>
    <w:qFormat/>
    <w:rsid w:val="009308AF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styleId="PageNumber">
    <w:name w:val="page number"/>
    <w:rsid w:val="000F6528"/>
    <w:rPr>
      <w:rFonts w:cs="Times New Roman"/>
    </w:rPr>
  </w:style>
  <w:style w:type="paragraph" w:customStyle="1" w:styleId="1">
    <w:name w:val="1"/>
    <w:basedOn w:val="Normal"/>
    <w:autoRedefine/>
    <w:rsid w:val="00F449FA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paragraph" w:styleId="NormalWeb">
    <w:name w:val="Normal (Web)"/>
    <w:basedOn w:val="Normal"/>
    <w:unhideWhenUsed/>
    <w:rsid w:val="00F449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9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68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1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8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54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0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57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2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822.bin"/><Relationship Id="rId21" Type="http://schemas.openxmlformats.org/officeDocument/2006/relationships/oleObject" Target="embeddings/oleObject6.bin"/><Relationship Id="rId170" Type="http://schemas.openxmlformats.org/officeDocument/2006/relationships/oleObject" Target="embeddings/oleObject99.bin"/><Relationship Id="rId268" Type="http://schemas.openxmlformats.org/officeDocument/2006/relationships/oleObject" Target="embeddings/oleObject150.bin"/><Relationship Id="rId475" Type="http://schemas.openxmlformats.org/officeDocument/2006/relationships/oleObject" Target="embeddings/oleObject255.bin"/><Relationship Id="rId682" Type="http://schemas.openxmlformats.org/officeDocument/2006/relationships/image" Target="media/image308.wmf"/><Relationship Id="rId128" Type="http://schemas.openxmlformats.org/officeDocument/2006/relationships/oleObject" Target="embeddings/oleObject78.bin"/><Relationship Id="rId335" Type="http://schemas.openxmlformats.org/officeDocument/2006/relationships/oleObject" Target="embeddings/oleObject184.bin"/><Relationship Id="rId542" Type="http://schemas.openxmlformats.org/officeDocument/2006/relationships/image" Target="media/image249.wmf"/><Relationship Id="rId987" Type="http://schemas.openxmlformats.org/officeDocument/2006/relationships/oleObject" Target="embeddings/oleObject546.bin"/><Relationship Id="rId1172" Type="http://schemas.openxmlformats.org/officeDocument/2006/relationships/oleObject" Target="embeddings/oleObject641.bin"/><Relationship Id="rId402" Type="http://schemas.openxmlformats.org/officeDocument/2006/relationships/image" Target="media/image181.wmf"/><Relationship Id="rId847" Type="http://schemas.openxmlformats.org/officeDocument/2006/relationships/image" Target="media/image378.wmf"/><Relationship Id="rId1032" Type="http://schemas.openxmlformats.org/officeDocument/2006/relationships/oleObject" Target="embeddings/oleObject570.bin"/><Relationship Id="rId1477" Type="http://schemas.openxmlformats.org/officeDocument/2006/relationships/oleObject" Target="embeddings/oleObject799.bin"/><Relationship Id="rId1684" Type="http://schemas.openxmlformats.org/officeDocument/2006/relationships/image" Target="media/image772.wmf"/><Relationship Id="rId707" Type="http://schemas.openxmlformats.org/officeDocument/2006/relationships/oleObject" Target="embeddings/oleObject390.bin"/><Relationship Id="rId914" Type="http://schemas.openxmlformats.org/officeDocument/2006/relationships/image" Target="media/image410.wmf"/><Relationship Id="rId1337" Type="http://schemas.openxmlformats.org/officeDocument/2006/relationships/image" Target="media/image607.wmf"/><Relationship Id="rId1544" Type="http://schemas.openxmlformats.org/officeDocument/2006/relationships/oleObject" Target="embeddings/oleObject834.bin"/><Relationship Id="rId1751" Type="http://schemas.openxmlformats.org/officeDocument/2006/relationships/image" Target="media/image804.wmf"/><Relationship Id="rId43" Type="http://schemas.openxmlformats.org/officeDocument/2006/relationships/oleObject" Target="embeddings/oleObject21.bin"/><Relationship Id="rId1404" Type="http://schemas.openxmlformats.org/officeDocument/2006/relationships/image" Target="media/image638.wmf"/><Relationship Id="rId1611" Type="http://schemas.openxmlformats.org/officeDocument/2006/relationships/oleObject" Target="embeddings/oleObject868.bin"/><Relationship Id="rId192" Type="http://schemas.openxmlformats.org/officeDocument/2006/relationships/oleObject" Target="embeddings/oleObject110.bin"/><Relationship Id="rId1709" Type="http://schemas.openxmlformats.org/officeDocument/2006/relationships/image" Target="media/image784.wmf"/><Relationship Id="rId497" Type="http://schemas.openxmlformats.org/officeDocument/2006/relationships/oleObject" Target="embeddings/oleObject267.bin"/><Relationship Id="rId357" Type="http://schemas.openxmlformats.org/officeDocument/2006/relationships/oleObject" Target="embeddings/oleObject195.bin"/><Relationship Id="rId1194" Type="http://schemas.openxmlformats.org/officeDocument/2006/relationships/oleObject" Target="embeddings/oleObject652.bin"/><Relationship Id="rId217" Type="http://schemas.openxmlformats.org/officeDocument/2006/relationships/image" Target="media/image90.wmf"/><Relationship Id="rId564" Type="http://schemas.openxmlformats.org/officeDocument/2006/relationships/image" Target="media/image259.wmf"/><Relationship Id="rId771" Type="http://schemas.openxmlformats.org/officeDocument/2006/relationships/oleObject" Target="embeddings/oleObject426.bin"/><Relationship Id="rId869" Type="http://schemas.openxmlformats.org/officeDocument/2006/relationships/image" Target="media/image389.wmf"/><Relationship Id="rId1499" Type="http://schemas.openxmlformats.org/officeDocument/2006/relationships/oleObject" Target="embeddings/oleObject810.bin"/><Relationship Id="rId424" Type="http://schemas.openxmlformats.org/officeDocument/2006/relationships/image" Target="media/image191.wmf"/><Relationship Id="rId631" Type="http://schemas.openxmlformats.org/officeDocument/2006/relationships/oleObject" Target="embeddings/oleObject336.bin"/><Relationship Id="rId729" Type="http://schemas.openxmlformats.org/officeDocument/2006/relationships/image" Target="media/image321.wmf"/><Relationship Id="rId1054" Type="http://schemas.openxmlformats.org/officeDocument/2006/relationships/oleObject" Target="embeddings/oleObject581.bin"/><Relationship Id="rId1261" Type="http://schemas.openxmlformats.org/officeDocument/2006/relationships/image" Target="media/image572.wmf"/><Relationship Id="rId1359" Type="http://schemas.openxmlformats.org/officeDocument/2006/relationships/oleObject" Target="embeddings/oleObject739.bin"/><Relationship Id="rId936" Type="http://schemas.openxmlformats.org/officeDocument/2006/relationships/image" Target="media/image421.wmf"/><Relationship Id="rId1121" Type="http://schemas.openxmlformats.org/officeDocument/2006/relationships/image" Target="media/image503.wmf"/><Relationship Id="rId1219" Type="http://schemas.openxmlformats.org/officeDocument/2006/relationships/image" Target="media/image551.wmf"/><Relationship Id="rId1566" Type="http://schemas.openxmlformats.org/officeDocument/2006/relationships/oleObject" Target="embeddings/oleObject845.bin"/><Relationship Id="rId1773" Type="http://schemas.openxmlformats.org/officeDocument/2006/relationships/image" Target="media/image815.wmf"/><Relationship Id="rId65" Type="http://schemas.openxmlformats.org/officeDocument/2006/relationships/image" Target="media/image27.wmf"/><Relationship Id="rId1426" Type="http://schemas.openxmlformats.org/officeDocument/2006/relationships/oleObject" Target="embeddings/oleObject773.bin"/><Relationship Id="rId1633" Type="http://schemas.openxmlformats.org/officeDocument/2006/relationships/oleObject" Target="embeddings/oleObject879.bin"/><Relationship Id="rId1700" Type="http://schemas.openxmlformats.org/officeDocument/2006/relationships/image" Target="media/image780.wmf"/><Relationship Id="rId281" Type="http://schemas.openxmlformats.org/officeDocument/2006/relationships/image" Target="media/image121.wmf"/><Relationship Id="rId141" Type="http://schemas.openxmlformats.org/officeDocument/2006/relationships/image" Target="media/image53.wmf"/><Relationship Id="rId379" Type="http://schemas.openxmlformats.org/officeDocument/2006/relationships/oleObject" Target="embeddings/oleObject206.bin"/><Relationship Id="rId586" Type="http://schemas.openxmlformats.org/officeDocument/2006/relationships/image" Target="media/image269.wmf"/><Relationship Id="rId793" Type="http://schemas.openxmlformats.org/officeDocument/2006/relationships/oleObject" Target="embeddings/oleObject438.bin"/><Relationship Id="rId7" Type="http://schemas.openxmlformats.org/officeDocument/2006/relationships/endnotes" Target="endnotes.xml"/><Relationship Id="rId239" Type="http://schemas.openxmlformats.org/officeDocument/2006/relationships/oleObject" Target="embeddings/oleObject135.bin"/><Relationship Id="rId446" Type="http://schemas.openxmlformats.org/officeDocument/2006/relationships/image" Target="media/image202.wmf"/><Relationship Id="rId653" Type="http://schemas.openxmlformats.org/officeDocument/2006/relationships/oleObject" Target="embeddings/oleObject356.bin"/><Relationship Id="rId1076" Type="http://schemas.openxmlformats.org/officeDocument/2006/relationships/oleObject" Target="embeddings/oleObject592.bin"/><Relationship Id="rId1283" Type="http://schemas.openxmlformats.org/officeDocument/2006/relationships/oleObject" Target="embeddings/oleObject698.bin"/><Relationship Id="rId1490" Type="http://schemas.openxmlformats.org/officeDocument/2006/relationships/image" Target="media/image681.wmf"/><Relationship Id="rId306" Type="http://schemas.openxmlformats.org/officeDocument/2006/relationships/image" Target="media/image133.wmf"/><Relationship Id="rId860" Type="http://schemas.openxmlformats.org/officeDocument/2006/relationships/oleObject" Target="embeddings/oleObject472.bin"/><Relationship Id="rId958" Type="http://schemas.openxmlformats.org/officeDocument/2006/relationships/image" Target="media/image432.wmf"/><Relationship Id="rId1143" Type="http://schemas.openxmlformats.org/officeDocument/2006/relationships/oleObject" Target="embeddings/oleObject626.bin"/><Relationship Id="rId1588" Type="http://schemas.openxmlformats.org/officeDocument/2006/relationships/image" Target="media/image728.wmf"/><Relationship Id="rId1795" Type="http://schemas.openxmlformats.org/officeDocument/2006/relationships/image" Target="media/image826.wmf"/><Relationship Id="rId87" Type="http://schemas.openxmlformats.org/officeDocument/2006/relationships/image" Target="media/image33.wmf"/><Relationship Id="rId513" Type="http://schemas.openxmlformats.org/officeDocument/2006/relationships/oleObject" Target="embeddings/oleObject275.bin"/><Relationship Id="rId720" Type="http://schemas.openxmlformats.org/officeDocument/2006/relationships/oleObject" Target="embeddings/oleObject400.bin"/><Relationship Id="rId818" Type="http://schemas.openxmlformats.org/officeDocument/2006/relationships/oleObject" Target="embeddings/oleObject451.bin"/><Relationship Id="rId1350" Type="http://schemas.openxmlformats.org/officeDocument/2006/relationships/oleObject" Target="embeddings/oleObject734.bin"/><Relationship Id="rId1448" Type="http://schemas.openxmlformats.org/officeDocument/2006/relationships/image" Target="media/image660.wmf"/><Relationship Id="rId1655" Type="http://schemas.openxmlformats.org/officeDocument/2006/relationships/image" Target="media/image759.wmf"/><Relationship Id="rId1003" Type="http://schemas.openxmlformats.org/officeDocument/2006/relationships/oleObject" Target="embeddings/oleObject555.bin"/><Relationship Id="rId1210" Type="http://schemas.openxmlformats.org/officeDocument/2006/relationships/oleObject" Target="embeddings/oleObject660.bin"/><Relationship Id="rId1308" Type="http://schemas.openxmlformats.org/officeDocument/2006/relationships/image" Target="media/image593.wmf"/><Relationship Id="rId1515" Type="http://schemas.openxmlformats.org/officeDocument/2006/relationships/image" Target="media/image693.wmf"/><Relationship Id="rId1722" Type="http://schemas.openxmlformats.org/officeDocument/2006/relationships/image" Target="media/image790.wmf"/><Relationship Id="rId14" Type="http://schemas.openxmlformats.org/officeDocument/2006/relationships/image" Target="media/image8.wmf"/><Relationship Id="rId163" Type="http://schemas.openxmlformats.org/officeDocument/2006/relationships/image" Target="media/image64.wmf"/><Relationship Id="rId370" Type="http://schemas.openxmlformats.org/officeDocument/2006/relationships/image" Target="media/image165.wmf"/><Relationship Id="rId230" Type="http://schemas.openxmlformats.org/officeDocument/2006/relationships/oleObject" Target="embeddings/oleObject130.bin"/><Relationship Id="rId468" Type="http://schemas.openxmlformats.org/officeDocument/2006/relationships/image" Target="media/image213.wmf"/><Relationship Id="rId675" Type="http://schemas.openxmlformats.org/officeDocument/2006/relationships/oleObject" Target="embeddings/oleObject367.bin"/><Relationship Id="rId882" Type="http://schemas.openxmlformats.org/officeDocument/2006/relationships/image" Target="media/image395.wmf"/><Relationship Id="rId1098" Type="http://schemas.openxmlformats.org/officeDocument/2006/relationships/oleObject" Target="embeddings/oleObject603.bin"/><Relationship Id="rId328" Type="http://schemas.openxmlformats.org/officeDocument/2006/relationships/image" Target="media/image144.wmf"/><Relationship Id="rId535" Type="http://schemas.openxmlformats.org/officeDocument/2006/relationships/oleObject" Target="embeddings/oleObject286.bin"/><Relationship Id="rId742" Type="http://schemas.openxmlformats.org/officeDocument/2006/relationships/oleObject" Target="embeddings/oleObject411.bin"/><Relationship Id="rId1165" Type="http://schemas.openxmlformats.org/officeDocument/2006/relationships/image" Target="media/image524.wmf"/><Relationship Id="rId1372" Type="http://schemas.openxmlformats.org/officeDocument/2006/relationships/oleObject" Target="embeddings/oleObject746.bin"/><Relationship Id="rId602" Type="http://schemas.openxmlformats.org/officeDocument/2006/relationships/image" Target="media/image277.wmf"/><Relationship Id="rId1025" Type="http://schemas.openxmlformats.org/officeDocument/2006/relationships/oleObject" Target="embeddings/oleObject566.bin"/><Relationship Id="rId1232" Type="http://schemas.openxmlformats.org/officeDocument/2006/relationships/oleObject" Target="embeddings/oleObject671.bin"/><Relationship Id="rId1677" Type="http://schemas.openxmlformats.org/officeDocument/2006/relationships/oleObject" Target="embeddings/oleObject905.bin"/><Relationship Id="rId907" Type="http://schemas.openxmlformats.org/officeDocument/2006/relationships/image" Target="media/image407.wmf"/><Relationship Id="rId1537" Type="http://schemas.openxmlformats.org/officeDocument/2006/relationships/image" Target="media/image703.wmf"/><Relationship Id="rId1744" Type="http://schemas.openxmlformats.org/officeDocument/2006/relationships/image" Target="media/image801.wmf"/><Relationship Id="rId36" Type="http://schemas.openxmlformats.org/officeDocument/2006/relationships/oleObject" Target="embeddings/oleObject14.bin"/><Relationship Id="rId1604" Type="http://schemas.openxmlformats.org/officeDocument/2006/relationships/image" Target="media/image736.wmf"/><Relationship Id="rId185" Type="http://schemas.openxmlformats.org/officeDocument/2006/relationships/image" Target="media/image75.wmf"/><Relationship Id="rId392" Type="http://schemas.openxmlformats.org/officeDocument/2006/relationships/image" Target="media/image176.wmf"/><Relationship Id="rId697" Type="http://schemas.openxmlformats.org/officeDocument/2006/relationships/oleObject" Target="embeddings/oleObject380.bin"/><Relationship Id="rId252" Type="http://schemas.openxmlformats.org/officeDocument/2006/relationships/oleObject" Target="embeddings/oleObject142.bin"/><Relationship Id="rId1187" Type="http://schemas.openxmlformats.org/officeDocument/2006/relationships/image" Target="media/image535.wmf"/><Relationship Id="rId112" Type="http://schemas.openxmlformats.org/officeDocument/2006/relationships/oleObject" Target="embeddings/oleObject65.bin"/><Relationship Id="rId557" Type="http://schemas.openxmlformats.org/officeDocument/2006/relationships/image" Target="media/image256.wmf"/><Relationship Id="rId764" Type="http://schemas.openxmlformats.org/officeDocument/2006/relationships/oleObject" Target="embeddings/oleObject422.bin"/><Relationship Id="rId971" Type="http://schemas.openxmlformats.org/officeDocument/2006/relationships/oleObject" Target="embeddings/oleObject535.bin"/><Relationship Id="rId1394" Type="http://schemas.openxmlformats.org/officeDocument/2006/relationships/oleObject" Target="embeddings/oleObject757.bin"/><Relationship Id="rId1699" Type="http://schemas.openxmlformats.org/officeDocument/2006/relationships/oleObject" Target="embeddings/oleObject916.bin"/><Relationship Id="rId417" Type="http://schemas.openxmlformats.org/officeDocument/2006/relationships/oleObject" Target="embeddings/oleObject226.bin"/><Relationship Id="rId624" Type="http://schemas.openxmlformats.org/officeDocument/2006/relationships/image" Target="media/image288.wmf"/><Relationship Id="rId831" Type="http://schemas.openxmlformats.org/officeDocument/2006/relationships/image" Target="media/image370.wmf"/><Relationship Id="rId1047" Type="http://schemas.openxmlformats.org/officeDocument/2006/relationships/image" Target="media/image466.wmf"/><Relationship Id="rId1254" Type="http://schemas.openxmlformats.org/officeDocument/2006/relationships/oleObject" Target="embeddings/oleObject682.bin"/><Relationship Id="rId1461" Type="http://schemas.openxmlformats.org/officeDocument/2006/relationships/oleObject" Target="embeddings/oleObject791.bin"/><Relationship Id="rId929" Type="http://schemas.openxmlformats.org/officeDocument/2006/relationships/oleObject" Target="embeddings/oleObject508.bin"/><Relationship Id="rId1114" Type="http://schemas.openxmlformats.org/officeDocument/2006/relationships/oleObject" Target="embeddings/oleObject611.bin"/><Relationship Id="rId1321" Type="http://schemas.openxmlformats.org/officeDocument/2006/relationships/oleObject" Target="embeddings/oleObject718.bin"/><Relationship Id="rId1559" Type="http://schemas.openxmlformats.org/officeDocument/2006/relationships/image" Target="media/image714.wmf"/><Relationship Id="rId1766" Type="http://schemas.openxmlformats.org/officeDocument/2006/relationships/oleObject" Target="embeddings/oleObject951.bin"/><Relationship Id="rId58" Type="http://schemas.openxmlformats.org/officeDocument/2006/relationships/oleObject" Target="embeddings/oleObject31.bin"/><Relationship Id="rId1419" Type="http://schemas.openxmlformats.org/officeDocument/2006/relationships/image" Target="media/image646.wmf"/><Relationship Id="rId1626" Type="http://schemas.openxmlformats.org/officeDocument/2006/relationships/image" Target="media/image747.wmf"/><Relationship Id="rId274" Type="http://schemas.openxmlformats.org/officeDocument/2006/relationships/oleObject" Target="embeddings/oleObject153.bin"/><Relationship Id="rId481" Type="http://schemas.openxmlformats.org/officeDocument/2006/relationships/image" Target="media/image219.wmf"/><Relationship Id="rId134" Type="http://schemas.openxmlformats.org/officeDocument/2006/relationships/oleObject" Target="embeddings/oleObject81.bin"/><Relationship Id="rId579" Type="http://schemas.openxmlformats.org/officeDocument/2006/relationships/oleObject" Target="embeddings/oleObject310.bin"/><Relationship Id="rId786" Type="http://schemas.openxmlformats.org/officeDocument/2006/relationships/image" Target="media/image348.wmf"/><Relationship Id="rId993" Type="http://schemas.openxmlformats.org/officeDocument/2006/relationships/oleObject" Target="embeddings/oleObject550.bin"/><Relationship Id="rId341" Type="http://schemas.openxmlformats.org/officeDocument/2006/relationships/oleObject" Target="embeddings/oleObject187.bin"/><Relationship Id="rId439" Type="http://schemas.openxmlformats.org/officeDocument/2006/relationships/oleObject" Target="embeddings/oleObject237.bin"/><Relationship Id="rId646" Type="http://schemas.openxmlformats.org/officeDocument/2006/relationships/oleObject" Target="embeddings/oleObject350.bin"/><Relationship Id="rId1069" Type="http://schemas.openxmlformats.org/officeDocument/2006/relationships/image" Target="media/image477.wmf"/><Relationship Id="rId1276" Type="http://schemas.openxmlformats.org/officeDocument/2006/relationships/oleObject" Target="embeddings/oleObject693.bin"/><Relationship Id="rId1483" Type="http://schemas.openxmlformats.org/officeDocument/2006/relationships/oleObject" Target="embeddings/oleObject802.bin"/><Relationship Id="rId201" Type="http://schemas.openxmlformats.org/officeDocument/2006/relationships/image" Target="media/image83.wmf"/><Relationship Id="rId506" Type="http://schemas.openxmlformats.org/officeDocument/2006/relationships/image" Target="media/image231.wmf"/><Relationship Id="rId853" Type="http://schemas.openxmlformats.org/officeDocument/2006/relationships/image" Target="media/image381.wmf"/><Relationship Id="rId1136" Type="http://schemas.openxmlformats.org/officeDocument/2006/relationships/oleObject" Target="embeddings/oleObject622.bin"/><Relationship Id="rId1690" Type="http://schemas.openxmlformats.org/officeDocument/2006/relationships/image" Target="media/image775.wmf"/><Relationship Id="rId1788" Type="http://schemas.openxmlformats.org/officeDocument/2006/relationships/oleObject" Target="embeddings/oleObject962.bin"/><Relationship Id="rId713" Type="http://schemas.openxmlformats.org/officeDocument/2006/relationships/oleObject" Target="embeddings/oleObject396.bin"/><Relationship Id="rId920" Type="http://schemas.openxmlformats.org/officeDocument/2006/relationships/image" Target="media/image413.wmf"/><Relationship Id="rId1343" Type="http://schemas.openxmlformats.org/officeDocument/2006/relationships/image" Target="media/image610.wmf"/><Relationship Id="rId1550" Type="http://schemas.openxmlformats.org/officeDocument/2006/relationships/oleObject" Target="embeddings/oleObject837.bin"/><Relationship Id="rId1648" Type="http://schemas.openxmlformats.org/officeDocument/2006/relationships/oleObject" Target="embeddings/oleObject889.bin"/><Relationship Id="rId1203" Type="http://schemas.openxmlformats.org/officeDocument/2006/relationships/image" Target="media/image543.wmf"/><Relationship Id="rId1410" Type="http://schemas.openxmlformats.org/officeDocument/2006/relationships/image" Target="media/image641.wmf"/><Relationship Id="rId1508" Type="http://schemas.openxmlformats.org/officeDocument/2006/relationships/oleObject" Target="embeddings/oleObject815.bin"/><Relationship Id="rId1715" Type="http://schemas.openxmlformats.org/officeDocument/2006/relationships/oleObject" Target="embeddings/oleObject925.bin"/><Relationship Id="rId296" Type="http://schemas.openxmlformats.org/officeDocument/2006/relationships/image" Target="media/image128.wmf"/><Relationship Id="rId156" Type="http://schemas.openxmlformats.org/officeDocument/2006/relationships/oleObject" Target="embeddings/oleObject92.bin"/><Relationship Id="rId363" Type="http://schemas.openxmlformats.org/officeDocument/2006/relationships/oleObject" Target="embeddings/oleObject198.bin"/><Relationship Id="rId570" Type="http://schemas.openxmlformats.org/officeDocument/2006/relationships/oleObject" Target="embeddings/oleObject305.bin"/><Relationship Id="rId223" Type="http://schemas.openxmlformats.org/officeDocument/2006/relationships/image" Target="media/image93.wmf"/><Relationship Id="rId430" Type="http://schemas.openxmlformats.org/officeDocument/2006/relationships/image" Target="media/image194.wmf"/><Relationship Id="rId668" Type="http://schemas.openxmlformats.org/officeDocument/2006/relationships/image" Target="media/image301.wmf"/><Relationship Id="rId875" Type="http://schemas.openxmlformats.org/officeDocument/2006/relationships/image" Target="media/image392.wmf"/><Relationship Id="rId1060" Type="http://schemas.openxmlformats.org/officeDocument/2006/relationships/oleObject" Target="embeddings/oleObject584.bin"/><Relationship Id="rId1298" Type="http://schemas.openxmlformats.org/officeDocument/2006/relationships/image" Target="media/image588.wmf"/><Relationship Id="rId528" Type="http://schemas.openxmlformats.org/officeDocument/2006/relationships/image" Target="media/image242.wmf"/><Relationship Id="rId735" Type="http://schemas.openxmlformats.org/officeDocument/2006/relationships/image" Target="media/image324.wmf"/><Relationship Id="rId942" Type="http://schemas.openxmlformats.org/officeDocument/2006/relationships/image" Target="media/image424.wmf"/><Relationship Id="rId1158" Type="http://schemas.openxmlformats.org/officeDocument/2006/relationships/image" Target="media/image521.wmf"/><Relationship Id="rId1365" Type="http://schemas.openxmlformats.org/officeDocument/2006/relationships/image" Target="media/image619.wmf"/><Relationship Id="rId1572" Type="http://schemas.openxmlformats.org/officeDocument/2006/relationships/oleObject" Target="embeddings/oleObject848.bin"/><Relationship Id="rId1018" Type="http://schemas.openxmlformats.org/officeDocument/2006/relationships/image" Target="media/image452.wmf"/><Relationship Id="rId1225" Type="http://schemas.openxmlformats.org/officeDocument/2006/relationships/image" Target="media/image554.wmf"/><Relationship Id="rId1432" Type="http://schemas.openxmlformats.org/officeDocument/2006/relationships/oleObject" Target="embeddings/oleObject776.bin"/><Relationship Id="rId71" Type="http://schemas.openxmlformats.org/officeDocument/2006/relationships/oleObject" Target="embeddings/oleObject39.bin"/><Relationship Id="rId802" Type="http://schemas.openxmlformats.org/officeDocument/2006/relationships/image" Target="media/image356.wmf"/><Relationship Id="rId1737" Type="http://schemas.openxmlformats.org/officeDocument/2006/relationships/oleObject" Target="embeddings/oleObject936.bin"/><Relationship Id="rId29" Type="http://schemas.openxmlformats.org/officeDocument/2006/relationships/oleObject" Target="embeddings/oleObject10.bin"/><Relationship Id="rId178" Type="http://schemas.openxmlformats.org/officeDocument/2006/relationships/oleObject" Target="embeddings/oleObject103.bin"/><Relationship Id="rId385" Type="http://schemas.openxmlformats.org/officeDocument/2006/relationships/oleObject" Target="embeddings/oleObject209.bin"/><Relationship Id="rId592" Type="http://schemas.openxmlformats.org/officeDocument/2006/relationships/image" Target="media/image272.wmf"/><Relationship Id="rId245" Type="http://schemas.openxmlformats.org/officeDocument/2006/relationships/image" Target="media/image103.wmf"/><Relationship Id="rId452" Type="http://schemas.openxmlformats.org/officeDocument/2006/relationships/image" Target="media/image205.wmf"/><Relationship Id="rId897" Type="http://schemas.openxmlformats.org/officeDocument/2006/relationships/image" Target="media/image402.wmf"/><Relationship Id="rId1082" Type="http://schemas.openxmlformats.org/officeDocument/2006/relationships/oleObject" Target="embeddings/oleObject595.bin"/><Relationship Id="rId105" Type="http://schemas.openxmlformats.org/officeDocument/2006/relationships/image" Target="media/image42.wmf"/><Relationship Id="rId312" Type="http://schemas.openxmlformats.org/officeDocument/2006/relationships/image" Target="media/image136.wmf"/><Relationship Id="rId757" Type="http://schemas.openxmlformats.org/officeDocument/2006/relationships/image" Target="media/image335.wmf"/><Relationship Id="rId964" Type="http://schemas.openxmlformats.org/officeDocument/2006/relationships/oleObject" Target="embeddings/oleObject528.bin"/><Relationship Id="rId1387" Type="http://schemas.openxmlformats.org/officeDocument/2006/relationships/image" Target="media/image630.wmf"/><Relationship Id="rId1594" Type="http://schemas.openxmlformats.org/officeDocument/2006/relationships/image" Target="media/image731.wmf"/><Relationship Id="rId93" Type="http://schemas.openxmlformats.org/officeDocument/2006/relationships/image" Target="media/image36.wmf"/><Relationship Id="rId617" Type="http://schemas.openxmlformats.org/officeDocument/2006/relationships/oleObject" Target="embeddings/oleObject329.bin"/><Relationship Id="rId824" Type="http://schemas.openxmlformats.org/officeDocument/2006/relationships/oleObject" Target="embeddings/oleObject454.bin"/><Relationship Id="rId1247" Type="http://schemas.openxmlformats.org/officeDocument/2006/relationships/image" Target="media/image565.wmf"/><Relationship Id="rId1454" Type="http://schemas.openxmlformats.org/officeDocument/2006/relationships/image" Target="media/image663.wmf"/><Relationship Id="rId1661" Type="http://schemas.openxmlformats.org/officeDocument/2006/relationships/oleObject" Target="embeddings/oleObject897.bin"/><Relationship Id="rId1107" Type="http://schemas.openxmlformats.org/officeDocument/2006/relationships/image" Target="media/image496.wmf"/><Relationship Id="rId1314" Type="http://schemas.openxmlformats.org/officeDocument/2006/relationships/image" Target="media/image596.wmf"/><Relationship Id="rId1521" Type="http://schemas.openxmlformats.org/officeDocument/2006/relationships/image" Target="media/image696.wmf"/><Relationship Id="rId1759" Type="http://schemas.openxmlformats.org/officeDocument/2006/relationships/image" Target="media/image808.wmf"/><Relationship Id="rId1619" Type="http://schemas.openxmlformats.org/officeDocument/2006/relationships/oleObject" Target="embeddings/oleObject872.bin"/><Relationship Id="rId20" Type="http://schemas.openxmlformats.org/officeDocument/2006/relationships/image" Target="media/image11.wmf"/><Relationship Id="rId267" Type="http://schemas.openxmlformats.org/officeDocument/2006/relationships/image" Target="media/image114.wmf"/><Relationship Id="rId474" Type="http://schemas.openxmlformats.org/officeDocument/2006/relationships/image" Target="media/image216.wmf"/><Relationship Id="rId127" Type="http://schemas.openxmlformats.org/officeDocument/2006/relationships/image" Target="media/image46.wmf"/><Relationship Id="rId681" Type="http://schemas.openxmlformats.org/officeDocument/2006/relationships/oleObject" Target="embeddings/oleObject370.bin"/><Relationship Id="rId779" Type="http://schemas.openxmlformats.org/officeDocument/2006/relationships/oleObject" Target="embeddings/oleObject431.bin"/><Relationship Id="rId986" Type="http://schemas.openxmlformats.org/officeDocument/2006/relationships/oleObject" Target="embeddings/oleObject545.bin"/><Relationship Id="rId334" Type="http://schemas.openxmlformats.org/officeDocument/2006/relationships/image" Target="media/image147.wmf"/><Relationship Id="rId541" Type="http://schemas.openxmlformats.org/officeDocument/2006/relationships/oleObject" Target="embeddings/oleObject289.bin"/><Relationship Id="rId639" Type="http://schemas.openxmlformats.org/officeDocument/2006/relationships/oleObject" Target="embeddings/oleObject343.bin"/><Relationship Id="rId1171" Type="http://schemas.openxmlformats.org/officeDocument/2006/relationships/image" Target="media/image527.wmf"/><Relationship Id="rId1269" Type="http://schemas.openxmlformats.org/officeDocument/2006/relationships/image" Target="media/image576.wmf"/><Relationship Id="rId1476" Type="http://schemas.openxmlformats.org/officeDocument/2006/relationships/image" Target="media/image674.wmf"/><Relationship Id="rId401" Type="http://schemas.openxmlformats.org/officeDocument/2006/relationships/oleObject" Target="embeddings/oleObject217.bin"/><Relationship Id="rId846" Type="http://schemas.openxmlformats.org/officeDocument/2006/relationships/oleObject" Target="embeddings/oleObject465.bin"/><Relationship Id="rId1031" Type="http://schemas.openxmlformats.org/officeDocument/2006/relationships/oleObject" Target="embeddings/oleObject569.bin"/><Relationship Id="rId1129" Type="http://schemas.openxmlformats.org/officeDocument/2006/relationships/image" Target="media/image507.wmf"/><Relationship Id="rId1683" Type="http://schemas.openxmlformats.org/officeDocument/2006/relationships/oleObject" Target="embeddings/oleObject908.bin"/><Relationship Id="rId706" Type="http://schemas.openxmlformats.org/officeDocument/2006/relationships/oleObject" Target="embeddings/oleObject389.bin"/><Relationship Id="rId913" Type="http://schemas.openxmlformats.org/officeDocument/2006/relationships/oleObject" Target="embeddings/oleObject500.bin"/><Relationship Id="rId1336" Type="http://schemas.openxmlformats.org/officeDocument/2006/relationships/oleObject" Target="embeddings/oleObject726.bin"/><Relationship Id="rId1543" Type="http://schemas.openxmlformats.org/officeDocument/2006/relationships/image" Target="media/image706.wmf"/><Relationship Id="rId1750" Type="http://schemas.openxmlformats.org/officeDocument/2006/relationships/oleObject" Target="embeddings/oleObject943.bin"/><Relationship Id="rId42" Type="http://schemas.openxmlformats.org/officeDocument/2006/relationships/oleObject" Target="embeddings/oleObject20.bin"/><Relationship Id="rId1403" Type="http://schemas.openxmlformats.org/officeDocument/2006/relationships/oleObject" Target="embeddings/oleObject762.bin"/><Relationship Id="rId1610" Type="http://schemas.openxmlformats.org/officeDocument/2006/relationships/image" Target="media/image739.wmf"/><Relationship Id="rId191" Type="http://schemas.openxmlformats.org/officeDocument/2006/relationships/image" Target="media/image78.wmf"/><Relationship Id="rId1708" Type="http://schemas.openxmlformats.org/officeDocument/2006/relationships/oleObject" Target="embeddings/oleObject921.bin"/><Relationship Id="rId289" Type="http://schemas.openxmlformats.org/officeDocument/2006/relationships/oleObject" Target="embeddings/oleObject161.bin"/><Relationship Id="rId496" Type="http://schemas.openxmlformats.org/officeDocument/2006/relationships/image" Target="media/image226.wmf"/><Relationship Id="rId149" Type="http://schemas.openxmlformats.org/officeDocument/2006/relationships/image" Target="media/image57.wmf"/><Relationship Id="rId356" Type="http://schemas.openxmlformats.org/officeDocument/2006/relationships/image" Target="media/image158.wmf"/><Relationship Id="rId563" Type="http://schemas.openxmlformats.org/officeDocument/2006/relationships/oleObject" Target="embeddings/oleObject301.bin"/><Relationship Id="rId770" Type="http://schemas.openxmlformats.org/officeDocument/2006/relationships/oleObject" Target="embeddings/oleObject425.bin"/><Relationship Id="rId1193" Type="http://schemas.openxmlformats.org/officeDocument/2006/relationships/image" Target="media/image538.wmf"/><Relationship Id="rId216" Type="http://schemas.openxmlformats.org/officeDocument/2006/relationships/oleObject" Target="embeddings/oleObject123.bin"/><Relationship Id="rId423" Type="http://schemas.openxmlformats.org/officeDocument/2006/relationships/oleObject" Target="embeddings/oleObject229.bin"/><Relationship Id="rId868" Type="http://schemas.openxmlformats.org/officeDocument/2006/relationships/oleObject" Target="embeddings/oleObject476.bin"/><Relationship Id="rId1053" Type="http://schemas.openxmlformats.org/officeDocument/2006/relationships/image" Target="media/image469.wmf"/><Relationship Id="rId1260" Type="http://schemas.openxmlformats.org/officeDocument/2006/relationships/oleObject" Target="embeddings/oleObject685.bin"/><Relationship Id="rId1498" Type="http://schemas.openxmlformats.org/officeDocument/2006/relationships/image" Target="media/image685.wmf"/><Relationship Id="rId630" Type="http://schemas.openxmlformats.org/officeDocument/2006/relationships/image" Target="media/image291.wmf"/><Relationship Id="rId728" Type="http://schemas.openxmlformats.org/officeDocument/2006/relationships/oleObject" Target="embeddings/oleObject404.bin"/><Relationship Id="rId935" Type="http://schemas.openxmlformats.org/officeDocument/2006/relationships/oleObject" Target="embeddings/oleObject511.bin"/><Relationship Id="rId1358" Type="http://schemas.openxmlformats.org/officeDocument/2006/relationships/oleObject" Target="embeddings/oleObject738.bin"/><Relationship Id="rId1565" Type="http://schemas.openxmlformats.org/officeDocument/2006/relationships/image" Target="media/image717.wmf"/><Relationship Id="rId1772" Type="http://schemas.openxmlformats.org/officeDocument/2006/relationships/oleObject" Target="embeddings/oleObject954.bin"/><Relationship Id="rId64" Type="http://schemas.openxmlformats.org/officeDocument/2006/relationships/oleObject" Target="embeddings/oleObject34.bin"/><Relationship Id="rId1120" Type="http://schemas.openxmlformats.org/officeDocument/2006/relationships/oleObject" Target="embeddings/oleObject614.bin"/><Relationship Id="rId1218" Type="http://schemas.openxmlformats.org/officeDocument/2006/relationships/oleObject" Target="embeddings/oleObject664.bin"/><Relationship Id="rId1425" Type="http://schemas.openxmlformats.org/officeDocument/2006/relationships/image" Target="media/image649.wmf"/><Relationship Id="rId1632" Type="http://schemas.openxmlformats.org/officeDocument/2006/relationships/image" Target="media/image750.wmf"/><Relationship Id="rId280" Type="http://schemas.openxmlformats.org/officeDocument/2006/relationships/oleObject" Target="embeddings/oleObject156.bin"/><Relationship Id="rId140" Type="http://schemas.openxmlformats.org/officeDocument/2006/relationships/oleObject" Target="embeddings/oleObject84.bin"/><Relationship Id="rId378" Type="http://schemas.openxmlformats.org/officeDocument/2006/relationships/image" Target="media/image169.wmf"/><Relationship Id="rId585" Type="http://schemas.openxmlformats.org/officeDocument/2006/relationships/oleObject" Target="embeddings/oleObject313.bin"/><Relationship Id="rId792" Type="http://schemas.openxmlformats.org/officeDocument/2006/relationships/image" Target="media/image351.wmf"/><Relationship Id="rId6" Type="http://schemas.openxmlformats.org/officeDocument/2006/relationships/footnotes" Target="footnotes.xml"/><Relationship Id="rId238" Type="http://schemas.openxmlformats.org/officeDocument/2006/relationships/image" Target="media/image100.wmf"/><Relationship Id="rId445" Type="http://schemas.openxmlformats.org/officeDocument/2006/relationships/oleObject" Target="embeddings/oleObject240.bin"/><Relationship Id="rId652" Type="http://schemas.openxmlformats.org/officeDocument/2006/relationships/image" Target="media/image293.wmf"/><Relationship Id="rId1075" Type="http://schemas.openxmlformats.org/officeDocument/2006/relationships/image" Target="media/image480.wmf"/><Relationship Id="rId1282" Type="http://schemas.openxmlformats.org/officeDocument/2006/relationships/oleObject" Target="embeddings/oleObject697.bin"/><Relationship Id="rId305" Type="http://schemas.openxmlformats.org/officeDocument/2006/relationships/oleObject" Target="embeddings/oleObject169.bin"/><Relationship Id="rId512" Type="http://schemas.openxmlformats.org/officeDocument/2006/relationships/image" Target="media/image234.wmf"/><Relationship Id="rId957" Type="http://schemas.openxmlformats.org/officeDocument/2006/relationships/oleObject" Target="embeddings/oleObject522.bin"/><Relationship Id="rId1142" Type="http://schemas.openxmlformats.org/officeDocument/2006/relationships/image" Target="media/image513.wmf"/><Relationship Id="rId1587" Type="http://schemas.openxmlformats.org/officeDocument/2006/relationships/oleObject" Target="embeddings/oleObject856.bin"/><Relationship Id="rId1794" Type="http://schemas.openxmlformats.org/officeDocument/2006/relationships/oleObject" Target="embeddings/oleObject965.bin"/><Relationship Id="rId86" Type="http://schemas.openxmlformats.org/officeDocument/2006/relationships/oleObject" Target="embeddings/oleObject50.bin"/><Relationship Id="rId817" Type="http://schemas.openxmlformats.org/officeDocument/2006/relationships/image" Target="media/image363.wmf"/><Relationship Id="rId1002" Type="http://schemas.openxmlformats.org/officeDocument/2006/relationships/image" Target="media/image444.wmf"/><Relationship Id="rId1447" Type="http://schemas.openxmlformats.org/officeDocument/2006/relationships/oleObject" Target="embeddings/oleObject784.bin"/><Relationship Id="rId1654" Type="http://schemas.openxmlformats.org/officeDocument/2006/relationships/oleObject" Target="embeddings/oleObject892.bin"/><Relationship Id="rId1307" Type="http://schemas.openxmlformats.org/officeDocument/2006/relationships/oleObject" Target="embeddings/oleObject711.bin"/><Relationship Id="rId1514" Type="http://schemas.openxmlformats.org/officeDocument/2006/relationships/oleObject" Target="embeddings/oleObject818.bin"/><Relationship Id="rId1721" Type="http://schemas.openxmlformats.org/officeDocument/2006/relationships/oleObject" Target="embeddings/oleObject928.bin"/><Relationship Id="rId13" Type="http://schemas.openxmlformats.org/officeDocument/2006/relationships/oleObject" Target="embeddings/oleObject2.bin"/><Relationship Id="rId162" Type="http://schemas.openxmlformats.org/officeDocument/2006/relationships/oleObject" Target="embeddings/oleObject95.bin"/><Relationship Id="rId467" Type="http://schemas.openxmlformats.org/officeDocument/2006/relationships/oleObject" Target="embeddings/oleObject251.bin"/><Relationship Id="rId1097" Type="http://schemas.openxmlformats.org/officeDocument/2006/relationships/image" Target="media/image491.wmf"/><Relationship Id="rId674" Type="http://schemas.openxmlformats.org/officeDocument/2006/relationships/image" Target="media/image304.wmf"/><Relationship Id="rId881" Type="http://schemas.openxmlformats.org/officeDocument/2006/relationships/oleObject" Target="embeddings/oleObject483.bin"/><Relationship Id="rId979" Type="http://schemas.openxmlformats.org/officeDocument/2006/relationships/image" Target="media/image435.wmf"/><Relationship Id="rId327" Type="http://schemas.openxmlformats.org/officeDocument/2006/relationships/oleObject" Target="embeddings/oleObject180.bin"/><Relationship Id="rId534" Type="http://schemas.openxmlformats.org/officeDocument/2006/relationships/image" Target="media/image245.wmf"/><Relationship Id="rId741" Type="http://schemas.openxmlformats.org/officeDocument/2006/relationships/image" Target="media/image327.wmf"/><Relationship Id="rId839" Type="http://schemas.openxmlformats.org/officeDocument/2006/relationships/image" Target="media/image374.wmf"/><Relationship Id="rId1164" Type="http://schemas.openxmlformats.org/officeDocument/2006/relationships/oleObject" Target="embeddings/oleObject637.bin"/><Relationship Id="rId1371" Type="http://schemas.openxmlformats.org/officeDocument/2006/relationships/image" Target="media/image622.wmf"/><Relationship Id="rId1469" Type="http://schemas.openxmlformats.org/officeDocument/2006/relationships/oleObject" Target="embeddings/oleObject795.bin"/><Relationship Id="rId601" Type="http://schemas.openxmlformats.org/officeDocument/2006/relationships/oleObject" Target="embeddings/oleObject321.bin"/><Relationship Id="rId1024" Type="http://schemas.openxmlformats.org/officeDocument/2006/relationships/image" Target="media/image455.wmf"/><Relationship Id="rId1231" Type="http://schemas.openxmlformats.org/officeDocument/2006/relationships/image" Target="media/image557.wmf"/><Relationship Id="rId1676" Type="http://schemas.openxmlformats.org/officeDocument/2006/relationships/image" Target="media/image768.wmf"/><Relationship Id="rId906" Type="http://schemas.openxmlformats.org/officeDocument/2006/relationships/oleObject" Target="embeddings/oleObject496.bin"/><Relationship Id="rId1329" Type="http://schemas.openxmlformats.org/officeDocument/2006/relationships/image" Target="media/image603.wmf"/><Relationship Id="rId1536" Type="http://schemas.openxmlformats.org/officeDocument/2006/relationships/oleObject" Target="embeddings/oleObject830.bin"/><Relationship Id="rId1743" Type="http://schemas.openxmlformats.org/officeDocument/2006/relationships/oleObject" Target="embeddings/oleObject939.bin"/><Relationship Id="rId35" Type="http://schemas.openxmlformats.org/officeDocument/2006/relationships/oleObject" Target="embeddings/oleObject13.bin"/><Relationship Id="rId1603" Type="http://schemas.openxmlformats.org/officeDocument/2006/relationships/oleObject" Target="embeddings/oleObject864.bin"/><Relationship Id="rId184" Type="http://schemas.openxmlformats.org/officeDocument/2006/relationships/oleObject" Target="embeddings/oleObject106.bin"/><Relationship Id="rId391" Type="http://schemas.openxmlformats.org/officeDocument/2006/relationships/oleObject" Target="embeddings/oleObject212.bin"/><Relationship Id="rId251" Type="http://schemas.openxmlformats.org/officeDocument/2006/relationships/image" Target="media/image106.wmf"/><Relationship Id="rId489" Type="http://schemas.openxmlformats.org/officeDocument/2006/relationships/image" Target="media/image223.wmf"/><Relationship Id="rId696" Type="http://schemas.openxmlformats.org/officeDocument/2006/relationships/oleObject" Target="embeddings/oleObject379.bin"/><Relationship Id="rId349" Type="http://schemas.openxmlformats.org/officeDocument/2006/relationships/oleObject" Target="embeddings/oleObject191.bin"/><Relationship Id="rId556" Type="http://schemas.openxmlformats.org/officeDocument/2006/relationships/oleObject" Target="embeddings/oleObject297.bin"/><Relationship Id="rId763" Type="http://schemas.openxmlformats.org/officeDocument/2006/relationships/image" Target="media/image338.wmf"/><Relationship Id="rId1186" Type="http://schemas.openxmlformats.org/officeDocument/2006/relationships/oleObject" Target="embeddings/oleObject648.bin"/><Relationship Id="rId1393" Type="http://schemas.openxmlformats.org/officeDocument/2006/relationships/image" Target="media/image633.wmf"/><Relationship Id="rId111" Type="http://schemas.openxmlformats.org/officeDocument/2006/relationships/oleObject" Target="embeddings/oleObject64.bin"/><Relationship Id="rId209" Type="http://schemas.openxmlformats.org/officeDocument/2006/relationships/oleObject" Target="embeddings/oleObject119.bin"/><Relationship Id="rId416" Type="http://schemas.openxmlformats.org/officeDocument/2006/relationships/image" Target="media/image187.wmf"/><Relationship Id="rId970" Type="http://schemas.openxmlformats.org/officeDocument/2006/relationships/oleObject" Target="embeddings/oleObject534.bin"/><Relationship Id="rId1046" Type="http://schemas.openxmlformats.org/officeDocument/2006/relationships/oleObject" Target="embeddings/oleObject577.bin"/><Relationship Id="rId1253" Type="http://schemas.openxmlformats.org/officeDocument/2006/relationships/image" Target="media/image568.wmf"/><Relationship Id="rId1698" Type="http://schemas.openxmlformats.org/officeDocument/2006/relationships/image" Target="media/image779.wmf"/><Relationship Id="rId623" Type="http://schemas.openxmlformats.org/officeDocument/2006/relationships/oleObject" Target="embeddings/oleObject332.bin"/><Relationship Id="rId830" Type="http://schemas.openxmlformats.org/officeDocument/2006/relationships/oleObject" Target="embeddings/oleObject457.bin"/><Relationship Id="rId928" Type="http://schemas.openxmlformats.org/officeDocument/2006/relationships/image" Target="media/image417.wmf"/><Relationship Id="rId1460" Type="http://schemas.openxmlformats.org/officeDocument/2006/relationships/image" Target="media/image666.wmf"/><Relationship Id="rId1558" Type="http://schemas.openxmlformats.org/officeDocument/2006/relationships/oleObject" Target="embeddings/oleObject841.bin"/><Relationship Id="rId1765" Type="http://schemas.openxmlformats.org/officeDocument/2006/relationships/image" Target="media/image811.wmf"/><Relationship Id="rId57" Type="http://schemas.openxmlformats.org/officeDocument/2006/relationships/image" Target="media/image23.wmf"/><Relationship Id="rId1113" Type="http://schemas.openxmlformats.org/officeDocument/2006/relationships/image" Target="media/image499.wmf"/><Relationship Id="rId1320" Type="http://schemas.openxmlformats.org/officeDocument/2006/relationships/image" Target="media/image599.wmf"/><Relationship Id="rId1418" Type="http://schemas.openxmlformats.org/officeDocument/2006/relationships/oleObject" Target="embeddings/oleObject769.bin"/><Relationship Id="rId1625" Type="http://schemas.openxmlformats.org/officeDocument/2006/relationships/oleObject" Target="embeddings/oleObject875.bin"/><Relationship Id="rId273" Type="http://schemas.openxmlformats.org/officeDocument/2006/relationships/image" Target="media/image117.wmf"/><Relationship Id="rId480" Type="http://schemas.openxmlformats.org/officeDocument/2006/relationships/oleObject" Target="embeddings/oleObject258.bin"/><Relationship Id="rId133" Type="http://schemas.openxmlformats.org/officeDocument/2006/relationships/image" Target="media/image49.wmf"/><Relationship Id="rId340" Type="http://schemas.openxmlformats.org/officeDocument/2006/relationships/image" Target="media/image150.wmf"/><Relationship Id="rId578" Type="http://schemas.openxmlformats.org/officeDocument/2006/relationships/oleObject" Target="embeddings/oleObject309.bin"/><Relationship Id="rId785" Type="http://schemas.openxmlformats.org/officeDocument/2006/relationships/oleObject" Target="embeddings/oleObject434.bin"/><Relationship Id="rId992" Type="http://schemas.openxmlformats.org/officeDocument/2006/relationships/image" Target="media/image439.wmf"/><Relationship Id="rId200" Type="http://schemas.openxmlformats.org/officeDocument/2006/relationships/oleObject" Target="embeddings/oleObject114.bin"/><Relationship Id="rId438" Type="http://schemas.openxmlformats.org/officeDocument/2006/relationships/image" Target="media/image198.wmf"/><Relationship Id="rId645" Type="http://schemas.openxmlformats.org/officeDocument/2006/relationships/oleObject" Target="embeddings/oleObject349.bin"/><Relationship Id="rId852" Type="http://schemas.openxmlformats.org/officeDocument/2006/relationships/oleObject" Target="embeddings/oleObject468.bin"/><Relationship Id="rId1068" Type="http://schemas.openxmlformats.org/officeDocument/2006/relationships/oleObject" Target="embeddings/oleObject588.bin"/><Relationship Id="rId1275" Type="http://schemas.openxmlformats.org/officeDocument/2006/relationships/image" Target="media/image579.wmf"/><Relationship Id="rId1482" Type="http://schemas.openxmlformats.org/officeDocument/2006/relationships/image" Target="media/image677.wmf"/><Relationship Id="rId505" Type="http://schemas.openxmlformats.org/officeDocument/2006/relationships/oleObject" Target="embeddings/oleObject271.bin"/><Relationship Id="rId712" Type="http://schemas.openxmlformats.org/officeDocument/2006/relationships/oleObject" Target="embeddings/oleObject395.bin"/><Relationship Id="rId1135" Type="http://schemas.openxmlformats.org/officeDocument/2006/relationships/image" Target="media/image510.wmf"/><Relationship Id="rId1342" Type="http://schemas.openxmlformats.org/officeDocument/2006/relationships/oleObject" Target="embeddings/oleObject729.bin"/><Relationship Id="rId1787" Type="http://schemas.openxmlformats.org/officeDocument/2006/relationships/image" Target="media/image822.wmf"/><Relationship Id="rId79" Type="http://schemas.openxmlformats.org/officeDocument/2006/relationships/image" Target="media/image29.wmf"/><Relationship Id="rId1202" Type="http://schemas.openxmlformats.org/officeDocument/2006/relationships/oleObject" Target="embeddings/oleObject656.bin"/><Relationship Id="rId1647" Type="http://schemas.openxmlformats.org/officeDocument/2006/relationships/image" Target="media/image755.wmf"/><Relationship Id="rId1507" Type="http://schemas.openxmlformats.org/officeDocument/2006/relationships/oleObject" Target="embeddings/oleObject814.bin"/><Relationship Id="rId1714" Type="http://schemas.openxmlformats.org/officeDocument/2006/relationships/oleObject" Target="embeddings/oleObject924.bin"/><Relationship Id="rId295" Type="http://schemas.openxmlformats.org/officeDocument/2006/relationships/oleObject" Target="embeddings/oleObject164.bin"/><Relationship Id="rId155" Type="http://schemas.openxmlformats.org/officeDocument/2006/relationships/image" Target="media/image60.wmf"/><Relationship Id="rId362" Type="http://schemas.openxmlformats.org/officeDocument/2006/relationships/image" Target="media/image161.wmf"/><Relationship Id="rId1297" Type="http://schemas.openxmlformats.org/officeDocument/2006/relationships/oleObject" Target="embeddings/oleObject706.bin"/><Relationship Id="rId222" Type="http://schemas.openxmlformats.org/officeDocument/2006/relationships/oleObject" Target="embeddings/oleObject126.bin"/><Relationship Id="rId667" Type="http://schemas.openxmlformats.org/officeDocument/2006/relationships/oleObject" Target="embeddings/oleObject363.bin"/><Relationship Id="rId874" Type="http://schemas.openxmlformats.org/officeDocument/2006/relationships/oleObject" Target="embeddings/oleObject479.bin"/><Relationship Id="rId527" Type="http://schemas.openxmlformats.org/officeDocument/2006/relationships/oleObject" Target="embeddings/oleObject282.bin"/><Relationship Id="rId734" Type="http://schemas.openxmlformats.org/officeDocument/2006/relationships/oleObject" Target="embeddings/oleObject407.bin"/><Relationship Id="rId941" Type="http://schemas.openxmlformats.org/officeDocument/2006/relationships/oleObject" Target="embeddings/oleObject514.bin"/><Relationship Id="rId1157" Type="http://schemas.openxmlformats.org/officeDocument/2006/relationships/oleObject" Target="embeddings/oleObject633.bin"/><Relationship Id="rId1364" Type="http://schemas.openxmlformats.org/officeDocument/2006/relationships/oleObject" Target="embeddings/oleObject742.bin"/><Relationship Id="rId1571" Type="http://schemas.openxmlformats.org/officeDocument/2006/relationships/image" Target="media/image720.wmf"/><Relationship Id="rId70" Type="http://schemas.openxmlformats.org/officeDocument/2006/relationships/oleObject" Target="embeddings/oleObject38.bin"/><Relationship Id="rId801" Type="http://schemas.openxmlformats.org/officeDocument/2006/relationships/oleObject" Target="embeddings/oleObject442.bin"/><Relationship Id="rId1017" Type="http://schemas.openxmlformats.org/officeDocument/2006/relationships/oleObject" Target="embeddings/oleObject562.bin"/><Relationship Id="rId1224" Type="http://schemas.openxmlformats.org/officeDocument/2006/relationships/oleObject" Target="embeddings/oleObject667.bin"/><Relationship Id="rId1431" Type="http://schemas.openxmlformats.org/officeDocument/2006/relationships/image" Target="media/image652.wmf"/><Relationship Id="rId1669" Type="http://schemas.openxmlformats.org/officeDocument/2006/relationships/oleObject" Target="embeddings/oleObject901.bin"/><Relationship Id="rId1529" Type="http://schemas.openxmlformats.org/officeDocument/2006/relationships/image" Target="media/image699.wmf"/><Relationship Id="rId1736" Type="http://schemas.openxmlformats.org/officeDocument/2006/relationships/image" Target="media/image797.wmf"/><Relationship Id="rId28" Type="http://schemas.openxmlformats.org/officeDocument/2006/relationships/image" Target="media/image15.wmf"/><Relationship Id="rId177" Type="http://schemas.openxmlformats.org/officeDocument/2006/relationships/image" Target="media/image71.wmf"/><Relationship Id="rId384" Type="http://schemas.openxmlformats.org/officeDocument/2006/relationships/image" Target="media/image172.wmf"/><Relationship Id="rId591" Type="http://schemas.openxmlformats.org/officeDocument/2006/relationships/oleObject" Target="embeddings/oleObject316.bin"/><Relationship Id="rId244" Type="http://schemas.openxmlformats.org/officeDocument/2006/relationships/oleObject" Target="embeddings/oleObject138.bin"/><Relationship Id="rId689" Type="http://schemas.openxmlformats.org/officeDocument/2006/relationships/oleObject" Target="embeddings/oleObject374.bin"/><Relationship Id="rId896" Type="http://schemas.openxmlformats.org/officeDocument/2006/relationships/oleObject" Target="embeddings/oleObject491.bin"/><Relationship Id="rId1081" Type="http://schemas.openxmlformats.org/officeDocument/2006/relationships/image" Target="media/image483.wmf"/><Relationship Id="rId451" Type="http://schemas.openxmlformats.org/officeDocument/2006/relationships/oleObject" Target="embeddings/oleObject243.bin"/><Relationship Id="rId549" Type="http://schemas.openxmlformats.org/officeDocument/2006/relationships/image" Target="media/image252.wmf"/><Relationship Id="rId756" Type="http://schemas.openxmlformats.org/officeDocument/2006/relationships/oleObject" Target="embeddings/oleObject418.bin"/><Relationship Id="rId1179" Type="http://schemas.openxmlformats.org/officeDocument/2006/relationships/image" Target="media/image531.wmf"/><Relationship Id="rId1386" Type="http://schemas.openxmlformats.org/officeDocument/2006/relationships/oleObject" Target="embeddings/oleObject753.bin"/><Relationship Id="rId1593" Type="http://schemas.openxmlformats.org/officeDocument/2006/relationships/oleObject" Target="embeddings/oleObject859.bin"/><Relationship Id="rId104" Type="http://schemas.openxmlformats.org/officeDocument/2006/relationships/oleObject" Target="embeddings/oleObject59.bin"/><Relationship Id="rId311" Type="http://schemas.openxmlformats.org/officeDocument/2006/relationships/oleObject" Target="embeddings/oleObject172.bin"/><Relationship Id="rId409" Type="http://schemas.openxmlformats.org/officeDocument/2006/relationships/oleObject" Target="embeddings/oleObject221.bin"/><Relationship Id="rId963" Type="http://schemas.openxmlformats.org/officeDocument/2006/relationships/oleObject" Target="embeddings/oleObject527.bin"/><Relationship Id="rId1039" Type="http://schemas.openxmlformats.org/officeDocument/2006/relationships/image" Target="media/image462.wmf"/><Relationship Id="rId1246" Type="http://schemas.openxmlformats.org/officeDocument/2006/relationships/oleObject" Target="embeddings/oleObject678.bin"/><Relationship Id="rId92" Type="http://schemas.openxmlformats.org/officeDocument/2006/relationships/oleObject" Target="embeddings/oleObject53.bin"/><Relationship Id="rId616" Type="http://schemas.openxmlformats.org/officeDocument/2006/relationships/image" Target="media/image284.wmf"/><Relationship Id="rId823" Type="http://schemas.openxmlformats.org/officeDocument/2006/relationships/image" Target="media/image366.wmf"/><Relationship Id="rId1453" Type="http://schemas.openxmlformats.org/officeDocument/2006/relationships/oleObject" Target="embeddings/oleObject787.bin"/><Relationship Id="rId1660" Type="http://schemas.openxmlformats.org/officeDocument/2006/relationships/oleObject" Target="embeddings/oleObject896.bin"/><Relationship Id="rId1758" Type="http://schemas.openxmlformats.org/officeDocument/2006/relationships/oleObject" Target="embeddings/oleObject947.bin"/><Relationship Id="rId1106" Type="http://schemas.openxmlformats.org/officeDocument/2006/relationships/oleObject" Target="embeddings/oleObject607.bin"/><Relationship Id="rId1313" Type="http://schemas.openxmlformats.org/officeDocument/2006/relationships/oleObject" Target="embeddings/oleObject714.bin"/><Relationship Id="rId1520" Type="http://schemas.openxmlformats.org/officeDocument/2006/relationships/oleObject" Target="embeddings/oleObject821.bin"/><Relationship Id="rId1618" Type="http://schemas.openxmlformats.org/officeDocument/2006/relationships/image" Target="media/image743.wmf"/><Relationship Id="rId199" Type="http://schemas.openxmlformats.org/officeDocument/2006/relationships/image" Target="media/image82.wmf"/><Relationship Id="rId266" Type="http://schemas.openxmlformats.org/officeDocument/2006/relationships/oleObject" Target="embeddings/oleObject149.bin"/><Relationship Id="rId473" Type="http://schemas.openxmlformats.org/officeDocument/2006/relationships/oleObject" Target="embeddings/oleObject254.bin"/><Relationship Id="rId680" Type="http://schemas.openxmlformats.org/officeDocument/2006/relationships/image" Target="media/image307.wmf"/><Relationship Id="rId126" Type="http://schemas.openxmlformats.org/officeDocument/2006/relationships/oleObject" Target="embeddings/oleObject77.bin"/><Relationship Id="rId333" Type="http://schemas.openxmlformats.org/officeDocument/2006/relationships/oleObject" Target="embeddings/oleObject183.bin"/><Relationship Id="rId540" Type="http://schemas.openxmlformats.org/officeDocument/2006/relationships/image" Target="media/image248.wmf"/><Relationship Id="rId778" Type="http://schemas.openxmlformats.org/officeDocument/2006/relationships/image" Target="media/image344.wmf"/><Relationship Id="rId985" Type="http://schemas.openxmlformats.org/officeDocument/2006/relationships/oleObject" Target="embeddings/oleObject544.bin"/><Relationship Id="rId1170" Type="http://schemas.openxmlformats.org/officeDocument/2006/relationships/oleObject" Target="embeddings/oleObject640.bin"/><Relationship Id="rId638" Type="http://schemas.openxmlformats.org/officeDocument/2006/relationships/oleObject" Target="embeddings/oleObject342.bin"/><Relationship Id="rId845" Type="http://schemas.openxmlformats.org/officeDocument/2006/relationships/image" Target="media/image377.wmf"/><Relationship Id="rId1030" Type="http://schemas.openxmlformats.org/officeDocument/2006/relationships/image" Target="media/image458.wmf"/><Relationship Id="rId1268" Type="http://schemas.openxmlformats.org/officeDocument/2006/relationships/oleObject" Target="embeddings/oleObject689.bin"/><Relationship Id="rId1475" Type="http://schemas.openxmlformats.org/officeDocument/2006/relationships/oleObject" Target="embeddings/oleObject798.bin"/><Relationship Id="rId1682" Type="http://schemas.openxmlformats.org/officeDocument/2006/relationships/image" Target="media/image771.wmf"/><Relationship Id="rId400" Type="http://schemas.openxmlformats.org/officeDocument/2006/relationships/image" Target="media/image180.wmf"/><Relationship Id="rId705" Type="http://schemas.openxmlformats.org/officeDocument/2006/relationships/oleObject" Target="embeddings/oleObject388.bin"/><Relationship Id="rId1128" Type="http://schemas.openxmlformats.org/officeDocument/2006/relationships/oleObject" Target="embeddings/oleObject618.bin"/><Relationship Id="rId1335" Type="http://schemas.openxmlformats.org/officeDocument/2006/relationships/image" Target="media/image606.wmf"/><Relationship Id="rId1542" Type="http://schemas.openxmlformats.org/officeDocument/2006/relationships/oleObject" Target="embeddings/oleObject833.bin"/><Relationship Id="rId912" Type="http://schemas.openxmlformats.org/officeDocument/2006/relationships/image" Target="media/image409.wmf"/><Relationship Id="rId41" Type="http://schemas.openxmlformats.org/officeDocument/2006/relationships/oleObject" Target="embeddings/oleObject19.bin"/><Relationship Id="rId1402" Type="http://schemas.openxmlformats.org/officeDocument/2006/relationships/image" Target="media/image637.wmf"/><Relationship Id="rId1707" Type="http://schemas.openxmlformats.org/officeDocument/2006/relationships/image" Target="media/image783.wmf"/><Relationship Id="rId190" Type="http://schemas.openxmlformats.org/officeDocument/2006/relationships/oleObject" Target="embeddings/oleObject109.bin"/><Relationship Id="rId288" Type="http://schemas.openxmlformats.org/officeDocument/2006/relationships/image" Target="media/image124.wmf"/><Relationship Id="rId495" Type="http://schemas.openxmlformats.org/officeDocument/2006/relationships/oleObject" Target="embeddings/oleObject266.bin"/><Relationship Id="rId148" Type="http://schemas.openxmlformats.org/officeDocument/2006/relationships/oleObject" Target="embeddings/oleObject88.bin"/><Relationship Id="rId355" Type="http://schemas.openxmlformats.org/officeDocument/2006/relationships/oleObject" Target="embeddings/oleObject194.bin"/><Relationship Id="rId562" Type="http://schemas.openxmlformats.org/officeDocument/2006/relationships/image" Target="media/image258.wmf"/><Relationship Id="rId1192" Type="http://schemas.openxmlformats.org/officeDocument/2006/relationships/oleObject" Target="embeddings/oleObject651.bin"/><Relationship Id="rId215" Type="http://schemas.openxmlformats.org/officeDocument/2006/relationships/image" Target="media/image89.wmf"/><Relationship Id="rId422" Type="http://schemas.openxmlformats.org/officeDocument/2006/relationships/image" Target="media/image190.wmf"/><Relationship Id="rId867" Type="http://schemas.openxmlformats.org/officeDocument/2006/relationships/image" Target="media/image388.wmf"/><Relationship Id="rId1052" Type="http://schemas.openxmlformats.org/officeDocument/2006/relationships/oleObject" Target="embeddings/oleObject580.bin"/><Relationship Id="rId1497" Type="http://schemas.openxmlformats.org/officeDocument/2006/relationships/oleObject" Target="embeddings/oleObject809.bin"/><Relationship Id="rId727" Type="http://schemas.openxmlformats.org/officeDocument/2006/relationships/image" Target="media/image320.wmf"/><Relationship Id="rId934" Type="http://schemas.openxmlformats.org/officeDocument/2006/relationships/image" Target="media/image420.wmf"/><Relationship Id="rId1357" Type="http://schemas.openxmlformats.org/officeDocument/2006/relationships/image" Target="media/image616.wmf"/><Relationship Id="rId1564" Type="http://schemas.openxmlformats.org/officeDocument/2006/relationships/oleObject" Target="embeddings/oleObject844.bin"/><Relationship Id="rId1771" Type="http://schemas.openxmlformats.org/officeDocument/2006/relationships/image" Target="media/image814.wmf"/><Relationship Id="rId63" Type="http://schemas.openxmlformats.org/officeDocument/2006/relationships/image" Target="media/image26.wmf"/><Relationship Id="rId1217" Type="http://schemas.openxmlformats.org/officeDocument/2006/relationships/image" Target="media/image550.wmf"/><Relationship Id="rId1424" Type="http://schemas.openxmlformats.org/officeDocument/2006/relationships/oleObject" Target="embeddings/oleObject772.bin"/><Relationship Id="rId1631" Type="http://schemas.openxmlformats.org/officeDocument/2006/relationships/oleObject" Target="embeddings/oleObject878.bin"/><Relationship Id="rId1729" Type="http://schemas.openxmlformats.org/officeDocument/2006/relationships/oleObject" Target="embeddings/oleObject932.bin"/><Relationship Id="rId377" Type="http://schemas.openxmlformats.org/officeDocument/2006/relationships/oleObject" Target="embeddings/oleObject205.bin"/><Relationship Id="rId584" Type="http://schemas.openxmlformats.org/officeDocument/2006/relationships/image" Target="media/image268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34.bin"/><Relationship Id="rId791" Type="http://schemas.openxmlformats.org/officeDocument/2006/relationships/oleObject" Target="embeddings/oleObject437.bin"/><Relationship Id="rId889" Type="http://schemas.openxmlformats.org/officeDocument/2006/relationships/oleObject" Target="embeddings/oleObject487.bin"/><Relationship Id="rId1074" Type="http://schemas.openxmlformats.org/officeDocument/2006/relationships/oleObject" Target="embeddings/oleObject591.bin"/><Relationship Id="rId444" Type="http://schemas.openxmlformats.org/officeDocument/2006/relationships/image" Target="media/image201.wmf"/><Relationship Id="rId651" Type="http://schemas.openxmlformats.org/officeDocument/2006/relationships/oleObject" Target="embeddings/oleObject355.bin"/><Relationship Id="rId749" Type="http://schemas.openxmlformats.org/officeDocument/2006/relationships/image" Target="media/image331.wmf"/><Relationship Id="rId1281" Type="http://schemas.openxmlformats.org/officeDocument/2006/relationships/oleObject" Target="embeddings/oleObject696.bin"/><Relationship Id="rId1379" Type="http://schemas.openxmlformats.org/officeDocument/2006/relationships/image" Target="media/image626.wmf"/><Relationship Id="rId1586" Type="http://schemas.openxmlformats.org/officeDocument/2006/relationships/oleObject" Target="embeddings/oleObject855.bin"/><Relationship Id="rId304" Type="http://schemas.openxmlformats.org/officeDocument/2006/relationships/image" Target="media/image132.wmf"/><Relationship Id="rId511" Type="http://schemas.openxmlformats.org/officeDocument/2006/relationships/oleObject" Target="embeddings/oleObject274.bin"/><Relationship Id="rId609" Type="http://schemas.openxmlformats.org/officeDocument/2006/relationships/oleObject" Target="embeddings/oleObject325.bin"/><Relationship Id="rId956" Type="http://schemas.openxmlformats.org/officeDocument/2006/relationships/image" Target="media/image431.wmf"/><Relationship Id="rId1141" Type="http://schemas.openxmlformats.org/officeDocument/2006/relationships/oleObject" Target="embeddings/oleObject625.bin"/><Relationship Id="rId1239" Type="http://schemas.openxmlformats.org/officeDocument/2006/relationships/image" Target="media/image561.wmf"/><Relationship Id="rId1793" Type="http://schemas.openxmlformats.org/officeDocument/2006/relationships/image" Target="media/image825.wmf"/><Relationship Id="rId85" Type="http://schemas.openxmlformats.org/officeDocument/2006/relationships/image" Target="media/image32.wmf"/><Relationship Id="rId816" Type="http://schemas.openxmlformats.org/officeDocument/2006/relationships/oleObject" Target="embeddings/oleObject450.bin"/><Relationship Id="rId1001" Type="http://schemas.openxmlformats.org/officeDocument/2006/relationships/oleObject" Target="embeddings/oleObject554.bin"/><Relationship Id="rId1446" Type="http://schemas.openxmlformats.org/officeDocument/2006/relationships/image" Target="media/image659.wmf"/><Relationship Id="rId1653" Type="http://schemas.openxmlformats.org/officeDocument/2006/relationships/image" Target="media/image758.wmf"/><Relationship Id="rId1306" Type="http://schemas.openxmlformats.org/officeDocument/2006/relationships/image" Target="media/image592.wmf"/><Relationship Id="rId1513" Type="http://schemas.openxmlformats.org/officeDocument/2006/relationships/image" Target="media/image692.wmf"/><Relationship Id="rId1720" Type="http://schemas.openxmlformats.org/officeDocument/2006/relationships/image" Target="media/image789.wmf"/><Relationship Id="rId12" Type="http://schemas.openxmlformats.org/officeDocument/2006/relationships/image" Target="media/image7.wmf"/><Relationship Id="rId161" Type="http://schemas.openxmlformats.org/officeDocument/2006/relationships/image" Target="media/image63.wmf"/><Relationship Id="rId399" Type="http://schemas.openxmlformats.org/officeDocument/2006/relationships/oleObject" Target="embeddings/oleObject216.bin"/><Relationship Id="rId259" Type="http://schemas.openxmlformats.org/officeDocument/2006/relationships/image" Target="media/image110.wmf"/><Relationship Id="rId466" Type="http://schemas.openxmlformats.org/officeDocument/2006/relationships/image" Target="media/image212.wmf"/><Relationship Id="rId673" Type="http://schemas.openxmlformats.org/officeDocument/2006/relationships/oleObject" Target="embeddings/oleObject366.bin"/><Relationship Id="rId880" Type="http://schemas.openxmlformats.org/officeDocument/2006/relationships/oleObject" Target="embeddings/oleObject482.bin"/><Relationship Id="rId1096" Type="http://schemas.openxmlformats.org/officeDocument/2006/relationships/oleObject" Target="embeddings/oleObject602.bin"/><Relationship Id="rId119" Type="http://schemas.openxmlformats.org/officeDocument/2006/relationships/oleObject" Target="embeddings/oleObject72.bin"/><Relationship Id="rId326" Type="http://schemas.openxmlformats.org/officeDocument/2006/relationships/image" Target="media/image143.wmf"/><Relationship Id="rId533" Type="http://schemas.openxmlformats.org/officeDocument/2006/relationships/oleObject" Target="embeddings/oleObject285.bin"/><Relationship Id="rId978" Type="http://schemas.openxmlformats.org/officeDocument/2006/relationships/oleObject" Target="embeddings/oleObject540.bin"/><Relationship Id="rId1163" Type="http://schemas.openxmlformats.org/officeDocument/2006/relationships/image" Target="media/image523.wmf"/><Relationship Id="rId1370" Type="http://schemas.openxmlformats.org/officeDocument/2006/relationships/oleObject" Target="embeddings/oleObject745.bin"/><Relationship Id="rId740" Type="http://schemas.openxmlformats.org/officeDocument/2006/relationships/oleObject" Target="embeddings/oleObject410.bin"/><Relationship Id="rId838" Type="http://schemas.openxmlformats.org/officeDocument/2006/relationships/oleObject" Target="embeddings/oleObject461.bin"/><Relationship Id="rId1023" Type="http://schemas.openxmlformats.org/officeDocument/2006/relationships/oleObject" Target="embeddings/oleObject565.bin"/><Relationship Id="rId1468" Type="http://schemas.openxmlformats.org/officeDocument/2006/relationships/image" Target="media/image670.wmf"/><Relationship Id="rId1675" Type="http://schemas.openxmlformats.org/officeDocument/2006/relationships/oleObject" Target="embeddings/oleObject904.bin"/><Relationship Id="rId600" Type="http://schemas.openxmlformats.org/officeDocument/2006/relationships/image" Target="media/image276.wmf"/><Relationship Id="rId1230" Type="http://schemas.openxmlformats.org/officeDocument/2006/relationships/oleObject" Target="embeddings/oleObject670.bin"/><Relationship Id="rId1328" Type="http://schemas.openxmlformats.org/officeDocument/2006/relationships/oleObject" Target="embeddings/oleObject722.bin"/><Relationship Id="rId1535" Type="http://schemas.openxmlformats.org/officeDocument/2006/relationships/image" Target="media/image702.wmf"/><Relationship Id="rId905" Type="http://schemas.openxmlformats.org/officeDocument/2006/relationships/image" Target="media/image406.wmf"/><Relationship Id="rId1742" Type="http://schemas.openxmlformats.org/officeDocument/2006/relationships/image" Target="media/image800.wmf"/><Relationship Id="rId34" Type="http://schemas.openxmlformats.org/officeDocument/2006/relationships/image" Target="media/image18.wmf"/><Relationship Id="rId1602" Type="http://schemas.openxmlformats.org/officeDocument/2006/relationships/image" Target="media/image735.wmf"/><Relationship Id="rId183" Type="http://schemas.openxmlformats.org/officeDocument/2006/relationships/image" Target="media/image74.wmf"/><Relationship Id="rId390" Type="http://schemas.openxmlformats.org/officeDocument/2006/relationships/image" Target="media/image175.wmf"/><Relationship Id="rId250" Type="http://schemas.openxmlformats.org/officeDocument/2006/relationships/oleObject" Target="embeddings/oleObject141.bin"/><Relationship Id="rId488" Type="http://schemas.openxmlformats.org/officeDocument/2006/relationships/oleObject" Target="embeddings/oleObject262.bin"/><Relationship Id="rId695" Type="http://schemas.openxmlformats.org/officeDocument/2006/relationships/oleObject" Target="embeddings/oleObject378.bin"/><Relationship Id="rId110" Type="http://schemas.openxmlformats.org/officeDocument/2006/relationships/oleObject" Target="embeddings/oleObject63.bin"/><Relationship Id="rId348" Type="http://schemas.openxmlformats.org/officeDocument/2006/relationships/image" Target="media/image154.wmf"/><Relationship Id="rId555" Type="http://schemas.openxmlformats.org/officeDocument/2006/relationships/image" Target="media/image255.wmf"/><Relationship Id="rId762" Type="http://schemas.openxmlformats.org/officeDocument/2006/relationships/oleObject" Target="embeddings/oleObject421.bin"/><Relationship Id="rId1185" Type="http://schemas.openxmlformats.org/officeDocument/2006/relationships/image" Target="media/image534.wmf"/><Relationship Id="rId1392" Type="http://schemas.openxmlformats.org/officeDocument/2006/relationships/oleObject" Target="embeddings/oleObject756.bin"/><Relationship Id="rId208" Type="http://schemas.openxmlformats.org/officeDocument/2006/relationships/image" Target="media/image86.wmf"/><Relationship Id="rId415" Type="http://schemas.openxmlformats.org/officeDocument/2006/relationships/oleObject" Target="embeddings/oleObject225.bin"/><Relationship Id="rId622" Type="http://schemas.openxmlformats.org/officeDocument/2006/relationships/image" Target="media/image287.wmf"/><Relationship Id="rId1045" Type="http://schemas.openxmlformats.org/officeDocument/2006/relationships/image" Target="media/image465.wmf"/><Relationship Id="rId1252" Type="http://schemas.openxmlformats.org/officeDocument/2006/relationships/oleObject" Target="embeddings/oleObject681.bin"/><Relationship Id="rId1697" Type="http://schemas.openxmlformats.org/officeDocument/2006/relationships/oleObject" Target="embeddings/oleObject915.bin"/><Relationship Id="rId927" Type="http://schemas.openxmlformats.org/officeDocument/2006/relationships/oleObject" Target="embeddings/oleObject507.bin"/><Relationship Id="rId1112" Type="http://schemas.openxmlformats.org/officeDocument/2006/relationships/oleObject" Target="embeddings/oleObject610.bin"/><Relationship Id="rId1557" Type="http://schemas.openxmlformats.org/officeDocument/2006/relationships/image" Target="media/image713.wmf"/><Relationship Id="rId1764" Type="http://schemas.openxmlformats.org/officeDocument/2006/relationships/oleObject" Target="embeddings/oleObject950.bin"/><Relationship Id="rId56" Type="http://schemas.openxmlformats.org/officeDocument/2006/relationships/oleObject" Target="embeddings/oleObject30.bin"/><Relationship Id="rId1417" Type="http://schemas.openxmlformats.org/officeDocument/2006/relationships/image" Target="media/image645.wmf"/><Relationship Id="rId1624" Type="http://schemas.openxmlformats.org/officeDocument/2006/relationships/image" Target="media/image746.wmf"/><Relationship Id="rId272" Type="http://schemas.openxmlformats.org/officeDocument/2006/relationships/oleObject" Target="embeddings/oleObject152.bin"/><Relationship Id="rId577" Type="http://schemas.openxmlformats.org/officeDocument/2006/relationships/image" Target="media/image265.wmf"/><Relationship Id="rId132" Type="http://schemas.openxmlformats.org/officeDocument/2006/relationships/oleObject" Target="embeddings/oleObject80.bin"/><Relationship Id="rId784" Type="http://schemas.openxmlformats.org/officeDocument/2006/relationships/image" Target="media/image347.wmf"/><Relationship Id="rId991" Type="http://schemas.openxmlformats.org/officeDocument/2006/relationships/oleObject" Target="embeddings/oleObject549.bin"/><Relationship Id="rId1067" Type="http://schemas.openxmlformats.org/officeDocument/2006/relationships/image" Target="media/image476.wmf"/><Relationship Id="rId437" Type="http://schemas.openxmlformats.org/officeDocument/2006/relationships/oleObject" Target="embeddings/oleObject236.bin"/><Relationship Id="rId644" Type="http://schemas.openxmlformats.org/officeDocument/2006/relationships/oleObject" Target="embeddings/oleObject348.bin"/><Relationship Id="rId851" Type="http://schemas.openxmlformats.org/officeDocument/2006/relationships/image" Target="media/image380.wmf"/><Relationship Id="rId1274" Type="http://schemas.openxmlformats.org/officeDocument/2006/relationships/oleObject" Target="embeddings/oleObject692.bin"/><Relationship Id="rId1481" Type="http://schemas.openxmlformats.org/officeDocument/2006/relationships/oleObject" Target="embeddings/oleObject801.bin"/><Relationship Id="rId1579" Type="http://schemas.openxmlformats.org/officeDocument/2006/relationships/image" Target="media/image724.wmf"/><Relationship Id="rId504" Type="http://schemas.openxmlformats.org/officeDocument/2006/relationships/image" Target="media/image230.wmf"/><Relationship Id="rId711" Type="http://schemas.openxmlformats.org/officeDocument/2006/relationships/oleObject" Target="embeddings/oleObject394.bin"/><Relationship Id="rId949" Type="http://schemas.openxmlformats.org/officeDocument/2006/relationships/oleObject" Target="embeddings/oleObject518.bin"/><Relationship Id="rId1134" Type="http://schemas.openxmlformats.org/officeDocument/2006/relationships/oleObject" Target="embeddings/oleObject621.bin"/><Relationship Id="rId1341" Type="http://schemas.openxmlformats.org/officeDocument/2006/relationships/image" Target="media/image609.wmf"/><Relationship Id="rId1786" Type="http://schemas.openxmlformats.org/officeDocument/2006/relationships/oleObject" Target="embeddings/oleObject961.bin"/><Relationship Id="rId78" Type="http://schemas.openxmlformats.org/officeDocument/2006/relationships/oleObject" Target="embeddings/oleObject46.bin"/><Relationship Id="rId809" Type="http://schemas.openxmlformats.org/officeDocument/2006/relationships/image" Target="media/image359.wmf"/><Relationship Id="rId1201" Type="http://schemas.openxmlformats.org/officeDocument/2006/relationships/image" Target="media/image542.wmf"/><Relationship Id="rId1439" Type="http://schemas.openxmlformats.org/officeDocument/2006/relationships/oleObject" Target="embeddings/oleObject780.bin"/><Relationship Id="rId1646" Type="http://schemas.openxmlformats.org/officeDocument/2006/relationships/oleObject" Target="embeddings/oleObject888.bin"/><Relationship Id="rId1506" Type="http://schemas.openxmlformats.org/officeDocument/2006/relationships/image" Target="media/image689.wmf"/><Relationship Id="rId1713" Type="http://schemas.openxmlformats.org/officeDocument/2006/relationships/image" Target="media/image786.wmf"/><Relationship Id="rId294" Type="http://schemas.openxmlformats.org/officeDocument/2006/relationships/image" Target="media/image127.wmf"/><Relationship Id="rId154" Type="http://schemas.openxmlformats.org/officeDocument/2006/relationships/oleObject" Target="embeddings/oleObject91.bin"/><Relationship Id="rId361" Type="http://schemas.openxmlformats.org/officeDocument/2006/relationships/oleObject" Target="embeddings/oleObject197.bin"/><Relationship Id="rId599" Type="http://schemas.openxmlformats.org/officeDocument/2006/relationships/oleObject" Target="embeddings/oleObject320.bin"/><Relationship Id="rId459" Type="http://schemas.openxmlformats.org/officeDocument/2006/relationships/oleObject" Target="embeddings/oleObject247.bin"/><Relationship Id="rId666" Type="http://schemas.openxmlformats.org/officeDocument/2006/relationships/image" Target="media/image300.wmf"/><Relationship Id="rId873" Type="http://schemas.openxmlformats.org/officeDocument/2006/relationships/image" Target="media/image391.wmf"/><Relationship Id="rId1089" Type="http://schemas.openxmlformats.org/officeDocument/2006/relationships/image" Target="media/image487.wmf"/><Relationship Id="rId1296" Type="http://schemas.openxmlformats.org/officeDocument/2006/relationships/image" Target="media/image587.wmf"/><Relationship Id="rId221" Type="http://schemas.openxmlformats.org/officeDocument/2006/relationships/image" Target="media/image92.wmf"/><Relationship Id="rId319" Type="http://schemas.openxmlformats.org/officeDocument/2006/relationships/oleObject" Target="embeddings/oleObject176.bin"/><Relationship Id="rId526" Type="http://schemas.openxmlformats.org/officeDocument/2006/relationships/image" Target="media/image241.wmf"/><Relationship Id="rId1156" Type="http://schemas.openxmlformats.org/officeDocument/2006/relationships/image" Target="media/image520.wmf"/><Relationship Id="rId1363" Type="http://schemas.openxmlformats.org/officeDocument/2006/relationships/image" Target="media/image618.wmf"/><Relationship Id="rId733" Type="http://schemas.openxmlformats.org/officeDocument/2006/relationships/image" Target="media/image323.wmf"/><Relationship Id="rId940" Type="http://schemas.openxmlformats.org/officeDocument/2006/relationships/image" Target="media/image423.wmf"/><Relationship Id="rId1016" Type="http://schemas.openxmlformats.org/officeDocument/2006/relationships/image" Target="media/image451.wmf"/><Relationship Id="rId1570" Type="http://schemas.openxmlformats.org/officeDocument/2006/relationships/oleObject" Target="embeddings/oleObject847.bin"/><Relationship Id="rId1668" Type="http://schemas.openxmlformats.org/officeDocument/2006/relationships/image" Target="media/image764.wmf"/><Relationship Id="rId800" Type="http://schemas.openxmlformats.org/officeDocument/2006/relationships/image" Target="media/image355.wmf"/><Relationship Id="rId1223" Type="http://schemas.openxmlformats.org/officeDocument/2006/relationships/image" Target="media/image553.wmf"/><Relationship Id="rId1430" Type="http://schemas.openxmlformats.org/officeDocument/2006/relationships/oleObject" Target="embeddings/oleObject775.bin"/><Relationship Id="rId1528" Type="http://schemas.openxmlformats.org/officeDocument/2006/relationships/oleObject" Target="embeddings/oleObject826.bin"/><Relationship Id="rId1735" Type="http://schemas.openxmlformats.org/officeDocument/2006/relationships/oleObject" Target="embeddings/oleObject935.bin"/><Relationship Id="rId27" Type="http://schemas.openxmlformats.org/officeDocument/2006/relationships/oleObject" Target="embeddings/oleObject9.bin"/><Relationship Id="rId1802" Type="http://schemas.openxmlformats.org/officeDocument/2006/relationships/theme" Target="theme/theme1.xml"/><Relationship Id="rId176" Type="http://schemas.openxmlformats.org/officeDocument/2006/relationships/oleObject" Target="embeddings/oleObject102.bin"/><Relationship Id="rId383" Type="http://schemas.openxmlformats.org/officeDocument/2006/relationships/oleObject" Target="embeddings/oleObject208.bin"/><Relationship Id="rId590" Type="http://schemas.openxmlformats.org/officeDocument/2006/relationships/image" Target="media/image271.wmf"/><Relationship Id="rId243" Type="http://schemas.openxmlformats.org/officeDocument/2006/relationships/image" Target="media/image102.wmf"/><Relationship Id="rId450" Type="http://schemas.openxmlformats.org/officeDocument/2006/relationships/image" Target="media/image204.wmf"/><Relationship Id="rId688" Type="http://schemas.openxmlformats.org/officeDocument/2006/relationships/image" Target="media/image311.wmf"/><Relationship Id="rId895" Type="http://schemas.openxmlformats.org/officeDocument/2006/relationships/image" Target="media/image401.wmf"/><Relationship Id="rId1080" Type="http://schemas.openxmlformats.org/officeDocument/2006/relationships/oleObject" Target="embeddings/oleObject594.bin"/><Relationship Id="rId103" Type="http://schemas.openxmlformats.org/officeDocument/2006/relationships/image" Target="media/image41.wmf"/><Relationship Id="rId310" Type="http://schemas.openxmlformats.org/officeDocument/2006/relationships/image" Target="media/image135.wmf"/><Relationship Id="rId548" Type="http://schemas.openxmlformats.org/officeDocument/2006/relationships/oleObject" Target="embeddings/oleObject293.bin"/><Relationship Id="rId755" Type="http://schemas.openxmlformats.org/officeDocument/2006/relationships/image" Target="media/image334.wmf"/><Relationship Id="rId962" Type="http://schemas.openxmlformats.org/officeDocument/2006/relationships/oleObject" Target="embeddings/oleObject526.bin"/><Relationship Id="rId1178" Type="http://schemas.openxmlformats.org/officeDocument/2006/relationships/oleObject" Target="embeddings/oleObject644.bin"/><Relationship Id="rId1385" Type="http://schemas.openxmlformats.org/officeDocument/2006/relationships/image" Target="media/image629.wmf"/><Relationship Id="rId1592" Type="http://schemas.openxmlformats.org/officeDocument/2006/relationships/image" Target="media/image730.wmf"/><Relationship Id="rId91" Type="http://schemas.openxmlformats.org/officeDocument/2006/relationships/image" Target="media/image35.wmf"/><Relationship Id="rId408" Type="http://schemas.openxmlformats.org/officeDocument/2006/relationships/image" Target="media/image184.wmf"/><Relationship Id="rId615" Type="http://schemas.openxmlformats.org/officeDocument/2006/relationships/oleObject" Target="embeddings/oleObject328.bin"/><Relationship Id="rId822" Type="http://schemas.openxmlformats.org/officeDocument/2006/relationships/oleObject" Target="embeddings/oleObject453.bin"/><Relationship Id="rId1038" Type="http://schemas.openxmlformats.org/officeDocument/2006/relationships/oleObject" Target="embeddings/oleObject573.bin"/><Relationship Id="rId1245" Type="http://schemas.openxmlformats.org/officeDocument/2006/relationships/image" Target="media/image564.wmf"/><Relationship Id="rId1452" Type="http://schemas.openxmlformats.org/officeDocument/2006/relationships/image" Target="media/image662.wmf"/><Relationship Id="rId1105" Type="http://schemas.openxmlformats.org/officeDocument/2006/relationships/image" Target="media/image495.wmf"/><Relationship Id="rId1312" Type="http://schemas.openxmlformats.org/officeDocument/2006/relationships/image" Target="media/image595.wmf"/><Relationship Id="rId1757" Type="http://schemas.openxmlformats.org/officeDocument/2006/relationships/image" Target="media/image807.wmf"/><Relationship Id="rId49" Type="http://schemas.openxmlformats.org/officeDocument/2006/relationships/image" Target="media/image19.wmf"/><Relationship Id="rId1617" Type="http://schemas.openxmlformats.org/officeDocument/2006/relationships/oleObject" Target="embeddings/oleObject871.bin"/><Relationship Id="rId198" Type="http://schemas.openxmlformats.org/officeDocument/2006/relationships/oleObject" Target="embeddings/oleObject113.bin"/><Relationship Id="rId265" Type="http://schemas.openxmlformats.org/officeDocument/2006/relationships/image" Target="media/image113.wmf"/><Relationship Id="rId472" Type="http://schemas.openxmlformats.org/officeDocument/2006/relationships/image" Target="media/image215.wmf"/><Relationship Id="rId125" Type="http://schemas.openxmlformats.org/officeDocument/2006/relationships/image" Target="media/image45.wmf"/><Relationship Id="rId332" Type="http://schemas.openxmlformats.org/officeDocument/2006/relationships/image" Target="media/image146.wmf"/><Relationship Id="rId777" Type="http://schemas.openxmlformats.org/officeDocument/2006/relationships/oleObject" Target="embeddings/oleObject430.bin"/><Relationship Id="rId984" Type="http://schemas.openxmlformats.org/officeDocument/2006/relationships/oleObject" Target="embeddings/oleObject543.bin"/><Relationship Id="rId637" Type="http://schemas.openxmlformats.org/officeDocument/2006/relationships/oleObject" Target="embeddings/oleObject341.bin"/><Relationship Id="rId844" Type="http://schemas.openxmlformats.org/officeDocument/2006/relationships/oleObject" Target="embeddings/oleObject464.bin"/><Relationship Id="rId1267" Type="http://schemas.openxmlformats.org/officeDocument/2006/relationships/image" Target="media/image575.wmf"/><Relationship Id="rId1474" Type="http://schemas.openxmlformats.org/officeDocument/2006/relationships/image" Target="media/image673.wmf"/><Relationship Id="rId1681" Type="http://schemas.openxmlformats.org/officeDocument/2006/relationships/oleObject" Target="embeddings/oleObject907.bin"/><Relationship Id="rId704" Type="http://schemas.openxmlformats.org/officeDocument/2006/relationships/oleObject" Target="embeddings/oleObject387.bin"/><Relationship Id="rId911" Type="http://schemas.openxmlformats.org/officeDocument/2006/relationships/oleObject" Target="embeddings/oleObject499.bin"/><Relationship Id="rId1127" Type="http://schemas.openxmlformats.org/officeDocument/2006/relationships/image" Target="media/image506.wmf"/><Relationship Id="rId1334" Type="http://schemas.openxmlformats.org/officeDocument/2006/relationships/oleObject" Target="embeddings/oleObject725.bin"/><Relationship Id="rId1541" Type="http://schemas.openxmlformats.org/officeDocument/2006/relationships/image" Target="media/image705.wmf"/><Relationship Id="rId1779" Type="http://schemas.openxmlformats.org/officeDocument/2006/relationships/image" Target="media/image818.wmf"/><Relationship Id="rId40" Type="http://schemas.openxmlformats.org/officeDocument/2006/relationships/oleObject" Target="embeddings/oleObject18.bin"/><Relationship Id="rId1401" Type="http://schemas.openxmlformats.org/officeDocument/2006/relationships/oleObject" Target="embeddings/oleObject761.bin"/><Relationship Id="rId1639" Type="http://schemas.openxmlformats.org/officeDocument/2006/relationships/image" Target="media/image753.wmf"/><Relationship Id="rId1706" Type="http://schemas.openxmlformats.org/officeDocument/2006/relationships/oleObject" Target="embeddings/oleObject920.bin"/><Relationship Id="rId287" Type="http://schemas.openxmlformats.org/officeDocument/2006/relationships/oleObject" Target="embeddings/oleObject160.bin"/><Relationship Id="rId494" Type="http://schemas.openxmlformats.org/officeDocument/2006/relationships/oleObject" Target="embeddings/oleObject265.bin"/><Relationship Id="rId147" Type="http://schemas.openxmlformats.org/officeDocument/2006/relationships/image" Target="media/image56.wmf"/><Relationship Id="rId354" Type="http://schemas.openxmlformats.org/officeDocument/2006/relationships/image" Target="media/image157.wmf"/><Relationship Id="rId799" Type="http://schemas.openxmlformats.org/officeDocument/2006/relationships/oleObject" Target="embeddings/oleObject441.bin"/><Relationship Id="rId1191" Type="http://schemas.openxmlformats.org/officeDocument/2006/relationships/image" Target="media/image537.wmf"/><Relationship Id="rId561" Type="http://schemas.openxmlformats.org/officeDocument/2006/relationships/oleObject" Target="embeddings/oleObject300.bin"/><Relationship Id="rId659" Type="http://schemas.openxmlformats.org/officeDocument/2006/relationships/oleObject" Target="embeddings/oleObject359.bin"/><Relationship Id="rId866" Type="http://schemas.openxmlformats.org/officeDocument/2006/relationships/oleObject" Target="embeddings/oleObject475.bin"/><Relationship Id="rId1289" Type="http://schemas.openxmlformats.org/officeDocument/2006/relationships/oleObject" Target="embeddings/oleObject702.bin"/><Relationship Id="rId1496" Type="http://schemas.openxmlformats.org/officeDocument/2006/relationships/image" Target="media/image684.wmf"/><Relationship Id="rId214" Type="http://schemas.openxmlformats.org/officeDocument/2006/relationships/oleObject" Target="embeddings/oleObject122.bin"/><Relationship Id="rId421" Type="http://schemas.openxmlformats.org/officeDocument/2006/relationships/oleObject" Target="embeddings/oleObject228.bin"/><Relationship Id="rId519" Type="http://schemas.openxmlformats.org/officeDocument/2006/relationships/oleObject" Target="embeddings/oleObject278.bin"/><Relationship Id="rId1051" Type="http://schemas.openxmlformats.org/officeDocument/2006/relationships/image" Target="media/image468.wmf"/><Relationship Id="rId1149" Type="http://schemas.openxmlformats.org/officeDocument/2006/relationships/oleObject" Target="embeddings/oleObject629.bin"/><Relationship Id="rId1356" Type="http://schemas.openxmlformats.org/officeDocument/2006/relationships/oleObject" Target="embeddings/oleObject737.bin"/><Relationship Id="rId726" Type="http://schemas.openxmlformats.org/officeDocument/2006/relationships/oleObject" Target="embeddings/oleObject403.bin"/><Relationship Id="rId933" Type="http://schemas.openxmlformats.org/officeDocument/2006/relationships/oleObject" Target="embeddings/oleObject510.bin"/><Relationship Id="rId1009" Type="http://schemas.openxmlformats.org/officeDocument/2006/relationships/oleObject" Target="embeddings/oleObject558.bin"/><Relationship Id="rId1563" Type="http://schemas.openxmlformats.org/officeDocument/2006/relationships/image" Target="media/image716.wmf"/><Relationship Id="rId1770" Type="http://schemas.openxmlformats.org/officeDocument/2006/relationships/oleObject" Target="embeddings/oleObject953.bin"/><Relationship Id="rId62" Type="http://schemas.openxmlformats.org/officeDocument/2006/relationships/oleObject" Target="embeddings/oleObject33.bin"/><Relationship Id="rId1216" Type="http://schemas.openxmlformats.org/officeDocument/2006/relationships/oleObject" Target="embeddings/oleObject663.bin"/><Relationship Id="rId1423" Type="http://schemas.openxmlformats.org/officeDocument/2006/relationships/image" Target="media/image648.wmf"/><Relationship Id="rId1630" Type="http://schemas.openxmlformats.org/officeDocument/2006/relationships/image" Target="media/image749.wmf"/><Relationship Id="rId1728" Type="http://schemas.openxmlformats.org/officeDocument/2006/relationships/image" Target="media/image793.wmf"/><Relationship Id="rId169" Type="http://schemas.openxmlformats.org/officeDocument/2006/relationships/image" Target="media/image67.wmf"/><Relationship Id="rId376" Type="http://schemas.openxmlformats.org/officeDocument/2006/relationships/image" Target="media/image168.wmf"/><Relationship Id="rId583" Type="http://schemas.openxmlformats.org/officeDocument/2006/relationships/oleObject" Target="embeddings/oleObject312.bin"/><Relationship Id="rId790" Type="http://schemas.openxmlformats.org/officeDocument/2006/relationships/image" Target="media/image350.wmf"/><Relationship Id="rId4" Type="http://schemas.openxmlformats.org/officeDocument/2006/relationships/settings" Target="settings.xml"/><Relationship Id="rId236" Type="http://schemas.openxmlformats.org/officeDocument/2006/relationships/image" Target="media/image99.wmf"/><Relationship Id="rId443" Type="http://schemas.openxmlformats.org/officeDocument/2006/relationships/oleObject" Target="embeddings/oleObject239.bin"/><Relationship Id="rId650" Type="http://schemas.openxmlformats.org/officeDocument/2006/relationships/oleObject" Target="embeddings/oleObject354.bin"/><Relationship Id="rId888" Type="http://schemas.openxmlformats.org/officeDocument/2006/relationships/image" Target="media/image398.wmf"/><Relationship Id="rId1073" Type="http://schemas.openxmlformats.org/officeDocument/2006/relationships/image" Target="media/image479.wmf"/><Relationship Id="rId1280" Type="http://schemas.openxmlformats.org/officeDocument/2006/relationships/image" Target="media/image581.wmf"/><Relationship Id="rId303" Type="http://schemas.openxmlformats.org/officeDocument/2006/relationships/oleObject" Target="embeddings/oleObject168.bin"/><Relationship Id="rId748" Type="http://schemas.openxmlformats.org/officeDocument/2006/relationships/oleObject" Target="embeddings/oleObject414.bin"/><Relationship Id="rId955" Type="http://schemas.openxmlformats.org/officeDocument/2006/relationships/oleObject" Target="embeddings/oleObject521.bin"/><Relationship Id="rId1140" Type="http://schemas.openxmlformats.org/officeDocument/2006/relationships/image" Target="media/image512.wmf"/><Relationship Id="rId1378" Type="http://schemas.openxmlformats.org/officeDocument/2006/relationships/oleObject" Target="embeddings/oleObject749.bin"/><Relationship Id="rId1585" Type="http://schemas.openxmlformats.org/officeDocument/2006/relationships/image" Target="media/image727.wmf"/><Relationship Id="rId1792" Type="http://schemas.openxmlformats.org/officeDocument/2006/relationships/oleObject" Target="embeddings/oleObject964.bin"/><Relationship Id="rId84" Type="http://schemas.openxmlformats.org/officeDocument/2006/relationships/oleObject" Target="embeddings/oleObject49.bin"/><Relationship Id="rId510" Type="http://schemas.openxmlformats.org/officeDocument/2006/relationships/image" Target="media/image233.wmf"/><Relationship Id="rId608" Type="http://schemas.openxmlformats.org/officeDocument/2006/relationships/image" Target="media/image280.wmf"/><Relationship Id="rId815" Type="http://schemas.openxmlformats.org/officeDocument/2006/relationships/image" Target="media/image362.wmf"/><Relationship Id="rId1238" Type="http://schemas.openxmlformats.org/officeDocument/2006/relationships/oleObject" Target="embeddings/oleObject674.bin"/><Relationship Id="rId1445" Type="http://schemas.openxmlformats.org/officeDocument/2006/relationships/oleObject" Target="embeddings/oleObject783.bin"/><Relationship Id="rId1652" Type="http://schemas.openxmlformats.org/officeDocument/2006/relationships/oleObject" Target="embeddings/oleObject891.bin"/><Relationship Id="rId1000" Type="http://schemas.openxmlformats.org/officeDocument/2006/relationships/image" Target="media/image443.wmf"/><Relationship Id="rId1305" Type="http://schemas.openxmlformats.org/officeDocument/2006/relationships/oleObject" Target="embeddings/oleObject710.bin"/><Relationship Id="rId107" Type="http://schemas.openxmlformats.org/officeDocument/2006/relationships/image" Target="media/image43.wmf"/><Relationship Id="rId454" Type="http://schemas.openxmlformats.org/officeDocument/2006/relationships/image" Target="media/image206.wmf"/><Relationship Id="rId661" Type="http://schemas.openxmlformats.org/officeDocument/2006/relationships/oleObject" Target="embeddings/oleObject360.bin"/><Relationship Id="rId759" Type="http://schemas.openxmlformats.org/officeDocument/2006/relationships/image" Target="media/image336.wmf"/><Relationship Id="rId966" Type="http://schemas.openxmlformats.org/officeDocument/2006/relationships/oleObject" Target="embeddings/oleObject530.bin"/><Relationship Id="rId1291" Type="http://schemas.openxmlformats.org/officeDocument/2006/relationships/oleObject" Target="embeddings/oleObject703.bin"/><Relationship Id="rId1389" Type="http://schemas.openxmlformats.org/officeDocument/2006/relationships/image" Target="media/image631.wmf"/><Relationship Id="rId1512" Type="http://schemas.openxmlformats.org/officeDocument/2006/relationships/oleObject" Target="embeddings/oleObject817.bin"/><Relationship Id="rId1596" Type="http://schemas.openxmlformats.org/officeDocument/2006/relationships/image" Target="media/image732.wmf"/><Relationship Id="rId11" Type="http://schemas.openxmlformats.org/officeDocument/2006/relationships/oleObject" Target="embeddings/oleObject1.bin"/><Relationship Id="rId314" Type="http://schemas.openxmlformats.org/officeDocument/2006/relationships/image" Target="media/image137.wmf"/><Relationship Id="rId398" Type="http://schemas.openxmlformats.org/officeDocument/2006/relationships/image" Target="media/image179.wmf"/><Relationship Id="rId521" Type="http://schemas.openxmlformats.org/officeDocument/2006/relationships/oleObject" Target="embeddings/oleObject279.bin"/><Relationship Id="rId619" Type="http://schemas.openxmlformats.org/officeDocument/2006/relationships/oleObject" Target="embeddings/oleObject330.bin"/><Relationship Id="rId1151" Type="http://schemas.openxmlformats.org/officeDocument/2006/relationships/oleObject" Target="embeddings/oleObject630.bin"/><Relationship Id="rId1249" Type="http://schemas.openxmlformats.org/officeDocument/2006/relationships/image" Target="media/image566.wmf"/><Relationship Id="rId95" Type="http://schemas.openxmlformats.org/officeDocument/2006/relationships/image" Target="media/image37.wmf"/><Relationship Id="rId160" Type="http://schemas.openxmlformats.org/officeDocument/2006/relationships/oleObject" Target="embeddings/oleObject94.bin"/><Relationship Id="rId826" Type="http://schemas.openxmlformats.org/officeDocument/2006/relationships/oleObject" Target="embeddings/oleObject455.bin"/><Relationship Id="rId1011" Type="http://schemas.openxmlformats.org/officeDocument/2006/relationships/oleObject" Target="embeddings/oleObject559.bin"/><Relationship Id="rId1109" Type="http://schemas.openxmlformats.org/officeDocument/2006/relationships/image" Target="media/image497.wmf"/><Relationship Id="rId1456" Type="http://schemas.openxmlformats.org/officeDocument/2006/relationships/image" Target="media/image664.wmf"/><Relationship Id="rId1663" Type="http://schemas.openxmlformats.org/officeDocument/2006/relationships/oleObject" Target="embeddings/oleObject898.bin"/><Relationship Id="rId258" Type="http://schemas.openxmlformats.org/officeDocument/2006/relationships/oleObject" Target="embeddings/oleObject145.bin"/><Relationship Id="rId465" Type="http://schemas.openxmlformats.org/officeDocument/2006/relationships/oleObject" Target="embeddings/oleObject250.bin"/><Relationship Id="rId672" Type="http://schemas.openxmlformats.org/officeDocument/2006/relationships/image" Target="media/image303.wmf"/><Relationship Id="rId1095" Type="http://schemas.openxmlformats.org/officeDocument/2006/relationships/image" Target="media/image490.wmf"/><Relationship Id="rId1316" Type="http://schemas.openxmlformats.org/officeDocument/2006/relationships/image" Target="media/image597.wmf"/><Relationship Id="rId1523" Type="http://schemas.openxmlformats.org/officeDocument/2006/relationships/image" Target="media/image697.wmf"/><Relationship Id="rId1730" Type="http://schemas.openxmlformats.org/officeDocument/2006/relationships/image" Target="media/image794.wmf"/><Relationship Id="rId22" Type="http://schemas.openxmlformats.org/officeDocument/2006/relationships/image" Target="media/image12.wmf"/><Relationship Id="rId118" Type="http://schemas.openxmlformats.org/officeDocument/2006/relationships/oleObject" Target="embeddings/oleObject71.bin"/><Relationship Id="rId325" Type="http://schemas.openxmlformats.org/officeDocument/2006/relationships/oleObject" Target="embeddings/oleObject179.bin"/><Relationship Id="rId532" Type="http://schemas.openxmlformats.org/officeDocument/2006/relationships/image" Target="media/image244.wmf"/><Relationship Id="rId977" Type="http://schemas.openxmlformats.org/officeDocument/2006/relationships/image" Target="media/image434.wmf"/><Relationship Id="rId1162" Type="http://schemas.openxmlformats.org/officeDocument/2006/relationships/oleObject" Target="embeddings/oleObject636.bin"/><Relationship Id="rId171" Type="http://schemas.openxmlformats.org/officeDocument/2006/relationships/image" Target="media/image68.wmf"/><Relationship Id="rId837" Type="http://schemas.openxmlformats.org/officeDocument/2006/relationships/image" Target="media/image373.wmf"/><Relationship Id="rId1022" Type="http://schemas.openxmlformats.org/officeDocument/2006/relationships/image" Target="media/image454.wmf"/><Relationship Id="rId1467" Type="http://schemas.openxmlformats.org/officeDocument/2006/relationships/oleObject" Target="embeddings/oleObject794.bin"/><Relationship Id="rId1674" Type="http://schemas.openxmlformats.org/officeDocument/2006/relationships/image" Target="media/image767.wmf"/><Relationship Id="rId269" Type="http://schemas.openxmlformats.org/officeDocument/2006/relationships/image" Target="media/image115.wmf"/><Relationship Id="rId476" Type="http://schemas.openxmlformats.org/officeDocument/2006/relationships/image" Target="media/image217.wmf"/><Relationship Id="rId683" Type="http://schemas.openxmlformats.org/officeDocument/2006/relationships/oleObject" Target="embeddings/oleObject371.bin"/><Relationship Id="rId890" Type="http://schemas.openxmlformats.org/officeDocument/2006/relationships/image" Target="media/image399.wmf"/><Relationship Id="rId904" Type="http://schemas.openxmlformats.org/officeDocument/2006/relationships/oleObject" Target="embeddings/oleObject495.bin"/><Relationship Id="rId1327" Type="http://schemas.openxmlformats.org/officeDocument/2006/relationships/image" Target="media/image602.wmf"/><Relationship Id="rId1534" Type="http://schemas.openxmlformats.org/officeDocument/2006/relationships/oleObject" Target="embeddings/oleObject829.bin"/><Relationship Id="rId1741" Type="http://schemas.openxmlformats.org/officeDocument/2006/relationships/oleObject" Target="embeddings/oleObject938.bin"/><Relationship Id="rId33" Type="http://schemas.openxmlformats.org/officeDocument/2006/relationships/oleObject" Target="embeddings/oleObject12.bin"/><Relationship Id="rId129" Type="http://schemas.openxmlformats.org/officeDocument/2006/relationships/image" Target="media/image47.wmf"/><Relationship Id="rId336" Type="http://schemas.openxmlformats.org/officeDocument/2006/relationships/image" Target="media/image148.wmf"/><Relationship Id="rId543" Type="http://schemas.openxmlformats.org/officeDocument/2006/relationships/oleObject" Target="embeddings/oleObject290.bin"/><Relationship Id="rId988" Type="http://schemas.openxmlformats.org/officeDocument/2006/relationships/oleObject" Target="embeddings/oleObject547.bin"/><Relationship Id="rId1173" Type="http://schemas.openxmlformats.org/officeDocument/2006/relationships/image" Target="media/image528.wmf"/><Relationship Id="rId1380" Type="http://schemas.openxmlformats.org/officeDocument/2006/relationships/oleObject" Target="embeddings/oleObject750.bin"/><Relationship Id="rId1601" Type="http://schemas.openxmlformats.org/officeDocument/2006/relationships/oleObject" Target="embeddings/oleObject863.bin"/><Relationship Id="rId182" Type="http://schemas.openxmlformats.org/officeDocument/2006/relationships/oleObject" Target="embeddings/oleObject105.bin"/><Relationship Id="rId403" Type="http://schemas.openxmlformats.org/officeDocument/2006/relationships/oleObject" Target="embeddings/oleObject218.bin"/><Relationship Id="rId750" Type="http://schemas.openxmlformats.org/officeDocument/2006/relationships/oleObject" Target="embeddings/oleObject415.bin"/><Relationship Id="rId848" Type="http://schemas.openxmlformats.org/officeDocument/2006/relationships/oleObject" Target="embeddings/oleObject466.bin"/><Relationship Id="rId1033" Type="http://schemas.openxmlformats.org/officeDocument/2006/relationships/image" Target="media/image459.wmf"/><Relationship Id="rId1478" Type="http://schemas.openxmlformats.org/officeDocument/2006/relationships/image" Target="media/image675.wmf"/><Relationship Id="rId1685" Type="http://schemas.openxmlformats.org/officeDocument/2006/relationships/oleObject" Target="embeddings/oleObject909.bin"/><Relationship Id="rId487" Type="http://schemas.openxmlformats.org/officeDocument/2006/relationships/image" Target="media/image222.wmf"/><Relationship Id="rId610" Type="http://schemas.openxmlformats.org/officeDocument/2006/relationships/image" Target="media/image281.wmf"/><Relationship Id="rId694" Type="http://schemas.openxmlformats.org/officeDocument/2006/relationships/oleObject" Target="embeddings/oleObject377.bin"/><Relationship Id="rId708" Type="http://schemas.openxmlformats.org/officeDocument/2006/relationships/oleObject" Target="embeddings/oleObject391.bin"/><Relationship Id="rId915" Type="http://schemas.openxmlformats.org/officeDocument/2006/relationships/oleObject" Target="embeddings/oleObject501.bin"/><Relationship Id="rId1240" Type="http://schemas.openxmlformats.org/officeDocument/2006/relationships/oleObject" Target="embeddings/oleObject675.bin"/><Relationship Id="rId1338" Type="http://schemas.openxmlformats.org/officeDocument/2006/relationships/oleObject" Target="embeddings/oleObject727.bin"/><Relationship Id="rId1545" Type="http://schemas.openxmlformats.org/officeDocument/2006/relationships/image" Target="media/image707.wmf"/><Relationship Id="rId347" Type="http://schemas.openxmlformats.org/officeDocument/2006/relationships/oleObject" Target="embeddings/oleObject190.bin"/><Relationship Id="rId999" Type="http://schemas.openxmlformats.org/officeDocument/2006/relationships/oleObject" Target="embeddings/oleObject553.bin"/><Relationship Id="rId1100" Type="http://schemas.openxmlformats.org/officeDocument/2006/relationships/oleObject" Target="embeddings/oleObject604.bin"/><Relationship Id="rId1184" Type="http://schemas.openxmlformats.org/officeDocument/2006/relationships/oleObject" Target="embeddings/oleObject647.bin"/><Relationship Id="rId1405" Type="http://schemas.openxmlformats.org/officeDocument/2006/relationships/oleObject" Target="embeddings/oleObject763.bin"/><Relationship Id="rId1752" Type="http://schemas.openxmlformats.org/officeDocument/2006/relationships/oleObject" Target="embeddings/oleObject944.bin"/><Relationship Id="rId44" Type="http://schemas.openxmlformats.org/officeDocument/2006/relationships/oleObject" Target="embeddings/oleObject22.bin"/><Relationship Id="rId554" Type="http://schemas.openxmlformats.org/officeDocument/2006/relationships/oleObject" Target="embeddings/oleObject296.bin"/><Relationship Id="rId761" Type="http://schemas.openxmlformats.org/officeDocument/2006/relationships/image" Target="media/image337.wmf"/><Relationship Id="rId859" Type="http://schemas.openxmlformats.org/officeDocument/2006/relationships/image" Target="media/image384.wmf"/><Relationship Id="rId1391" Type="http://schemas.openxmlformats.org/officeDocument/2006/relationships/image" Target="media/image632.wmf"/><Relationship Id="rId1489" Type="http://schemas.openxmlformats.org/officeDocument/2006/relationships/oleObject" Target="embeddings/oleObject805.bin"/><Relationship Id="rId1612" Type="http://schemas.openxmlformats.org/officeDocument/2006/relationships/image" Target="media/image740.wmf"/><Relationship Id="rId1696" Type="http://schemas.openxmlformats.org/officeDocument/2006/relationships/image" Target="media/image778.wmf"/><Relationship Id="rId193" Type="http://schemas.openxmlformats.org/officeDocument/2006/relationships/image" Target="media/image79.wmf"/><Relationship Id="rId207" Type="http://schemas.openxmlformats.org/officeDocument/2006/relationships/oleObject" Target="embeddings/oleObject118.bin"/><Relationship Id="rId414" Type="http://schemas.openxmlformats.org/officeDocument/2006/relationships/image" Target="media/image186.wmf"/><Relationship Id="rId498" Type="http://schemas.openxmlformats.org/officeDocument/2006/relationships/image" Target="media/image227.wmf"/><Relationship Id="rId621" Type="http://schemas.openxmlformats.org/officeDocument/2006/relationships/oleObject" Target="embeddings/oleObject331.bin"/><Relationship Id="rId1044" Type="http://schemas.openxmlformats.org/officeDocument/2006/relationships/oleObject" Target="embeddings/oleObject576.bin"/><Relationship Id="rId1251" Type="http://schemas.openxmlformats.org/officeDocument/2006/relationships/image" Target="media/image567.wmf"/><Relationship Id="rId1349" Type="http://schemas.openxmlformats.org/officeDocument/2006/relationships/image" Target="media/image612.wmf"/><Relationship Id="rId260" Type="http://schemas.openxmlformats.org/officeDocument/2006/relationships/oleObject" Target="embeddings/oleObject146.bin"/><Relationship Id="rId719" Type="http://schemas.openxmlformats.org/officeDocument/2006/relationships/image" Target="media/image316.wmf"/><Relationship Id="rId926" Type="http://schemas.openxmlformats.org/officeDocument/2006/relationships/image" Target="media/image416.wmf"/><Relationship Id="rId1111" Type="http://schemas.openxmlformats.org/officeDocument/2006/relationships/image" Target="media/image498.wmf"/><Relationship Id="rId1556" Type="http://schemas.openxmlformats.org/officeDocument/2006/relationships/oleObject" Target="embeddings/oleObject840.bin"/><Relationship Id="rId1763" Type="http://schemas.openxmlformats.org/officeDocument/2006/relationships/image" Target="media/image810.wmf"/><Relationship Id="rId55" Type="http://schemas.openxmlformats.org/officeDocument/2006/relationships/image" Target="media/image22.wmf"/><Relationship Id="rId120" Type="http://schemas.openxmlformats.org/officeDocument/2006/relationships/oleObject" Target="embeddings/oleObject73.bin"/><Relationship Id="rId358" Type="http://schemas.openxmlformats.org/officeDocument/2006/relationships/image" Target="media/image159.wmf"/><Relationship Id="rId565" Type="http://schemas.openxmlformats.org/officeDocument/2006/relationships/oleObject" Target="embeddings/oleObject302.bin"/><Relationship Id="rId772" Type="http://schemas.openxmlformats.org/officeDocument/2006/relationships/oleObject" Target="embeddings/oleObject427.bin"/><Relationship Id="rId1195" Type="http://schemas.openxmlformats.org/officeDocument/2006/relationships/image" Target="media/image539.wmf"/><Relationship Id="rId1209" Type="http://schemas.openxmlformats.org/officeDocument/2006/relationships/image" Target="media/image546.wmf"/><Relationship Id="rId1416" Type="http://schemas.openxmlformats.org/officeDocument/2006/relationships/oleObject" Target="embeddings/oleObject768.bin"/><Relationship Id="rId1623" Type="http://schemas.openxmlformats.org/officeDocument/2006/relationships/oleObject" Target="embeddings/oleObject874.bin"/><Relationship Id="rId218" Type="http://schemas.openxmlformats.org/officeDocument/2006/relationships/oleObject" Target="embeddings/oleObject124.bin"/><Relationship Id="rId425" Type="http://schemas.openxmlformats.org/officeDocument/2006/relationships/oleObject" Target="embeddings/oleObject230.bin"/><Relationship Id="rId632" Type="http://schemas.openxmlformats.org/officeDocument/2006/relationships/image" Target="media/image292.wmf"/><Relationship Id="rId1055" Type="http://schemas.openxmlformats.org/officeDocument/2006/relationships/image" Target="media/image470.wmf"/><Relationship Id="rId1262" Type="http://schemas.openxmlformats.org/officeDocument/2006/relationships/oleObject" Target="embeddings/oleObject686.bin"/><Relationship Id="rId271" Type="http://schemas.openxmlformats.org/officeDocument/2006/relationships/image" Target="media/image116.wmf"/><Relationship Id="rId937" Type="http://schemas.openxmlformats.org/officeDocument/2006/relationships/oleObject" Target="embeddings/oleObject512.bin"/><Relationship Id="rId1122" Type="http://schemas.openxmlformats.org/officeDocument/2006/relationships/oleObject" Target="embeddings/oleObject615.bin"/><Relationship Id="rId1567" Type="http://schemas.openxmlformats.org/officeDocument/2006/relationships/image" Target="media/image718.wmf"/><Relationship Id="rId1774" Type="http://schemas.openxmlformats.org/officeDocument/2006/relationships/oleObject" Target="embeddings/oleObject955.bin"/><Relationship Id="rId66" Type="http://schemas.openxmlformats.org/officeDocument/2006/relationships/oleObject" Target="embeddings/oleObject35.bin"/><Relationship Id="rId131" Type="http://schemas.openxmlformats.org/officeDocument/2006/relationships/image" Target="media/image48.wmf"/><Relationship Id="rId369" Type="http://schemas.openxmlformats.org/officeDocument/2006/relationships/oleObject" Target="embeddings/oleObject201.bin"/><Relationship Id="rId576" Type="http://schemas.openxmlformats.org/officeDocument/2006/relationships/oleObject" Target="embeddings/oleObject308.bin"/><Relationship Id="rId783" Type="http://schemas.openxmlformats.org/officeDocument/2006/relationships/oleObject" Target="embeddings/oleObject433.bin"/><Relationship Id="rId990" Type="http://schemas.openxmlformats.org/officeDocument/2006/relationships/image" Target="media/image438.wmf"/><Relationship Id="rId1427" Type="http://schemas.openxmlformats.org/officeDocument/2006/relationships/image" Target="media/image650.wmf"/><Relationship Id="rId1634" Type="http://schemas.openxmlformats.org/officeDocument/2006/relationships/image" Target="media/image751.wmf"/><Relationship Id="rId229" Type="http://schemas.openxmlformats.org/officeDocument/2006/relationships/image" Target="media/image96.wmf"/><Relationship Id="rId436" Type="http://schemas.openxmlformats.org/officeDocument/2006/relationships/image" Target="media/image197.wmf"/><Relationship Id="rId643" Type="http://schemas.openxmlformats.org/officeDocument/2006/relationships/oleObject" Target="embeddings/oleObject347.bin"/><Relationship Id="rId1066" Type="http://schemas.openxmlformats.org/officeDocument/2006/relationships/oleObject" Target="embeddings/oleObject587.bin"/><Relationship Id="rId1273" Type="http://schemas.openxmlformats.org/officeDocument/2006/relationships/image" Target="media/image578.wmf"/><Relationship Id="rId1480" Type="http://schemas.openxmlformats.org/officeDocument/2006/relationships/image" Target="media/image676.wmf"/><Relationship Id="rId850" Type="http://schemas.openxmlformats.org/officeDocument/2006/relationships/oleObject" Target="embeddings/oleObject467.bin"/><Relationship Id="rId948" Type="http://schemas.openxmlformats.org/officeDocument/2006/relationships/image" Target="media/image427.wmf"/><Relationship Id="rId1133" Type="http://schemas.openxmlformats.org/officeDocument/2006/relationships/image" Target="media/image509.wmf"/><Relationship Id="rId1578" Type="http://schemas.openxmlformats.org/officeDocument/2006/relationships/oleObject" Target="embeddings/oleObject851.bin"/><Relationship Id="rId1701" Type="http://schemas.openxmlformats.org/officeDocument/2006/relationships/oleObject" Target="embeddings/oleObject917.bin"/><Relationship Id="rId1785" Type="http://schemas.openxmlformats.org/officeDocument/2006/relationships/image" Target="media/image821.wmf"/><Relationship Id="rId77" Type="http://schemas.openxmlformats.org/officeDocument/2006/relationships/oleObject" Target="embeddings/oleObject45.bin"/><Relationship Id="rId282" Type="http://schemas.openxmlformats.org/officeDocument/2006/relationships/oleObject" Target="embeddings/oleObject157.bin"/><Relationship Id="rId503" Type="http://schemas.openxmlformats.org/officeDocument/2006/relationships/oleObject" Target="embeddings/oleObject270.bin"/><Relationship Id="rId587" Type="http://schemas.openxmlformats.org/officeDocument/2006/relationships/oleObject" Target="embeddings/oleObject314.bin"/><Relationship Id="rId710" Type="http://schemas.openxmlformats.org/officeDocument/2006/relationships/oleObject" Target="embeddings/oleObject393.bin"/><Relationship Id="rId808" Type="http://schemas.openxmlformats.org/officeDocument/2006/relationships/oleObject" Target="embeddings/oleObject446.bin"/><Relationship Id="rId1340" Type="http://schemas.openxmlformats.org/officeDocument/2006/relationships/oleObject" Target="embeddings/oleObject728.bin"/><Relationship Id="rId1438" Type="http://schemas.openxmlformats.org/officeDocument/2006/relationships/image" Target="media/image655.wmf"/><Relationship Id="rId1645" Type="http://schemas.openxmlformats.org/officeDocument/2006/relationships/oleObject" Target="embeddings/oleObject887.bin"/><Relationship Id="rId8" Type="http://schemas.openxmlformats.org/officeDocument/2006/relationships/image" Target="media/image4.gif"/><Relationship Id="rId142" Type="http://schemas.openxmlformats.org/officeDocument/2006/relationships/oleObject" Target="embeddings/oleObject85.bin"/><Relationship Id="rId447" Type="http://schemas.openxmlformats.org/officeDocument/2006/relationships/oleObject" Target="embeddings/oleObject241.bin"/><Relationship Id="rId794" Type="http://schemas.openxmlformats.org/officeDocument/2006/relationships/image" Target="media/image352.wmf"/><Relationship Id="rId1077" Type="http://schemas.openxmlformats.org/officeDocument/2006/relationships/image" Target="media/image481.wmf"/><Relationship Id="rId1200" Type="http://schemas.openxmlformats.org/officeDocument/2006/relationships/oleObject" Target="embeddings/oleObject655.bin"/><Relationship Id="rId654" Type="http://schemas.openxmlformats.org/officeDocument/2006/relationships/image" Target="media/image294.wmf"/><Relationship Id="rId861" Type="http://schemas.openxmlformats.org/officeDocument/2006/relationships/image" Target="media/image385.wmf"/><Relationship Id="rId959" Type="http://schemas.openxmlformats.org/officeDocument/2006/relationships/oleObject" Target="embeddings/oleObject523.bin"/><Relationship Id="rId1284" Type="http://schemas.openxmlformats.org/officeDocument/2006/relationships/oleObject" Target="embeddings/oleObject699.bin"/><Relationship Id="rId1491" Type="http://schemas.openxmlformats.org/officeDocument/2006/relationships/oleObject" Target="embeddings/oleObject806.bin"/><Relationship Id="rId1505" Type="http://schemas.openxmlformats.org/officeDocument/2006/relationships/oleObject" Target="embeddings/oleObject813.bin"/><Relationship Id="rId1589" Type="http://schemas.openxmlformats.org/officeDocument/2006/relationships/oleObject" Target="embeddings/oleObject857.bin"/><Relationship Id="rId1712" Type="http://schemas.openxmlformats.org/officeDocument/2006/relationships/oleObject" Target="embeddings/oleObject923.bin"/><Relationship Id="rId293" Type="http://schemas.openxmlformats.org/officeDocument/2006/relationships/oleObject" Target="embeddings/oleObject163.bin"/><Relationship Id="rId307" Type="http://schemas.openxmlformats.org/officeDocument/2006/relationships/oleObject" Target="embeddings/oleObject170.bin"/><Relationship Id="rId514" Type="http://schemas.openxmlformats.org/officeDocument/2006/relationships/image" Target="media/image235.wmf"/><Relationship Id="rId721" Type="http://schemas.openxmlformats.org/officeDocument/2006/relationships/image" Target="media/image317.wmf"/><Relationship Id="rId1144" Type="http://schemas.openxmlformats.org/officeDocument/2006/relationships/image" Target="media/image514.wmf"/><Relationship Id="rId1351" Type="http://schemas.openxmlformats.org/officeDocument/2006/relationships/image" Target="media/image613.wmf"/><Relationship Id="rId1449" Type="http://schemas.openxmlformats.org/officeDocument/2006/relationships/oleObject" Target="embeddings/oleObject785.bin"/><Relationship Id="rId1796" Type="http://schemas.openxmlformats.org/officeDocument/2006/relationships/oleObject" Target="embeddings/oleObject966.bin"/><Relationship Id="rId88" Type="http://schemas.openxmlformats.org/officeDocument/2006/relationships/oleObject" Target="embeddings/oleObject51.bin"/><Relationship Id="rId153" Type="http://schemas.openxmlformats.org/officeDocument/2006/relationships/image" Target="media/image59.wmf"/><Relationship Id="rId360" Type="http://schemas.openxmlformats.org/officeDocument/2006/relationships/image" Target="media/image160.wmf"/><Relationship Id="rId598" Type="http://schemas.openxmlformats.org/officeDocument/2006/relationships/image" Target="media/image275.wmf"/><Relationship Id="rId819" Type="http://schemas.openxmlformats.org/officeDocument/2006/relationships/image" Target="media/image364.wmf"/><Relationship Id="rId1004" Type="http://schemas.openxmlformats.org/officeDocument/2006/relationships/image" Target="media/image445.wmf"/><Relationship Id="rId1211" Type="http://schemas.openxmlformats.org/officeDocument/2006/relationships/image" Target="media/image547.wmf"/><Relationship Id="rId1656" Type="http://schemas.openxmlformats.org/officeDocument/2006/relationships/oleObject" Target="embeddings/oleObject893.bin"/><Relationship Id="rId220" Type="http://schemas.openxmlformats.org/officeDocument/2006/relationships/oleObject" Target="embeddings/oleObject125.bin"/><Relationship Id="rId458" Type="http://schemas.openxmlformats.org/officeDocument/2006/relationships/image" Target="media/image208.wmf"/><Relationship Id="rId665" Type="http://schemas.openxmlformats.org/officeDocument/2006/relationships/oleObject" Target="embeddings/oleObject362.bin"/><Relationship Id="rId872" Type="http://schemas.openxmlformats.org/officeDocument/2006/relationships/oleObject" Target="embeddings/oleObject478.bin"/><Relationship Id="rId1088" Type="http://schemas.openxmlformats.org/officeDocument/2006/relationships/oleObject" Target="embeddings/oleObject598.bin"/><Relationship Id="rId1295" Type="http://schemas.openxmlformats.org/officeDocument/2006/relationships/oleObject" Target="embeddings/oleObject705.bin"/><Relationship Id="rId1309" Type="http://schemas.openxmlformats.org/officeDocument/2006/relationships/oleObject" Target="embeddings/oleObject712.bin"/><Relationship Id="rId1516" Type="http://schemas.openxmlformats.org/officeDocument/2006/relationships/oleObject" Target="embeddings/oleObject819.bin"/><Relationship Id="rId1723" Type="http://schemas.openxmlformats.org/officeDocument/2006/relationships/oleObject" Target="embeddings/oleObject929.bin"/><Relationship Id="rId15" Type="http://schemas.openxmlformats.org/officeDocument/2006/relationships/oleObject" Target="embeddings/oleObject3.bin"/><Relationship Id="rId318" Type="http://schemas.openxmlformats.org/officeDocument/2006/relationships/image" Target="media/image139.wmf"/><Relationship Id="rId525" Type="http://schemas.openxmlformats.org/officeDocument/2006/relationships/oleObject" Target="embeddings/oleObject281.bin"/><Relationship Id="rId732" Type="http://schemas.openxmlformats.org/officeDocument/2006/relationships/oleObject" Target="embeddings/oleObject406.bin"/><Relationship Id="rId1155" Type="http://schemas.openxmlformats.org/officeDocument/2006/relationships/oleObject" Target="embeddings/oleObject632.bin"/><Relationship Id="rId1362" Type="http://schemas.openxmlformats.org/officeDocument/2006/relationships/oleObject" Target="embeddings/oleObject741.bin"/><Relationship Id="rId99" Type="http://schemas.openxmlformats.org/officeDocument/2006/relationships/image" Target="media/image39.wmf"/><Relationship Id="rId164" Type="http://schemas.openxmlformats.org/officeDocument/2006/relationships/oleObject" Target="embeddings/oleObject96.bin"/><Relationship Id="rId371" Type="http://schemas.openxmlformats.org/officeDocument/2006/relationships/oleObject" Target="embeddings/oleObject202.bin"/><Relationship Id="rId1015" Type="http://schemas.openxmlformats.org/officeDocument/2006/relationships/oleObject" Target="embeddings/oleObject561.bin"/><Relationship Id="rId1222" Type="http://schemas.openxmlformats.org/officeDocument/2006/relationships/oleObject" Target="embeddings/oleObject666.bin"/><Relationship Id="rId1667" Type="http://schemas.openxmlformats.org/officeDocument/2006/relationships/oleObject" Target="embeddings/oleObject900.bin"/><Relationship Id="rId469" Type="http://schemas.openxmlformats.org/officeDocument/2006/relationships/oleObject" Target="embeddings/oleObject252.bin"/><Relationship Id="rId676" Type="http://schemas.openxmlformats.org/officeDocument/2006/relationships/image" Target="media/image305.wmf"/><Relationship Id="rId883" Type="http://schemas.openxmlformats.org/officeDocument/2006/relationships/oleObject" Target="embeddings/oleObject484.bin"/><Relationship Id="rId1099" Type="http://schemas.openxmlformats.org/officeDocument/2006/relationships/image" Target="media/image492.wmf"/><Relationship Id="rId1527" Type="http://schemas.openxmlformats.org/officeDocument/2006/relationships/oleObject" Target="embeddings/oleObject825.bin"/><Relationship Id="rId1734" Type="http://schemas.openxmlformats.org/officeDocument/2006/relationships/image" Target="media/image796.wmf"/><Relationship Id="rId26" Type="http://schemas.openxmlformats.org/officeDocument/2006/relationships/image" Target="media/image14.wmf"/><Relationship Id="rId231" Type="http://schemas.openxmlformats.org/officeDocument/2006/relationships/image" Target="media/image97.wmf"/><Relationship Id="rId329" Type="http://schemas.openxmlformats.org/officeDocument/2006/relationships/oleObject" Target="embeddings/oleObject181.bin"/><Relationship Id="rId536" Type="http://schemas.openxmlformats.org/officeDocument/2006/relationships/image" Target="media/image246.wmf"/><Relationship Id="rId1166" Type="http://schemas.openxmlformats.org/officeDocument/2006/relationships/oleObject" Target="embeddings/oleObject638.bin"/><Relationship Id="rId1373" Type="http://schemas.openxmlformats.org/officeDocument/2006/relationships/image" Target="media/image623.wmf"/><Relationship Id="rId175" Type="http://schemas.openxmlformats.org/officeDocument/2006/relationships/image" Target="media/image70.wmf"/><Relationship Id="rId743" Type="http://schemas.openxmlformats.org/officeDocument/2006/relationships/image" Target="media/image328.wmf"/><Relationship Id="rId950" Type="http://schemas.openxmlformats.org/officeDocument/2006/relationships/image" Target="media/image428.wmf"/><Relationship Id="rId1026" Type="http://schemas.openxmlformats.org/officeDocument/2006/relationships/image" Target="media/image456.wmf"/><Relationship Id="rId1580" Type="http://schemas.openxmlformats.org/officeDocument/2006/relationships/oleObject" Target="embeddings/oleObject852.bin"/><Relationship Id="rId1678" Type="http://schemas.openxmlformats.org/officeDocument/2006/relationships/image" Target="media/image769.wmf"/><Relationship Id="rId1801" Type="http://schemas.openxmlformats.org/officeDocument/2006/relationships/fontTable" Target="fontTable.xml"/><Relationship Id="rId382" Type="http://schemas.openxmlformats.org/officeDocument/2006/relationships/image" Target="media/image171.wmf"/><Relationship Id="rId603" Type="http://schemas.openxmlformats.org/officeDocument/2006/relationships/oleObject" Target="embeddings/oleObject322.bin"/><Relationship Id="rId687" Type="http://schemas.openxmlformats.org/officeDocument/2006/relationships/oleObject" Target="embeddings/oleObject373.bin"/><Relationship Id="rId810" Type="http://schemas.openxmlformats.org/officeDocument/2006/relationships/oleObject" Target="embeddings/oleObject447.bin"/><Relationship Id="rId908" Type="http://schemas.openxmlformats.org/officeDocument/2006/relationships/oleObject" Target="embeddings/oleObject497.bin"/><Relationship Id="rId1233" Type="http://schemas.openxmlformats.org/officeDocument/2006/relationships/image" Target="media/image558.wmf"/><Relationship Id="rId1440" Type="http://schemas.openxmlformats.org/officeDocument/2006/relationships/image" Target="media/image656.wmf"/><Relationship Id="rId1538" Type="http://schemas.openxmlformats.org/officeDocument/2006/relationships/oleObject" Target="embeddings/oleObject831.bin"/><Relationship Id="rId242" Type="http://schemas.openxmlformats.org/officeDocument/2006/relationships/oleObject" Target="embeddings/oleObject137.bin"/><Relationship Id="rId894" Type="http://schemas.openxmlformats.org/officeDocument/2006/relationships/oleObject" Target="embeddings/oleObject490.bin"/><Relationship Id="rId1177" Type="http://schemas.openxmlformats.org/officeDocument/2006/relationships/image" Target="media/image530.wmf"/><Relationship Id="rId1300" Type="http://schemas.openxmlformats.org/officeDocument/2006/relationships/image" Target="media/image589.wmf"/><Relationship Id="rId1745" Type="http://schemas.openxmlformats.org/officeDocument/2006/relationships/oleObject" Target="embeddings/oleObject940.bin"/><Relationship Id="rId37" Type="http://schemas.openxmlformats.org/officeDocument/2006/relationships/oleObject" Target="embeddings/oleObject15.bin"/><Relationship Id="rId102" Type="http://schemas.openxmlformats.org/officeDocument/2006/relationships/oleObject" Target="embeddings/oleObject58.bin"/><Relationship Id="rId547" Type="http://schemas.openxmlformats.org/officeDocument/2006/relationships/image" Target="media/image251.wmf"/><Relationship Id="rId754" Type="http://schemas.openxmlformats.org/officeDocument/2006/relationships/oleObject" Target="embeddings/oleObject417.bin"/><Relationship Id="rId961" Type="http://schemas.openxmlformats.org/officeDocument/2006/relationships/oleObject" Target="embeddings/oleObject525.bin"/><Relationship Id="rId1384" Type="http://schemas.openxmlformats.org/officeDocument/2006/relationships/oleObject" Target="embeddings/oleObject752.bin"/><Relationship Id="rId1591" Type="http://schemas.openxmlformats.org/officeDocument/2006/relationships/oleObject" Target="embeddings/oleObject858.bin"/><Relationship Id="rId1605" Type="http://schemas.openxmlformats.org/officeDocument/2006/relationships/oleObject" Target="embeddings/oleObject865.bin"/><Relationship Id="rId1689" Type="http://schemas.openxmlformats.org/officeDocument/2006/relationships/oleObject" Target="embeddings/oleObject911.bin"/><Relationship Id="rId90" Type="http://schemas.openxmlformats.org/officeDocument/2006/relationships/oleObject" Target="embeddings/oleObject52.bin"/><Relationship Id="rId186" Type="http://schemas.openxmlformats.org/officeDocument/2006/relationships/oleObject" Target="embeddings/oleObject107.bin"/><Relationship Id="rId393" Type="http://schemas.openxmlformats.org/officeDocument/2006/relationships/oleObject" Target="embeddings/oleObject213.bin"/><Relationship Id="rId407" Type="http://schemas.openxmlformats.org/officeDocument/2006/relationships/oleObject" Target="embeddings/oleObject220.bin"/><Relationship Id="rId614" Type="http://schemas.openxmlformats.org/officeDocument/2006/relationships/image" Target="media/image283.wmf"/><Relationship Id="rId821" Type="http://schemas.openxmlformats.org/officeDocument/2006/relationships/image" Target="media/image365.wmf"/><Relationship Id="rId1037" Type="http://schemas.openxmlformats.org/officeDocument/2006/relationships/image" Target="media/image461.wmf"/><Relationship Id="rId1244" Type="http://schemas.openxmlformats.org/officeDocument/2006/relationships/oleObject" Target="embeddings/oleObject677.bin"/><Relationship Id="rId1451" Type="http://schemas.openxmlformats.org/officeDocument/2006/relationships/oleObject" Target="embeddings/oleObject786.bin"/><Relationship Id="rId253" Type="http://schemas.openxmlformats.org/officeDocument/2006/relationships/image" Target="media/image107.wmf"/><Relationship Id="rId460" Type="http://schemas.openxmlformats.org/officeDocument/2006/relationships/image" Target="media/image209.wmf"/><Relationship Id="rId698" Type="http://schemas.openxmlformats.org/officeDocument/2006/relationships/oleObject" Target="embeddings/oleObject381.bin"/><Relationship Id="rId919" Type="http://schemas.openxmlformats.org/officeDocument/2006/relationships/oleObject" Target="embeddings/oleObject503.bin"/><Relationship Id="rId1090" Type="http://schemas.openxmlformats.org/officeDocument/2006/relationships/oleObject" Target="embeddings/oleObject599.bin"/><Relationship Id="rId1104" Type="http://schemas.openxmlformats.org/officeDocument/2006/relationships/oleObject" Target="embeddings/oleObject606.bin"/><Relationship Id="rId1311" Type="http://schemas.openxmlformats.org/officeDocument/2006/relationships/oleObject" Target="embeddings/oleObject713.bin"/><Relationship Id="rId1549" Type="http://schemas.openxmlformats.org/officeDocument/2006/relationships/image" Target="media/image709.wmf"/><Relationship Id="rId1756" Type="http://schemas.openxmlformats.org/officeDocument/2006/relationships/oleObject" Target="embeddings/oleObject946.bin"/><Relationship Id="rId48" Type="http://schemas.openxmlformats.org/officeDocument/2006/relationships/oleObject" Target="embeddings/oleObject26.bin"/><Relationship Id="rId113" Type="http://schemas.openxmlformats.org/officeDocument/2006/relationships/oleObject" Target="embeddings/oleObject66.bin"/><Relationship Id="rId320" Type="http://schemas.openxmlformats.org/officeDocument/2006/relationships/image" Target="media/image140.wmf"/><Relationship Id="rId558" Type="http://schemas.openxmlformats.org/officeDocument/2006/relationships/oleObject" Target="embeddings/oleObject298.bin"/><Relationship Id="rId765" Type="http://schemas.openxmlformats.org/officeDocument/2006/relationships/image" Target="media/image339.wmf"/><Relationship Id="rId972" Type="http://schemas.openxmlformats.org/officeDocument/2006/relationships/oleObject" Target="embeddings/oleObject536.bin"/><Relationship Id="rId1188" Type="http://schemas.openxmlformats.org/officeDocument/2006/relationships/oleObject" Target="embeddings/oleObject649.bin"/><Relationship Id="rId1395" Type="http://schemas.openxmlformats.org/officeDocument/2006/relationships/image" Target="media/image634.wmf"/><Relationship Id="rId1409" Type="http://schemas.openxmlformats.org/officeDocument/2006/relationships/oleObject" Target="embeddings/oleObject765.bin"/><Relationship Id="rId1616" Type="http://schemas.openxmlformats.org/officeDocument/2006/relationships/image" Target="media/image742.wmf"/><Relationship Id="rId197" Type="http://schemas.openxmlformats.org/officeDocument/2006/relationships/image" Target="media/image81.wmf"/><Relationship Id="rId418" Type="http://schemas.openxmlformats.org/officeDocument/2006/relationships/image" Target="media/image188.wmf"/><Relationship Id="rId625" Type="http://schemas.openxmlformats.org/officeDocument/2006/relationships/oleObject" Target="embeddings/oleObject333.bin"/><Relationship Id="rId832" Type="http://schemas.openxmlformats.org/officeDocument/2006/relationships/oleObject" Target="embeddings/oleObject458.bin"/><Relationship Id="rId1048" Type="http://schemas.openxmlformats.org/officeDocument/2006/relationships/oleObject" Target="embeddings/oleObject578.bin"/><Relationship Id="rId1255" Type="http://schemas.openxmlformats.org/officeDocument/2006/relationships/image" Target="media/image569.wmf"/><Relationship Id="rId1462" Type="http://schemas.openxmlformats.org/officeDocument/2006/relationships/image" Target="media/image667.wmf"/><Relationship Id="rId264" Type="http://schemas.openxmlformats.org/officeDocument/2006/relationships/oleObject" Target="embeddings/oleObject148.bin"/><Relationship Id="rId471" Type="http://schemas.openxmlformats.org/officeDocument/2006/relationships/oleObject" Target="embeddings/oleObject253.bin"/><Relationship Id="rId1115" Type="http://schemas.openxmlformats.org/officeDocument/2006/relationships/image" Target="media/image500.wmf"/><Relationship Id="rId1322" Type="http://schemas.openxmlformats.org/officeDocument/2006/relationships/image" Target="media/image600.wmf"/><Relationship Id="rId1767" Type="http://schemas.openxmlformats.org/officeDocument/2006/relationships/image" Target="media/image812.wmf"/><Relationship Id="rId59" Type="http://schemas.openxmlformats.org/officeDocument/2006/relationships/image" Target="media/image24.wmf"/><Relationship Id="rId124" Type="http://schemas.openxmlformats.org/officeDocument/2006/relationships/image" Target="media/image44.gif"/><Relationship Id="rId569" Type="http://schemas.openxmlformats.org/officeDocument/2006/relationships/image" Target="media/image261.wmf"/><Relationship Id="rId776" Type="http://schemas.openxmlformats.org/officeDocument/2006/relationships/image" Target="media/image343.wmf"/><Relationship Id="rId983" Type="http://schemas.openxmlformats.org/officeDocument/2006/relationships/image" Target="media/image437.wmf"/><Relationship Id="rId1199" Type="http://schemas.openxmlformats.org/officeDocument/2006/relationships/image" Target="media/image541.wmf"/><Relationship Id="rId1627" Type="http://schemas.openxmlformats.org/officeDocument/2006/relationships/oleObject" Target="embeddings/oleObject876.bin"/><Relationship Id="rId331" Type="http://schemas.openxmlformats.org/officeDocument/2006/relationships/oleObject" Target="embeddings/oleObject182.bin"/><Relationship Id="rId429" Type="http://schemas.openxmlformats.org/officeDocument/2006/relationships/oleObject" Target="embeddings/oleObject232.bin"/><Relationship Id="rId636" Type="http://schemas.openxmlformats.org/officeDocument/2006/relationships/oleObject" Target="embeddings/oleObject340.bin"/><Relationship Id="rId1059" Type="http://schemas.openxmlformats.org/officeDocument/2006/relationships/image" Target="media/image472.wmf"/><Relationship Id="rId1266" Type="http://schemas.openxmlformats.org/officeDocument/2006/relationships/oleObject" Target="embeddings/oleObject688.bin"/><Relationship Id="rId1473" Type="http://schemas.openxmlformats.org/officeDocument/2006/relationships/oleObject" Target="embeddings/oleObject797.bin"/><Relationship Id="rId843" Type="http://schemas.openxmlformats.org/officeDocument/2006/relationships/image" Target="media/image376.wmf"/><Relationship Id="rId1126" Type="http://schemas.openxmlformats.org/officeDocument/2006/relationships/oleObject" Target="embeddings/oleObject617.bin"/><Relationship Id="rId1680" Type="http://schemas.openxmlformats.org/officeDocument/2006/relationships/image" Target="media/image770.wmf"/><Relationship Id="rId1778" Type="http://schemas.openxmlformats.org/officeDocument/2006/relationships/oleObject" Target="embeddings/oleObject957.bin"/><Relationship Id="rId275" Type="http://schemas.openxmlformats.org/officeDocument/2006/relationships/image" Target="media/image118.wmf"/><Relationship Id="rId482" Type="http://schemas.openxmlformats.org/officeDocument/2006/relationships/oleObject" Target="embeddings/oleObject259.bin"/><Relationship Id="rId703" Type="http://schemas.openxmlformats.org/officeDocument/2006/relationships/oleObject" Target="embeddings/oleObject386.bin"/><Relationship Id="rId910" Type="http://schemas.openxmlformats.org/officeDocument/2006/relationships/image" Target="media/image408.wmf"/><Relationship Id="rId1333" Type="http://schemas.openxmlformats.org/officeDocument/2006/relationships/image" Target="media/image605.wmf"/><Relationship Id="rId1540" Type="http://schemas.openxmlformats.org/officeDocument/2006/relationships/oleObject" Target="embeddings/oleObject832.bin"/><Relationship Id="rId1638" Type="http://schemas.openxmlformats.org/officeDocument/2006/relationships/oleObject" Target="embeddings/oleObject882.bin"/><Relationship Id="rId135" Type="http://schemas.openxmlformats.org/officeDocument/2006/relationships/image" Target="media/image50.wmf"/><Relationship Id="rId342" Type="http://schemas.openxmlformats.org/officeDocument/2006/relationships/image" Target="media/image151.wmf"/><Relationship Id="rId787" Type="http://schemas.openxmlformats.org/officeDocument/2006/relationships/oleObject" Target="embeddings/oleObject435.bin"/><Relationship Id="rId994" Type="http://schemas.openxmlformats.org/officeDocument/2006/relationships/image" Target="media/image440.wmf"/><Relationship Id="rId1400" Type="http://schemas.openxmlformats.org/officeDocument/2006/relationships/image" Target="media/image636.wmf"/><Relationship Id="rId202" Type="http://schemas.openxmlformats.org/officeDocument/2006/relationships/oleObject" Target="embeddings/oleObject115.bin"/><Relationship Id="rId647" Type="http://schemas.openxmlformats.org/officeDocument/2006/relationships/oleObject" Target="embeddings/oleObject351.bin"/><Relationship Id="rId854" Type="http://schemas.openxmlformats.org/officeDocument/2006/relationships/oleObject" Target="embeddings/oleObject469.bin"/><Relationship Id="rId1277" Type="http://schemas.openxmlformats.org/officeDocument/2006/relationships/oleObject" Target="embeddings/oleObject694.bin"/><Relationship Id="rId1484" Type="http://schemas.openxmlformats.org/officeDocument/2006/relationships/image" Target="media/image678.wmf"/><Relationship Id="rId1691" Type="http://schemas.openxmlformats.org/officeDocument/2006/relationships/oleObject" Target="embeddings/oleObject912.bin"/><Relationship Id="rId1705" Type="http://schemas.openxmlformats.org/officeDocument/2006/relationships/oleObject" Target="embeddings/oleObject919.bin"/><Relationship Id="rId286" Type="http://schemas.openxmlformats.org/officeDocument/2006/relationships/image" Target="media/image123.wmf"/><Relationship Id="rId493" Type="http://schemas.openxmlformats.org/officeDocument/2006/relationships/image" Target="media/image225.wmf"/><Relationship Id="rId507" Type="http://schemas.openxmlformats.org/officeDocument/2006/relationships/oleObject" Target="embeddings/oleObject272.bin"/><Relationship Id="rId714" Type="http://schemas.openxmlformats.org/officeDocument/2006/relationships/oleObject" Target="embeddings/oleObject397.bin"/><Relationship Id="rId921" Type="http://schemas.openxmlformats.org/officeDocument/2006/relationships/oleObject" Target="embeddings/oleObject504.bin"/><Relationship Id="rId1137" Type="http://schemas.openxmlformats.org/officeDocument/2006/relationships/oleObject" Target="embeddings/oleObject623.bin"/><Relationship Id="rId1344" Type="http://schemas.openxmlformats.org/officeDocument/2006/relationships/oleObject" Target="embeddings/oleObject730.bin"/><Relationship Id="rId1551" Type="http://schemas.openxmlformats.org/officeDocument/2006/relationships/image" Target="media/image710.wmf"/><Relationship Id="rId1789" Type="http://schemas.openxmlformats.org/officeDocument/2006/relationships/image" Target="media/image823.wmf"/><Relationship Id="rId50" Type="http://schemas.openxmlformats.org/officeDocument/2006/relationships/oleObject" Target="embeddings/oleObject27.bin"/><Relationship Id="rId146" Type="http://schemas.openxmlformats.org/officeDocument/2006/relationships/oleObject" Target="embeddings/oleObject87.bin"/><Relationship Id="rId353" Type="http://schemas.openxmlformats.org/officeDocument/2006/relationships/oleObject" Target="embeddings/oleObject193.bin"/><Relationship Id="rId560" Type="http://schemas.openxmlformats.org/officeDocument/2006/relationships/image" Target="media/image257.wmf"/><Relationship Id="rId798" Type="http://schemas.openxmlformats.org/officeDocument/2006/relationships/image" Target="media/image354.wmf"/><Relationship Id="rId1190" Type="http://schemas.openxmlformats.org/officeDocument/2006/relationships/oleObject" Target="embeddings/oleObject650.bin"/><Relationship Id="rId1204" Type="http://schemas.openxmlformats.org/officeDocument/2006/relationships/oleObject" Target="embeddings/oleObject657.bin"/><Relationship Id="rId1411" Type="http://schemas.openxmlformats.org/officeDocument/2006/relationships/oleObject" Target="embeddings/oleObject766.bin"/><Relationship Id="rId1649" Type="http://schemas.openxmlformats.org/officeDocument/2006/relationships/image" Target="media/image756.wmf"/><Relationship Id="rId213" Type="http://schemas.openxmlformats.org/officeDocument/2006/relationships/image" Target="media/image88.wmf"/><Relationship Id="rId420" Type="http://schemas.openxmlformats.org/officeDocument/2006/relationships/image" Target="media/image189.wmf"/><Relationship Id="rId658" Type="http://schemas.openxmlformats.org/officeDocument/2006/relationships/image" Target="media/image296.wmf"/><Relationship Id="rId865" Type="http://schemas.openxmlformats.org/officeDocument/2006/relationships/image" Target="media/image387.wmf"/><Relationship Id="rId1050" Type="http://schemas.openxmlformats.org/officeDocument/2006/relationships/oleObject" Target="embeddings/oleObject579.bin"/><Relationship Id="rId1288" Type="http://schemas.openxmlformats.org/officeDocument/2006/relationships/image" Target="media/image583.wmf"/><Relationship Id="rId1495" Type="http://schemas.openxmlformats.org/officeDocument/2006/relationships/oleObject" Target="embeddings/oleObject808.bin"/><Relationship Id="rId1509" Type="http://schemas.openxmlformats.org/officeDocument/2006/relationships/image" Target="media/image690.wmf"/><Relationship Id="rId1716" Type="http://schemas.openxmlformats.org/officeDocument/2006/relationships/image" Target="media/image787.wmf"/><Relationship Id="rId297" Type="http://schemas.openxmlformats.org/officeDocument/2006/relationships/oleObject" Target="embeddings/oleObject165.bin"/><Relationship Id="rId518" Type="http://schemas.openxmlformats.org/officeDocument/2006/relationships/image" Target="media/image237.wmf"/><Relationship Id="rId725" Type="http://schemas.openxmlformats.org/officeDocument/2006/relationships/image" Target="media/image319.wmf"/><Relationship Id="rId932" Type="http://schemas.openxmlformats.org/officeDocument/2006/relationships/image" Target="media/image419.wmf"/><Relationship Id="rId1148" Type="http://schemas.openxmlformats.org/officeDocument/2006/relationships/image" Target="media/image516.wmf"/><Relationship Id="rId1355" Type="http://schemas.openxmlformats.org/officeDocument/2006/relationships/image" Target="media/image615.wmf"/><Relationship Id="rId1562" Type="http://schemas.openxmlformats.org/officeDocument/2006/relationships/oleObject" Target="embeddings/oleObject843.bin"/><Relationship Id="rId157" Type="http://schemas.openxmlformats.org/officeDocument/2006/relationships/image" Target="media/image61.wmf"/><Relationship Id="rId364" Type="http://schemas.openxmlformats.org/officeDocument/2006/relationships/image" Target="media/image162.wmf"/><Relationship Id="rId1008" Type="http://schemas.openxmlformats.org/officeDocument/2006/relationships/image" Target="media/image447.wmf"/><Relationship Id="rId1215" Type="http://schemas.openxmlformats.org/officeDocument/2006/relationships/image" Target="media/image549.wmf"/><Relationship Id="rId1422" Type="http://schemas.openxmlformats.org/officeDocument/2006/relationships/oleObject" Target="embeddings/oleObject771.bin"/><Relationship Id="rId61" Type="http://schemas.openxmlformats.org/officeDocument/2006/relationships/image" Target="media/image25.wmf"/><Relationship Id="rId571" Type="http://schemas.openxmlformats.org/officeDocument/2006/relationships/image" Target="media/image262.wmf"/><Relationship Id="rId669" Type="http://schemas.openxmlformats.org/officeDocument/2006/relationships/oleObject" Target="embeddings/oleObject364.bin"/><Relationship Id="rId876" Type="http://schemas.openxmlformats.org/officeDocument/2006/relationships/oleObject" Target="embeddings/oleObject480.bin"/><Relationship Id="rId1299" Type="http://schemas.openxmlformats.org/officeDocument/2006/relationships/oleObject" Target="embeddings/oleObject707.bin"/><Relationship Id="rId1727" Type="http://schemas.openxmlformats.org/officeDocument/2006/relationships/oleObject" Target="embeddings/oleObject931.bin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27.bin"/><Relationship Id="rId431" Type="http://schemas.openxmlformats.org/officeDocument/2006/relationships/oleObject" Target="embeddings/oleObject233.bin"/><Relationship Id="rId529" Type="http://schemas.openxmlformats.org/officeDocument/2006/relationships/oleObject" Target="embeddings/oleObject283.bin"/><Relationship Id="rId736" Type="http://schemas.openxmlformats.org/officeDocument/2006/relationships/oleObject" Target="embeddings/oleObject408.bin"/><Relationship Id="rId1061" Type="http://schemas.openxmlformats.org/officeDocument/2006/relationships/image" Target="media/image473.wmf"/><Relationship Id="rId1159" Type="http://schemas.openxmlformats.org/officeDocument/2006/relationships/oleObject" Target="embeddings/oleObject634.bin"/><Relationship Id="rId1366" Type="http://schemas.openxmlformats.org/officeDocument/2006/relationships/oleObject" Target="embeddings/oleObject743.bin"/><Relationship Id="rId168" Type="http://schemas.openxmlformats.org/officeDocument/2006/relationships/oleObject" Target="embeddings/oleObject98.bin"/><Relationship Id="rId943" Type="http://schemas.openxmlformats.org/officeDocument/2006/relationships/oleObject" Target="embeddings/oleObject515.bin"/><Relationship Id="rId1019" Type="http://schemas.openxmlformats.org/officeDocument/2006/relationships/oleObject" Target="embeddings/oleObject563.bin"/><Relationship Id="rId1573" Type="http://schemas.openxmlformats.org/officeDocument/2006/relationships/image" Target="media/image721.wmf"/><Relationship Id="rId1780" Type="http://schemas.openxmlformats.org/officeDocument/2006/relationships/oleObject" Target="embeddings/oleObject958.bin"/><Relationship Id="rId72" Type="http://schemas.openxmlformats.org/officeDocument/2006/relationships/oleObject" Target="embeddings/oleObject40.bin"/><Relationship Id="rId375" Type="http://schemas.openxmlformats.org/officeDocument/2006/relationships/oleObject" Target="embeddings/oleObject204.bin"/><Relationship Id="rId582" Type="http://schemas.openxmlformats.org/officeDocument/2006/relationships/image" Target="media/image267.wmf"/><Relationship Id="rId803" Type="http://schemas.openxmlformats.org/officeDocument/2006/relationships/oleObject" Target="embeddings/oleObject443.bin"/><Relationship Id="rId1226" Type="http://schemas.openxmlformats.org/officeDocument/2006/relationships/oleObject" Target="embeddings/oleObject668.bin"/><Relationship Id="rId1433" Type="http://schemas.openxmlformats.org/officeDocument/2006/relationships/image" Target="media/image653.wmf"/><Relationship Id="rId1640" Type="http://schemas.openxmlformats.org/officeDocument/2006/relationships/oleObject" Target="embeddings/oleObject883.bin"/><Relationship Id="rId1738" Type="http://schemas.openxmlformats.org/officeDocument/2006/relationships/image" Target="media/image798.wmf"/><Relationship Id="rId3" Type="http://schemas.openxmlformats.org/officeDocument/2006/relationships/styles" Target="styles.xml"/><Relationship Id="rId235" Type="http://schemas.openxmlformats.org/officeDocument/2006/relationships/oleObject" Target="embeddings/oleObject133.bin"/><Relationship Id="rId442" Type="http://schemas.openxmlformats.org/officeDocument/2006/relationships/image" Target="media/image200.wmf"/><Relationship Id="rId887" Type="http://schemas.openxmlformats.org/officeDocument/2006/relationships/oleObject" Target="embeddings/oleObject486.bin"/><Relationship Id="rId1072" Type="http://schemas.openxmlformats.org/officeDocument/2006/relationships/oleObject" Target="embeddings/oleObject590.bin"/><Relationship Id="rId1500" Type="http://schemas.openxmlformats.org/officeDocument/2006/relationships/image" Target="media/image686.wmf"/><Relationship Id="rId302" Type="http://schemas.openxmlformats.org/officeDocument/2006/relationships/image" Target="media/image131.wmf"/><Relationship Id="rId747" Type="http://schemas.openxmlformats.org/officeDocument/2006/relationships/image" Target="media/image330.wmf"/><Relationship Id="rId954" Type="http://schemas.openxmlformats.org/officeDocument/2006/relationships/image" Target="media/image430.wmf"/><Relationship Id="rId1377" Type="http://schemas.openxmlformats.org/officeDocument/2006/relationships/image" Target="media/image625.wmf"/><Relationship Id="rId1584" Type="http://schemas.openxmlformats.org/officeDocument/2006/relationships/oleObject" Target="embeddings/oleObject854.bin"/><Relationship Id="rId1791" Type="http://schemas.openxmlformats.org/officeDocument/2006/relationships/image" Target="media/image824.wmf"/><Relationship Id="rId83" Type="http://schemas.openxmlformats.org/officeDocument/2006/relationships/image" Target="media/image31.wmf"/><Relationship Id="rId179" Type="http://schemas.openxmlformats.org/officeDocument/2006/relationships/image" Target="media/image72.wmf"/><Relationship Id="rId386" Type="http://schemas.openxmlformats.org/officeDocument/2006/relationships/image" Target="media/image173.wmf"/><Relationship Id="rId593" Type="http://schemas.openxmlformats.org/officeDocument/2006/relationships/oleObject" Target="embeddings/oleObject317.bin"/><Relationship Id="rId607" Type="http://schemas.openxmlformats.org/officeDocument/2006/relationships/oleObject" Target="embeddings/oleObject324.bin"/><Relationship Id="rId814" Type="http://schemas.openxmlformats.org/officeDocument/2006/relationships/oleObject" Target="embeddings/oleObject449.bin"/><Relationship Id="rId1237" Type="http://schemas.openxmlformats.org/officeDocument/2006/relationships/image" Target="media/image560.wmf"/><Relationship Id="rId1444" Type="http://schemas.openxmlformats.org/officeDocument/2006/relationships/image" Target="media/image658.wmf"/><Relationship Id="rId1651" Type="http://schemas.openxmlformats.org/officeDocument/2006/relationships/image" Target="media/image757.wmf"/><Relationship Id="rId246" Type="http://schemas.openxmlformats.org/officeDocument/2006/relationships/oleObject" Target="embeddings/oleObject139.bin"/><Relationship Id="rId453" Type="http://schemas.openxmlformats.org/officeDocument/2006/relationships/oleObject" Target="embeddings/oleObject244.bin"/><Relationship Id="rId660" Type="http://schemas.openxmlformats.org/officeDocument/2006/relationships/image" Target="media/image297.wmf"/><Relationship Id="rId898" Type="http://schemas.openxmlformats.org/officeDocument/2006/relationships/oleObject" Target="embeddings/oleObject492.bin"/><Relationship Id="rId1083" Type="http://schemas.openxmlformats.org/officeDocument/2006/relationships/image" Target="media/image484.wmf"/><Relationship Id="rId1290" Type="http://schemas.openxmlformats.org/officeDocument/2006/relationships/image" Target="media/image584.wmf"/><Relationship Id="rId1304" Type="http://schemas.openxmlformats.org/officeDocument/2006/relationships/image" Target="media/image591.wmf"/><Relationship Id="rId1511" Type="http://schemas.openxmlformats.org/officeDocument/2006/relationships/image" Target="media/image691.wmf"/><Relationship Id="rId1749" Type="http://schemas.openxmlformats.org/officeDocument/2006/relationships/oleObject" Target="embeddings/oleObject942.bin"/><Relationship Id="rId106" Type="http://schemas.openxmlformats.org/officeDocument/2006/relationships/oleObject" Target="embeddings/oleObject60.bin"/><Relationship Id="rId313" Type="http://schemas.openxmlformats.org/officeDocument/2006/relationships/oleObject" Target="embeddings/oleObject173.bin"/><Relationship Id="rId758" Type="http://schemas.openxmlformats.org/officeDocument/2006/relationships/oleObject" Target="embeddings/oleObject419.bin"/><Relationship Id="rId965" Type="http://schemas.openxmlformats.org/officeDocument/2006/relationships/oleObject" Target="embeddings/oleObject529.bin"/><Relationship Id="rId1150" Type="http://schemas.openxmlformats.org/officeDocument/2006/relationships/image" Target="media/image517.wmf"/><Relationship Id="rId1388" Type="http://schemas.openxmlformats.org/officeDocument/2006/relationships/oleObject" Target="embeddings/oleObject754.bin"/><Relationship Id="rId1595" Type="http://schemas.openxmlformats.org/officeDocument/2006/relationships/oleObject" Target="embeddings/oleObject860.bin"/><Relationship Id="rId1609" Type="http://schemas.openxmlformats.org/officeDocument/2006/relationships/oleObject" Target="embeddings/oleObject867.bin"/><Relationship Id="rId10" Type="http://schemas.openxmlformats.org/officeDocument/2006/relationships/image" Target="media/image6.wmf"/><Relationship Id="rId94" Type="http://schemas.openxmlformats.org/officeDocument/2006/relationships/oleObject" Target="embeddings/oleObject54.bin"/><Relationship Id="rId397" Type="http://schemas.openxmlformats.org/officeDocument/2006/relationships/oleObject" Target="embeddings/oleObject215.bin"/><Relationship Id="rId520" Type="http://schemas.openxmlformats.org/officeDocument/2006/relationships/image" Target="media/image238.wmf"/><Relationship Id="rId618" Type="http://schemas.openxmlformats.org/officeDocument/2006/relationships/image" Target="media/image285.wmf"/><Relationship Id="rId825" Type="http://schemas.openxmlformats.org/officeDocument/2006/relationships/image" Target="media/image367.wmf"/><Relationship Id="rId1248" Type="http://schemas.openxmlformats.org/officeDocument/2006/relationships/oleObject" Target="embeddings/oleObject679.bin"/><Relationship Id="rId1455" Type="http://schemas.openxmlformats.org/officeDocument/2006/relationships/oleObject" Target="embeddings/oleObject788.bin"/><Relationship Id="rId1662" Type="http://schemas.openxmlformats.org/officeDocument/2006/relationships/image" Target="media/image761.wmf"/><Relationship Id="rId257" Type="http://schemas.openxmlformats.org/officeDocument/2006/relationships/image" Target="media/image109.wmf"/><Relationship Id="rId464" Type="http://schemas.openxmlformats.org/officeDocument/2006/relationships/image" Target="media/image211.wmf"/><Relationship Id="rId1010" Type="http://schemas.openxmlformats.org/officeDocument/2006/relationships/image" Target="media/image448.wmf"/><Relationship Id="rId1094" Type="http://schemas.openxmlformats.org/officeDocument/2006/relationships/oleObject" Target="embeddings/oleObject601.bin"/><Relationship Id="rId1108" Type="http://schemas.openxmlformats.org/officeDocument/2006/relationships/oleObject" Target="embeddings/oleObject608.bin"/><Relationship Id="rId1315" Type="http://schemas.openxmlformats.org/officeDocument/2006/relationships/oleObject" Target="embeddings/oleObject715.bin"/><Relationship Id="rId117" Type="http://schemas.openxmlformats.org/officeDocument/2006/relationships/oleObject" Target="embeddings/oleObject70.bin"/><Relationship Id="rId671" Type="http://schemas.openxmlformats.org/officeDocument/2006/relationships/oleObject" Target="embeddings/oleObject365.bin"/><Relationship Id="rId769" Type="http://schemas.openxmlformats.org/officeDocument/2006/relationships/image" Target="media/image341.wmf"/><Relationship Id="rId976" Type="http://schemas.openxmlformats.org/officeDocument/2006/relationships/oleObject" Target="embeddings/oleObject539.bin"/><Relationship Id="rId1399" Type="http://schemas.openxmlformats.org/officeDocument/2006/relationships/oleObject" Target="embeddings/oleObject760.bin"/><Relationship Id="rId324" Type="http://schemas.openxmlformats.org/officeDocument/2006/relationships/image" Target="media/image142.wmf"/><Relationship Id="rId531" Type="http://schemas.openxmlformats.org/officeDocument/2006/relationships/oleObject" Target="embeddings/oleObject284.bin"/><Relationship Id="rId629" Type="http://schemas.openxmlformats.org/officeDocument/2006/relationships/oleObject" Target="embeddings/oleObject335.bin"/><Relationship Id="rId1161" Type="http://schemas.openxmlformats.org/officeDocument/2006/relationships/oleObject" Target="embeddings/oleObject635.bin"/><Relationship Id="rId1259" Type="http://schemas.openxmlformats.org/officeDocument/2006/relationships/image" Target="media/image571.wmf"/><Relationship Id="rId1466" Type="http://schemas.openxmlformats.org/officeDocument/2006/relationships/image" Target="media/image669.wmf"/><Relationship Id="rId836" Type="http://schemas.openxmlformats.org/officeDocument/2006/relationships/oleObject" Target="embeddings/oleObject460.bin"/><Relationship Id="rId1021" Type="http://schemas.openxmlformats.org/officeDocument/2006/relationships/oleObject" Target="embeddings/oleObject564.bin"/><Relationship Id="rId1119" Type="http://schemas.openxmlformats.org/officeDocument/2006/relationships/image" Target="media/image502.wmf"/><Relationship Id="rId1673" Type="http://schemas.openxmlformats.org/officeDocument/2006/relationships/oleObject" Target="embeddings/oleObject903.bin"/><Relationship Id="rId903" Type="http://schemas.openxmlformats.org/officeDocument/2006/relationships/image" Target="media/image405.wmf"/><Relationship Id="rId1326" Type="http://schemas.openxmlformats.org/officeDocument/2006/relationships/oleObject" Target="embeddings/oleObject721.bin"/><Relationship Id="rId1533" Type="http://schemas.openxmlformats.org/officeDocument/2006/relationships/image" Target="media/image701.wmf"/><Relationship Id="rId1740" Type="http://schemas.openxmlformats.org/officeDocument/2006/relationships/image" Target="media/image799.wmf"/><Relationship Id="rId32" Type="http://schemas.openxmlformats.org/officeDocument/2006/relationships/image" Target="media/image17.wmf"/><Relationship Id="rId1600" Type="http://schemas.openxmlformats.org/officeDocument/2006/relationships/image" Target="media/image734.wmf"/><Relationship Id="rId181" Type="http://schemas.openxmlformats.org/officeDocument/2006/relationships/image" Target="media/image73.wmf"/><Relationship Id="rId279" Type="http://schemas.openxmlformats.org/officeDocument/2006/relationships/image" Target="media/image120.wmf"/><Relationship Id="rId486" Type="http://schemas.openxmlformats.org/officeDocument/2006/relationships/oleObject" Target="embeddings/oleObject261.bin"/><Relationship Id="rId693" Type="http://schemas.openxmlformats.org/officeDocument/2006/relationships/oleObject" Target="embeddings/oleObject376.bin"/><Relationship Id="rId139" Type="http://schemas.openxmlformats.org/officeDocument/2006/relationships/image" Target="media/image52.wmf"/><Relationship Id="rId346" Type="http://schemas.openxmlformats.org/officeDocument/2006/relationships/image" Target="media/image153.wmf"/><Relationship Id="rId553" Type="http://schemas.openxmlformats.org/officeDocument/2006/relationships/image" Target="media/image254.wmf"/><Relationship Id="rId760" Type="http://schemas.openxmlformats.org/officeDocument/2006/relationships/oleObject" Target="embeddings/oleObject420.bin"/><Relationship Id="rId998" Type="http://schemas.openxmlformats.org/officeDocument/2006/relationships/image" Target="media/image442.wmf"/><Relationship Id="rId1183" Type="http://schemas.openxmlformats.org/officeDocument/2006/relationships/image" Target="media/image533.wmf"/><Relationship Id="rId1390" Type="http://schemas.openxmlformats.org/officeDocument/2006/relationships/oleObject" Target="embeddings/oleObject755.bin"/><Relationship Id="rId206" Type="http://schemas.openxmlformats.org/officeDocument/2006/relationships/image" Target="media/image85.wmf"/><Relationship Id="rId413" Type="http://schemas.openxmlformats.org/officeDocument/2006/relationships/oleObject" Target="embeddings/oleObject224.bin"/><Relationship Id="rId858" Type="http://schemas.openxmlformats.org/officeDocument/2006/relationships/oleObject" Target="embeddings/oleObject471.bin"/><Relationship Id="rId1043" Type="http://schemas.openxmlformats.org/officeDocument/2006/relationships/image" Target="media/image464.wmf"/><Relationship Id="rId1488" Type="http://schemas.openxmlformats.org/officeDocument/2006/relationships/image" Target="media/image680.wmf"/><Relationship Id="rId1695" Type="http://schemas.openxmlformats.org/officeDocument/2006/relationships/oleObject" Target="embeddings/oleObject914.bin"/><Relationship Id="rId620" Type="http://schemas.openxmlformats.org/officeDocument/2006/relationships/image" Target="media/image286.wmf"/><Relationship Id="rId718" Type="http://schemas.openxmlformats.org/officeDocument/2006/relationships/oleObject" Target="embeddings/oleObject399.bin"/><Relationship Id="rId925" Type="http://schemas.openxmlformats.org/officeDocument/2006/relationships/oleObject" Target="embeddings/oleObject506.bin"/><Relationship Id="rId1250" Type="http://schemas.openxmlformats.org/officeDocument/2006/relationships/oleObject" Target="embeddings/oleObject680.bin"/><Relationship Id="rId1348" Type="http://schemas.openxmlformats.org/officeDocument/2006/relationships/oleObject" Target="embeddings/oleObject733.bin"/><Relationship Id="rId1555" Type="http://schemas.openxmlformats.org/officeDocument/2006/relationships/image" Target="media/image712.wmf"/><Relationship Id="rId1762" Type="http://schemas.openxmlformats.org/officeDocument/2006/relationships/oleObject" Target="embeddings/oleObject949.bin"/><Relationship Id="rId1110" Type="http://schemas.openxmlformats.org/officeDocument/2006/relationships/oleObject" Target="embeddings/oleObject609.bin"/><Relationship Id="rId1208" Type="http://schemas.openxmlformats.org/officeDocument/2006/relationships/oleObject" Target="embeddings/oleObject659.bin"/><Relationship Id="rId1415" Type="http://schemas.openxmlformats.org/officeDocument/2006/relationships/image" Target="media/image644.wmf"/><Relationship Id="rId54" Type="http://schemas.openxmlformats.org/officeDocument/2006/relationships/oleObject" Target="embeddings/oleObject29.bin"/><Relationship Id="rId1622" Type="http://schemas.openxmlformats.org/officeDocument/2006/relationships/image" Target="media/image745.wmf"/><Relationship Id="rId270" Type="http://schemas.openxmlformats.org/officeDocument/2006/relationships/oleObject" Target="embeddings/oleObject151.bin"/><Relationship Id="rId130" Type="http://schemas.openxmlformats.org/officeDocument/2006/relationships/oleObject" Target="embeddings/oleObject79.bin"/><Relationship Id="rId368" Type="http://schemas.openxmlformats.org/officeDocument/2006/relationships/image" Target="media/image164.wmf"/><Relationship Id="rId575" Type="http://schemas.openxmlformats.org/officeDocument/2006/relationships/image" Target="media/image264.wmf"/><Relationship Id="rId782" Type="http://schemas.openxmlformats.org/officeDocument/2006/relationships/image" Target="media/image346.wmf"/><Relationship Id="rId228" Type="http://schemas.openxmlformats.org/officeDocument/2006/relationships/oleObject" Target="embeddings/oleObject129.bin"/><Relationship Id="rId435" Type="http://schemas.openxmlformats.org/officeDocument/2006/relationships/oleObject" Target="embeddings/oleObject235.bin"/><Relationship Id="rId642" Type="http://schemas.openxmlformats.org/officeDocument/2006/relationships/oleObject" Target="embeddings/oleObject346.bin"/><Relationship Id="rId1065" Type="http://schemas.openxmlformats.org/officeDocument/2006/relationships/image" Target="media/image475.wmf"/><Relationship Id="rId1272" Type="http://schemas.openxmlformats.org/officeDocument/2006/relationships/oleObject" Target="embeddings/oleObject691.bin"/><Relationship Id="rId502" Type="http://schemas.openxmlformats.org/officeDocument/2006/relationships/image" Target="media/image229.wmf"/><Relationship Id="rId947" Type="http://schemas.openxmlformats.org/officeDocument/2006/relationships/oleObject" Target="embeddings/oleObject517.bin"/><Relationship Id="rId1132" Type="http://schemas.openxmlformats.org/officeDocument/2006/relationships/oleObject" Target="embeddings/oleObject620.bin"/><Relationship Id="rId1577" Type="http://schemas.openxmlformats.org/officeDocument/2006/relationships/image" Target="media/image723.wmf"/><Relationship Id="rId1784" Type="http://schemas.openxmlformats.org/officeDocument/2006/relationships/oleObject" Target="embeddings/oleObject960.bin"/><Relationship Id="rId76" Type="http://schemas.openxmlformats.org/officeDocument/2006/relationships/oleObject" Target="embeddings/oleObject44.bin"/><Relationship Id="rId807" Type="http://schemas.openxmlformats.org/officeDocument/2006/relationships/oleObject" Target="embeddings/oleObject445.bin"/><Relationship Id="rId1437" Type="http://schemas.openxmlformats.org/officeDocument/2006/relationships/oleObject" Target="embeddings/oleObject779.bin"/><Relationship Id="rId1644" Type="http://schemas.openxmlformats.org/officeDocument/2006/relationships/oleObject" Target="embeddings/oleObject886.bin"/><Relationship Id="rId1504" Type="http://schemas.openxmlformats.org/officeDocument/2006/relationships/image" Target="media/image688.wmf"/><Relationship Id="rId1711" Type="http://schemas.openxmlformats.org/officeDocument/2006/relationships/image" Target="media/image785.wmf"/><Relationship Id="rId292" Type="http://schemas.openxmlformats.org/officeDocument/2006/relationships/image" Target="media/image126.wmf"/><Relationship Id="rId597" Type="http://schemas.openxmlformats.org/officeDocument/2006/relationships/oleObject" Target="embeddings/oleObject319.bin"/><Relationship Id="rId152" Type="http://schemas.openxmlformats.org/officeDocument/2006/relationships/oleObject" Target="embeddings/oleObject90.bin"/><Relationship Id="rId457" Type="http://schemas.openxmlformats.org/officeDocument/2006/relationships/oleObject" Target="embeddings/oleObject246.bin"/><Relationship Id="rId1087" Type="http://schemas.openxmlformats.org/officeDocument/2006/relationships/image" Target="media/image486.wmf"/><Relationship Id="rId1294" Type="http://schemas.openxmlformats.org/officeDocument/2006/relationships/image" Target="media/image586.wmf"/><Relationship Id="rId664" Type="http://schemas.openxmlformats.org/officeDocument/2006/relationships/image" Target="media/image299.wmf"/><Relationship Id="rId871" Type="http://schemas.openxmlformats.org/officeDocument/2006/relationships/image" Target="media/image390.wmf"/><Relationship Id="rId969" Type="http://schemas.openxmlformats.org/officeDocument/2006/relationships/oleObject" Target="embeddings/oleObject533.bin"/><Relationship Id="rId1599" Type="http://schemas.openxmlformats.org/officeDocument/2006/relationships/oleObject" Target="embeddings/oleObject862.bin"/><Relationship Id="rId317" Type="http://schemas.openxmlformats.org/officeDocument/2006/relationships/oleObject" Target="embeddings/oleObject175.bin"/><Relationship Id="rId524" Type="http://schemas.openxmlformats.org/officeDocument/2006/relationships/image" Target="media/image240.wmf"/><Relationship Id="rId731" Type="http://schemas.openxmlformats.org/officeDocument/2006/relationships/image" Target="media/image322.wmf"/><Relationship Id="rId1154" Type="http://schemas.openxmlformats.org/officeDocument/2006/relationships/image" Target="media/image519.wmf"/><Relationship Id="rId1361" Type="http://schemas.openxmlformats.org/officeDocument/2006/relationships/image" Target="media/image617.wmf"/><Relationship Id="rId1459" Type="http://schemas.openxmlformats.org/officeDocument/2006/relationships/oleObject" Target="embeddings/oleObject790.bin"/><Relationship Id="rId98" Type="http://schemas.openxmlformats.org/officeDocument/2006/relationships/oleObject" Target="embeddings/oleObject56.bin"/><Relationship Id="rId829" Type="http://schemas.openxmlformats.org/officeDocument/2006/relationships/image" Target="media/image369.wmf"/><Relationship Id="rId1014" Type="http://schemas.openxmlformats.org/officeDocument/2006/relationships/image" Target="media/image450.wmf"/><Relationship Id="rId1221" Type="http://schemas.openxmlformats.org/officeDocument/2006/relationships/image" Target="media/image552.wmf"/><Relationship Id="rId1666" Type="http://schemas.openxmlformats.org/officeDocument/2006/relationships/image" Target="media/image763.wmf"/><Relationship Id="rId1319" Type="http://schemas.openxmlformats.org/officeDocument/2006/relationships/oleObject" Target="embeddings/oleObject717.bin"/><Relationship Id="rId1526" Type="http://schemas.openxmlformats.org/officeDocument/2006/relationships/oleObject" Target="embeddings/oleObject824.bin"/><Relationship Id="rId1733" Type="http://schemas.openxmlformats.org/officeDocument/2006/relationships/oleObject" Target="embeddings/oleObject934.bin"/><Relationship Id="rId25" Type="http://schemas.openxmlformats.org/officeDocument/2006/relationships/oleObject" Target="embeddings/oleObject8.bin"/><Relationship Id="rId1800" Type="http://schemas.openxmlformats.org/officeDocument/2006/relationships/footer" Target="footer1.xml"/><Relationship Id="rId174" Type="http://schemas.openxmlformats.org/officeDocument/2006/relationships/oleObject" Target="embeddings/oleObject101.bin"/><Relationship Id="rId381" Type="http://schemas.openxmlformats.org/officeDocument/2006/relationships/oleObject" Target="embeddings/oleObject207.bin"/><Relationship Id="rId241" Type="http://schemas.openxmlformats.org/officeDocument/2006/relationships/image" Target="media/image101.wmf"/><Relationship Id="rId479" Type="http://schemas.openxmlformats.org/officeDocument/2006/relationships/image" Target="media/image218.wmf"/><Relationship Id="rId686" Type="http://schemas.openxmlformats.org/officeDocument/2006/relationships/image" Target="media/image310.wmf"/><Relationship Id="rId893" Type="http://schemas.openxmlformats.org/officeDocument/2006/relationships/oleObject" Target="embeddings/oleObject489.bin"/><Relationship Id="rId339" Type="http://schemas.openxmlformats.org/officeDocument/2006/relationships/oleObject" Target="embeddings/oleObject186.bin"/><Relationship Id="rId546" Type="http://schemas.openxmlformats.org/officeDocument/2006/relationships/oleObject" Target="embeddings/oleObject292.bin"/><Relationship Id="rId753" Type="http://schemas.openxmlformats.org/officeDocument/2006/relationships/image" Target="media/image333.wmf"/><Relationship Id="rId1176" Type="http://schemas.openxmlformats.org/officeDocument/2006/relationships/oleObject" Target="embeddings/oleObject643.bin"/><Relationship Id="rId1383" Type="http://schemas.openxmlformats.org/officeDocument/2006/relationships/image" Target="media/image628.wmf"/><Relationship Id="rId101" Type="http://schemas.openxmlformats.org/officeDocument/2006/relationships/image" Target="media/image40.wmf"/><Relationship Id="rId406" Type="http://schemas.openxmlformats.org/officeDocument/2006/relationships/image" Target="media/image183.wmf"/><Relationship Id="rId960" Type="http://schemas.openxmlformats.org/officeDocument/2006/relationships/oleObject" Target="embeddings/oleObject524.bin"/><Relationship Id="rId1036" Type="http://schemas.openxmlformats.org/officeDocument/2006/relationships/oleObject" Target="embeddings/oleObject572.bin"/><Relationship Id="rId1243" Type="http://schemas.openxmlformats.org/officeDocument/2006/relationships/image" Target="media/image563.wmf"/><Relationship Id="rId1590" Type="http://schemas.openxmlformats.org/officeDocument/2006/relationships/image" Target="media/image729.wmf"/><Relationship Id="rId1688" Type="http://schemas.openxmlformats.org/officeDocument/2006/relationships/image" Target="media/image774.wmf"/><Relationship Id="rId613" Type="http://schemas.openxmlformats.org/officeDocument/2006/relationships/oleObject" Target="embeddings/oleObject327.bin"/><Relationship Id="rId820" Type="http://schemas.openxmlformats.org/officeDocument/2006/relationships/oleObject" Target="embeddings/oleObject452.bin"/><Relationship Id="rId918" Type="http://schemas.openxmlformats.org/officeDocument/2006/relationships/image" Target="media/image412.wmf"/><Relationship Id="rId1450" Type="http://schemas.openxmlformats.org/officeDocument/2006/relationships/image" Target="media/image661.wmf"/><Relationship Id="rId1548" Type="http://schemas.openxmlformats.org/officeDocument/2006/relationships/oleObject" Target="embeddings/oleObject836.bin"/><Relationship Id="rId1755" Type="http://schemas.openxmlformats.org/officeDocument/2006/relationships/image" Target="media/image806.wmf"/><Relationship Id="rId1103" Type="http://schemas.openxmlformats.org/officeDocument/2006/relationships/image" Target="media/image494.wmf"/><Relationship Id="rId1310" Type="http://schemas.openxmlformats.org/officeDocument/2006/relationships/image" Target="media/image594.wmf"/><Relationship Id="rId1408" Type="http://schemas.openxmlformats.org/officeDocument/2006/relationships/image" Target="media/image640.wmf"/><Relationship Id="rId47" Type="http://schemas.openxmlformats.org/officeDocument/2006/relationships/oleObject" Target="embeddings/oleObject25.bin"/><Relationship Id="rId1615" Type="http://schemas.openxmlformats.org/officeDocument/2006/relationships/oleObject" Target="embeddings/oleObject870.bin"/><Relationship Id="rId196" Type="http://schemas.openxmlformats.org/officeDocument/2006/relationships/oleObject" Target="embeddings/oleObject112.bin"/><Relationship Id="rId263" Type="http://schemas.openxmlformats.org/officeDocument/2006/relationships/image" Target="media/image112.wmf"/><Relationship Id="rId470" Type="http://schemas.openxmlformats.org/officeDocument/2006/relationships/image" Target="media/image214.wmf"/><Relationship Id="rId123" Type="http://schemas.openxmlformats.org/officeDocument/2006/relationships/oleObject" Target="embeddings/oleObject76.bin"/><Relationship Id="rId330" Type="http://schemas.openxmlformats.org/officeDocument/2006/relationships/image" Target="media/image145.wmf"/><Relationship Id="rId568" Type="http://schemas.openxmlformats.org/officeDocument/2006/relationships/oleObject" Target="embeddings/oleObject304.bin"/><Relationship Id="rId775" Type="http://schemas.openxmlformats.org/officeDocument/2006/relationships/oleObject" Target="embeddings/oleObject429.bin"/><Relationship Id="rId982" Type="http://schemas.openxmlformats.org/officeDocument/2006/relationships/oleObject" Target="embeddings/oleObject542.bin"/><Relationship Id="rId1198" Type="http://schemas.openxmlformats.org/officeDocument/2006/relationships/oleObject" Target="embeddings/oleObject654.bin"/><Relationship Id="rId428" Type="http://schemas.openxmlformats.org/officeDocument/2006/relationships/image" Target="media/image193.wmf"/><Relationship Id="rId635" Type="http://schemas.openxmlformats.org/officeDocument/2006/relationships/oleObject" Target="embeddings/oleObject339.bin"/><Relationship Id="rId842" Type="http://schemas.openxmlformats.org/officeDocument/2006/relationships/oleObject" Target="embeddings/oleObject463.bin"/><Relationship Id="rId1058" Type="http://schemas.openxmlformats.org/officeDocument/2006/relationships/oleObject" Target="embeddings/oleObject583.bin"/><Relationship Id="rId1265" Type="http://schemas.openxmlformats.org/officeDocument/2006/relationships/image" Target="media/image574.wmf"/><Relationship Id="rId1472" Type="http://schemas.openxmlformats.org/officeDocument/2006/relationships/image" Target="media/image672.wmf"/><Relationship Id="rId702" Type="http://schemas.openxmlformats.org/officeDocument/2006/relationships/oleObject" Target="embeddings/oleObject385.bin"/><Relationship Id="rId1125" Type="http://schemas.openxmlformats.org/officeDocument/2006/relationships/image" Target="media/image505.wmf"/><Relationship Id="rId1332" Type="http://schemas.openxmlformats.org/officeDocument/2006/relationships/oleObject" Target="embeddings/oleObject724.bin"/><Relationship Id="rId1777" Type="http://schemas.openxmlformats.org/officeDocument/2006/relationships/image" Target="media/image817.wmf"/><Relationship Id="rId69" Type="http://schemas.openxmlformats.org/officeDocument/2006/relationships/oleObject" Target="embeddings/oleObject37.bin"/><Relationship Id="rId1637" Type="http://schemas.openxmlformats.org/officeDocument/2006/relationships/oleObject" Target="embeddings/oleObject881.bin"/><Relationship Id="rId1704" Type="http://schemas.openxmlformats.org/officeDocument/2006/relationships/image" Target="media/image782.wmf"/><Relationship Id="rId285" Type="http://schemas.openxmlformats.org/officeDocument/2006/relationships/oleObject" Target="embeddings/oleObject159.bin"/><Relationship Id="rId492" Type="http://schemas.openxmlformats.org/officeDocument/2006/relationships/oleObject" Target="embeddings/oleObject264.bin"/><Relationship Id="rId797" Type="http://schemas.openxmlformats.org/officeDocument/2006/relationships/oleObject" Target="embeddings/oleObject440.bin"/><Relationship Id="rId145" Type="http://schemas.openxmlformats.org/officeDocument/2006/relationships/image" Target="media/image55.wmf"/><Relationship Id="rId352" Type="http://schemas.openxmlformats.org/officeDocument/2006/relationships/image" Target="media/image156.wmf"/><Relationship Id="rId1287" Type="http://schemas.openxmlformats.org/officeDocument/2006/relationships/oleObject" Target="embeddings/oleObject701.bin"/><Relationship Id="rId212" Type="http://schemas.openxmlformats.org/officeDocument/2006/relationships/oleObject" Target="embeddings/oleObject121.bin"/><Relationship Id="rId657" Type="http://schemas.openxmlformats.org/officeDocument/2006/relationships/oleObject" Target="embeddings/oleObject358.bin"/><Relationship Id="rId864" Type="http://schemas.openxmlformats.org/officeDocument/2006/relationships/oleObject" Target="embeddings/oleObject474.bin"/><Relationship Id="rId1494" Type="http://schemas.openxmlformats.org/officeDocument/2006/relationships/image" Target="media/image683.wmf"/><Relationship Id="rId1799" Type="http://schemas.openxmlformats.org/officeDocument/2006/relationships/header" Target="header1.xml"/><Relationship Id="rId517" Type="http://schemas.openxmlformats.org/officeDocument/2006/relationships/oleObject" Target="embeddings/oleObject277.bin"/><Relationship Id="rId724" Type="http://schemas.openxmlformats.org/officeDocument/2006/relationships/oleObject" Target="embeddings/oleObject402.bin"/><Relationship Id="rId931" Type="http://schemas.openxmlformats.org/officeDocument/2006/relationships/oleObject" Target="embeddings/oleObject509.bin"/><Relationship Id="rId1147" Type="http://schemas.openxmlformats.org/officeDocument/2006/relationships/oleObject" Target="embeddings/oleObject628.bin"/><Relationship Id="rId1354" Type="http://schemas.openxmlformats.org/officeDocument/2006/relationships/oleObject" Target="embeddings/oleObject736.bin"/><Relationship Id="rId1561" Type="http://schemas.openxmlformats.org/officeDocument/2006/relationships/image" Target="media/image715.wmf"/><Relationship Id="rId60" Type="http://schemas.openxmlformats.org/officeDocument/2006/relationships/oleObject" Target="embeddings/oleObject32.bin"/><Relationship Id="rId1007" Type="http://schemas.openxmlformats.org/officeDocument/2006/relationships/oleObject" Target="embeddings/oleObject557.bin"/><Relationship Id="rId1214" Type="http://schemas.openxmlformats.org/officeDocument/2006/relationships/oleObject" Target="embeddings/oleObject662.bin"/><Relationship Id="rId1421" Type="http://schemas.openxmlformats.org/officeDocument/2006/relationships/image" Target="media/image647.wmf"/><Relationship Id="rId1659" Type="http://schemas.openxmlformats.org/officeDocument/2006/relationships/oleObject" Target="embeddings/oleObject895.bin"/><Relationship Id="rId1519" Type="http://schemas.openxmlformats.org/officeDocument/2006/relationships/image" Target="media/image695.wmf"/><Relationship Id="rId1726" Type="http://schemas.openxmlformats.org/officeDocument/2006/relationships/image" Target="media/image792.wmf"/><Relationship Id="rId18" Type="http://schemas.openxmlformats.org/officeDocument/2006/relationships/image" Target="media/image10.wmf"/><Relationship Id="rId167" Type="http://schemas.openxmlformats.org/officeDocument/2006/relationships/image" Target="media/image66.wmf"/><Relationship Id="rId374" Type="http://schemas.openxmlformats.org/officeDocument/2006/relationships/image" Target="media/image167.wmf"/><Relationship Id="rId581" Type="http://schemas.openxmlformats.org/officeDocument/2006/relationships/oleObject" Target="embeddings/oleObject311.bin"/><Relationship Id="rId234" Type="http://schemas.openxmlformats.org/officeDocument/2006/relationships/oleObject" Target="embeddings/oleObject132.bin"/><Relationship Id="rId679" Type="http://schemas.openxmlformats.org/officeDocument/2006/relationships/oleObject" Target="embeddings/oleObject369.bin"/><Relationship Id="rId886" Type="http://schemas.openxmlformats.org/officeDocument/2006/relationships/image" Target="media/image397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38.bin"/><Relationship Id="rId539" Type="http://schemas.openxmlformats.org/officeDocument/2006/relationships/oleObject" Target="embeddings/oleObject288.bin"/><Relationship Id="rId746" Type="http://schemas.openxmlformats.org/officeDocument/2006/relationships/oleObject" Target="embeddings/oleObject413.bin"/><Relationship Id="rId1071" Type="http://schemas.openxmlformats.org/officeDocument/2006/relationships/image" Target="media/image478.wmf"/><Relationship Id="rId1169" Type="http://schemas.openxmlformats.org/officeDocument/2006/relationships/image" Target="media/image526.wmf"/><Relationship Id="rId1376" Type="http://schemas.openxmlformats.org/officeDocument/2006/relationships/oleObject" Target="embeddings/oleObject748.bin"/><Relationship Id="rId1583" Type="http://schemas.openxmlformats.org/officeDocument/2006/relationships/image" Target="media/image726.wmf"/><Relationship Id="rId301" Type="http://schemas.openxmlformats.org/officeDocument/2006/relationships/oleObject" Target="embeddings/oleObject167.bin"/><Relationship Id="rId953" Type="http://schemas.openxmlformats.org/officeDocument/2006/relationships/oleObject" Target="embeddings/oleObject520.bin"/><Relationship Id="rId1029" Type="http://schemas.openxmlformats.org/officeDocument/2006/relationships/oleObject" Target="embeddings/oleObject568.bin"/><Relationship Id="rId1236" Type="http://schemas.openxmlformats.org/officeDocument/2006/relationships/oleObject" Target="embeddings/oleObject673.bin"/><Relationship Id="rId1790" Type="http://schemas.openxmlformats.org/officeDocument/2006/relationships/oleObject" Target="embeddings/oleObject963.bin"/><Relationship Id="rId82" Type="http://schemas.openxmlformats.org/officeDocument/2006/relationships/oleObject" Target="embeddings/oleObject48.bin"/><Relationship Id="rId606" Type="http://schemas.openxmlformats.org/officeDocument/2006/relationships/image" Target="media/image279.wmf"/><Relationship Id="rId813" Type="http://schemas.openxmlformats.org/officeDocument/2006/relationships/image" Target="media/image361.wmf"/><Relationship Id="rId1443" Type="http://schemas.openxmlformats.org/officeDocument/2006/relationships/oleObject" Target="embeddings/oleObject782.bin"/><Relationship Id="rId1650" Type="http://schemas.openxmlformats.org/officeDocument/2006/relationships/oleObject" Target="embeddings/oleObject890.bin"/><Relationship Id="rId1748" Type="http://schemas.openxmlformats.org/officeDocument/2006/relationships/image" Target="media/image803.wmf"/><Relationship Id="rId1303" Type="http://schemas.openxmlformats.org/officeDocument/2006/relationships/oleObject" Target="embeddings/oleObject709.bin"/><Relationship Id="rId1510" Type="http://schemas.openxmlformats.org/officeDocument/2006/relationships/oleObject" Target="embeddings/oleObject816.bin"/><Relationship Id="rId1608" Type="http://schemas.openxmlformats.org/officeDocument/2006/relationships/image" Target="media/image738.wmf"/><Relationship Id="rId189" Type="http://schemas.openxmlformats.org/officeDocument/2006/relationships/image" Target="media/image77.wmf"/><Relationship Id="rId396" Type="http://schemas.openxmlformats.org/officeDocument/2006/relationships/image" Target="media/image178.wmf"/><Relationship Id="rId256" Type="http://schemas.openxmlformats.org/officeDocument/2006/relationships/oleObject" Target="embeddings/oleObject144.bin"/><Relationship Id="rId463" Type="http://schemas.openxmlformats.org/officeDocument/2006/relationships/oleObject" Target="embeddings/oleObject249.bin"/><Relationship Id="rId670" Type="http://schemas.openxmlformats.org/officeDocument/2006/relationships/image" Target="media/image302.wmf"/><Relationship Id="rId1093" Type="http://schemas.openxmlformats.org/officeDocument/2006/relationships/image" Target="media/image489.wmf"/><Relationship Id="rId116" Type="http://schemas.openxmlformats.org/officeDocument/2006/relationships/oleObject" Target="embeddings/oleObject69.bin"/><Relationship Id="rId323" Type="http://schemas.openxmlformats.org/officeDocument/2006/relationships/oleObject" Target="embeddings/oleObject178.bin"/><Relationship Id="rId530" Type="http://schemas.openxmlformats.org/officeDocument/2006/relationships/image" Target="media/image243.wmf"/><Relationship Id="rId768" Type="http://schemas.openxmlformats.org/officeDocument/2006/relationships/oleObject" Target="embeddings/oleObject424.bin"/><Relationship Id="rId975" Type="http://schemas.openxmlformats.org/officeDocument/2006/relationships/image" Target="media/image433.wmf"/><Relationship Id="rId1160" Type="http://schemas.openxmlformats.org/officeDocument/2006/relationships/image" Target="media/image522.wmf"/><Relationship Id="rId1398" Type="http://schemas.openxmlformats.org/officeDocument/2006/relationships/image" Target="media/image635.wmf"/><Relationship Id="rId628" Type="http://schemas.openxmlformats.org/officeDocument/2006/relationships/image" Target="media/image290.wmf"/><Relationship Id="rId835" Type="http://schemas.openxmlformats.org/officeDocument/2006/relationships/image" Target="media/image372.wmf"/><Relationship Id="rId1258" Type="http://schemas.openxmlformats.org/officeDocument/2006/relationships/oleObject" Target="embeddings/oleObject684.bin"/><Relationship Id="rId1465" Type="http://schemas.openxmlformats.org/officeDocument/2006/relationships/oleObject" Target="embeddings/oleObject793.bin"/><Relationship Id="rId1672" Type="http://schemas.openxmlformats.org/officeDocument/2006/relationships/image" Target="media/image766.wmf"/><Relationship Id="rId1020" Type="http://schemas.openxmlformats.org/officeDocument/2006/relationships/image" Target="media/image453.wmf"/><Relationship Id="rId1118" Type="http://schemas.openxmlformats.org/officeDocument/2006/relationships/oleObject" Target="embeddings/oleObject613.bin"/><Relationship Id="rId1325" Type="http://schemas.openxmlformats.org/officeDocument/2006/relationships/image" Target="media/image601.wmf"/><Relationship Id="rId1532" Type="http://schemas.openxmlformats.org/officeDocument/2006/relationships/oleObject" Target="embeddings/oleObject828.bin"/><Relationship Id="rId902" Type="http://schemas.openxmlformats.org/officeDocument/2006/relationships/oleObject" Target="embeddings/oleObject494.bin"/><Relationship Id="rId31" Type="http://schemas.openxmlformats.org/officeDocument/2006/relationships/oleObject" Target="embeddings/oleObject11.bin"/><Relationship Id="rId180" Type="http://schemas.openxmlformats.org/officeDocument/2006/relationships/oleObject" Target="embeddings/oleObject104.bin"/><Relationship Id="rId278" Type="http://schemas.openxmlformats.org/officeDocument/2006/relationships/oleObject" Target="embeddings/oleObject155.bin"/><Relationship Id="rId485" Type="http://schemas.openxmlformats.org/officeDocument/2006/relationships/image" Target="media/image221.wmf"/><Relationship Id="rId692" Type="http://schemas.openxmlformats.org/officeDocument/2006/relationships/image" Target="media/image313.wmf"/><Relationship Id="rId138" Type="http://schemas.openxmlformats.org/officeDocument/2006/relationships/oleObject" Target="embeddings/oleObject83.bin"/><Relationship Id="rId345" Type="http://schemas.openxmlformats.org/officeDocument/2006/relationships/oleObject" Target="embeddings/oleObject189.bin"/><Relationship Id="rId552" Type="http://schemas.openxmlformats.org/officeDocument/2006/relationships/oleObject" Target="embeddings/oleObject295.bin"/><Relationship Id="rId997" Type="http://schemas.openxmlformats.org/officeDocument/2006/relationships/oleObject" Target="embeddings/oleObject552.bin"/><Relationship Id="rId1182" Type="http://schemas.openxmlformats.org/officeDocument/2006/relationships/oleObject" Target="embeddings/oleObject646.bin"/><Relationship Id="rId205" Type="http://schemas.openxmlformats.org/officeDocument/2006/relationships/oleObject" Target="embeddings/oleObject117.bin"/><Relationship Id="rId412" Type="http://schemas.openxmlformats.org/officeDocument/2006/relationships/image" Target="media/image185.wmf"/><Relationship Id="rId857" Type="http://schemas.openxmlformats.org/officeDocument/2006/relationships/image" Target="media/image383.wmf"/><Relationship Id="rId1042" Type="http://schemas.openxmlformats.org/officeDocument/2006/relationships/oleObject" Target="embeddings/oleObject575.bin"/><Relationship Id="rId1487" Type="http://schemas.openxmlformats.org/officeDocument/2006/relationships/oleObject" Target="embeddings/oleObject804.bin"/><Relationship Id="rId1694" Type="http://schemas.openxmlformats.org/officeDocument/2006/relationships/image" Target="media/image777.wmf"/><Relationship Id="rId717" Type="http://schemas.openxmlformats.org/officeDocument/2006/relationships/image" Target="media/image315.wmf"/><Relationship Id="rId924" Type="http://schemas.openxmlformats.org/officeDocument/2006/relationships/image" Target="media/image415.wmf"/><Relationship Id="rId1347" Type="http://schemas.openxmlformats.org/officeDocument/2006/relationships/image" Target="media/image611.wmf"/><Relationship Id="rId1554" Type="http://schemas.openxmlformats.org/officeDocument/2006/relationships/oleObject" Target="embeddings/oleObject839.bin"/><Relationship Id="rId1761" Type="http://schemas.openxmlformats.org/officeDocument/2006/relationships/image" Target="media/image809.wmf"/><Relationship Id="rId53" Type="http://schemas.openxmlformats.org/officeDocument/2006/relationships/image" Target="media/image21.wmf"/><Relationship Id="rId1207" Type="http://schemas.openxmlformats.org/officeDocument/2006/relationships/image" Target="media/image545.wmf"/><Relationship Id="rId1414" Type="http://schemas.openxmlformats.org/officeDocument/2006/relationships/oleObject" Target="embeddings/oleObject767.bin"/><Relationship Id="rId1621" Type="http://schemas.openxmlformats.org/officeDocument/2006/relationships/oleObject" Target="embeddings/oleObject873.bin"/><Relationship Id="rId1719" Type="http://schemas.openxmlformats.org/officeDocument/2006/relationships/oleObject" Target="embeddings/oleObject927.bin"/><Relationship Id="rId367" Type="http://schemas.openxmlformats.org/officeDocument/2006/relationships/oleObject" Target="embeddings/oleObject200.bin"/><Relationship Id="rId574" Type="http://schemas.openxmlformats.org/officeDocument/2006/relationships/oleObject" Target="embeddings/oleObject307.bin"/><Relationship Id="rId227" Type="http://schemas.openxmlformats.org/officeDocument/2006/relationships/image" Target="media/image95.wmf"/><Relationship Id="rId781" Type="http://schemas.openxmlformats.org/officeDocument/2006/relationships/oleObject" Target="embeddings/oleObject432.bin"/><Relationship Id="rId879" Type="http://schemas.openxmlformats.org/officeDocument/2006/relationships/image" Target="media/image394.wmf"/><Relationship Id="rId434" Type="http://schemas.openxmlformats.org/officeDocument/2006/relationships/image" Target="media/image196.wmf"/><Relationship Id="rId641" Type="http://schemas.openxmlformats.org/officeDocument/2006/relationships/oleObject" Target="embeddings/oleObject345.bin"/><Relationship Id="rId739" Type="http://schemas.openxmlformats.org/officeDocument/2006/relationships/image" Target="media/image326.wmf"/><Relationship Id="rId1064" Type="http://schemas.openxmlformats.org/officeDocument/2006/relationships/oleObject" Target="embeddings/oleObject586.bin"/><Relationship Id="rId1271" Type="http://schemas.openxmlformats.org/officeDocument/2006/relationships/image" Target="media/image577.wmf"/><Relationship Id="rId1369" Type="http://schemas.openxmlformats.org/officeDocument/2006/relationships/image" Target="media/image621.wmf"/><Relationship Id="rId1576" Type="http://schemas.openxmlformats.org/officeDocument/2006/relationships/oleObject" Target="embeddings/oleObject850.bin"/><Relationship Id="rId501" Type="http://schemas.openxmlformats.org/officeDocument/2006/relationships/oleObject" Target="embeddings/oleObject269.bin"/><Relationship Id="rId946" Type="http://schemas.openxmlformats.org/officeDocument/2006/relationships/image" Target="media/image426.wmf"/><Relationship Id="rId1131" Type="http://schemas.openxmlformats.org/officeDocument/2006/relationships/image" Target="media/image508.wmf"/><Relationship Id="rId1229" Type="http://schemas.openxmlformats.org/officeDocument/2006/relationships/image" Target="media/image556.wmf"/><Relationship Id="rId1783" Type="http://schemas.openxmlformats.org/officeDocument/2006/relationships/image" Target="media/image820.wmf"/><Relationship Id="rId75" Type="http://schemas.openxmlformats.org/officeDocument/2006/relationships/oleObject" Target="embeddings/oleObject43.bin"/><Relationship Id="rId806" Type="http://schemas.openxmlformats.org/officeDocument/2006/relationships/image" Target="media/image358.wmf"/><Relationship Id="rId1436" Type="http://schemas.openxmlformats.org/officeDocument/2006/relationships/image" Target="media/image654.wmf"/><Relationship Id="rId1643" Type="http://schemas.openxmlformats.org/officeDocument/2006/relationships/image" Target="media/image754.wmf"/><Relationship Id="rId1503" Type="http://schemas.openxmlformats.org/officeDocument/2006/relationships/oleObject" Target="embeddings/oleObject812.bin"/><Relationship Id="rId1710" Type="http://schemas.openxmlformats.org/officeDocument/2006/relationships/oleObject" Target="embeddings/oleObject922.bin"/><Relationship Id="rId291" Type="http://schemas.openxmlformats.org/officeDocument/2006/relationships/oleObject" Target="embeddings/oleObject162.bin"/><Relationship Id="rId151" Type="http://schemas.openxmlformats.org/officeDocument/2006/relationships/image" Target="media/image58.wmf"/><Relationship Id="rId389" Type="http://schemas.openxmlformats.org/officeDocument/2006/relationships/oleObject" Target="embeddings/oleObject211.bin"/><Relationship Id="rId596" Type="http://schemas.openxmlformats.org/officeDocument/2006/relationships/image" Target="media/image274.wmf"/><Relationship Id="rId249" Type="http://schemas.openxmlformats.org/officeDocument/2006/relationships/image" Target="media/image105.wmf"/><Relationship Id="rId456" Type="http://schemas.openxmlformats.org/officeDocument/2006/relationships/image" Target="media/image207.wmf"/><Relationship Id="rId663" Type="http://schemas.openxmlformats.org/officeDocument/2006/relationships/oleObject" Target="embeddings/oleObject361.bin"/><Relationship Id="rId870" Type="http://schemas.openxmlformats.org/officeDocument/2006/relationships/oleObject" Target="embeddings/oleObject477.bin"/><Relationship Id="rId1086" Type="http://schemas.openxmlformats.org/officeDocument/2006/relationships/oleObject" Target="embeddings/oleObject597.bin"/><Relationship Id="rId1293" Type="http://schemas.openxmlformats.org/officeDocument/2006/relationships/oleObject" Target="embeddings/oleObject704.bin"/><Relationship Id="rId109" Type="http://schemas.openxmlformats.org/officeDocument/2006/relationships/oleObject" Target="embeddings/oleObject62.bin"/><Relationship Id="rId316" Type="http://schemas.openxmlformats.org/officeDocument/2006/relationships/image" Target="media/image138.wmf"/><Relationship Id="rId523" Type="http://schemas.openxmlformats.org/officeDocument/2006/relationships/oleObject" Target="embeddings/oleObject280.bin"/><Relationship Id="rId968" Type="http://schemas.openxmlformats.org/officeDocument/2006/relationships/oleObject" Target="embeddings/oleObject532.bin"/><Relationship Id="rId1153" Type="http://schemas.openxmlformats.org/officeDocument/2006/relationships/oleObject" Target="embeddings/oleObject631.bin"/><Relationship Id="rId1598" Type="http://schemas.openxmlformats.org/officeDocument/2006/relationships/image" Target="media/image733.wmf"/><Relationship Id="rId97" Type="http://schemas.openxmlformats.org/officeDocument/2006/relationships/image" Target="media/image38.wmf"/><Relationship Id="rId730" Type="http://schemas.openxmlformats.org/officeDocument/2006/relationships/oleObject" Target="embeddings/oleObject405.bin"/><Relationship Id="rId828" Type="http://schemas.openxmlformats.org/officeDocument/2006/relationships/oleObject" Target="embeddings/oleObject456.bin"/><Relationship Id="rId1013" Type="http://schemas.openxmlformats.org/officeDocument/2006/relationships/oleObject" Target="embeddings/oleObject560.bin"/><Relationship Id="rId1360" Type="http://schemas.openxmlformats.org/officeDocument/2006/relationships/oleObject" Target="embeddings/oleObject740.bin"/><Relationship Id="rId1458" Type="http://schemas.openxmlformats.org/officeDocument/2006/relationships/image" Target="media/image665.wmf"/><Relationship Id="rId1665" Type="http://schemas.openxmlformats.org/officeDocument/2006/relationships/oleObject" Target="embeddings/oleObject899.bin"/><Relationship Id="rId1220" Type="http://schemas.openxmlformats.org/officeDocument/2006/relationships/oleObject" Target="embeddings/oleObject665.bin"/><Relationship Id="rId1318" Type="http://schemas.openxmlformats.org/officeDocument/2006/relationships/image" Target="media/image598.wmf"/><Relationship Id="rId1525" Type="http://schemas.openxmlformats.org/officeDocument/2006/relationships/image" Target="media/image698.wmf"/><Relationship Id="rId1732" Type="http://schemas.openxmlformats.org/officeDocument/2006/relationships/image" Target="media/image795.wmf"/><Relationship Id="rId24" Type="http://schemas.openxmlformats.org/officeDocument/2006/relationships/image" Target="media/image13.wmf"/><Relationship Id="rId173" Type="http://schemas.openxmlformats.org/officeDocument/2006/relationships/image" Target="media/image69.wmf"/><Relationship Id="rId380" Type="http://schemas.openxmlformats.org/officeDocument/2006/relationships/image" Target="media/image170.wmf"/><Relationship Id="rId240" Type="http://schemas.openxmlformats.org/officeDocument/2006/relationships/oleObject" Target="embeddings/oleObject136.bin"/><Relationship Id="rId478" Type="http://schemas.openxmlformats.org/officeDocument/2006/relationships/oleObject" Target="embeddings/oleObject257.bin"/><Relationship Id="rId685" Type="http://schemas.openxmlformats.org/officeDocument/2006/relationships/oleObject" Target="embeddings/oleObject372.bin"/><Relationship Id="rId892" Type="http://schemas.openxmlformats.org/officeDocument/2006/relationships/image" Target="media/image400.wmf"/><Relationship Id="rId100" Type="http://schemas.openxmlformats.org/officeDocument/2006/relationships/oleObject" Target="embeddings/oleObject57.bin"/><Relationship Id="rId338" Type="http://schemas.openxmlformats.org/officeDocument/2006/relationships/image" Target="media/image149.wmf"/><Relationship Id="rId545" Type="http://schemas.openxmlformats.org/officeDocument/2006/relationships/image" Target="media/image250.wmf"/><Relationship Id="rId752" Type="http://schemas.openxmlformats.org/officeDocument/2006/relationships/oleObject" Target="embeddings/oleObject416.bin"/><Relationship Id="rId1175" Type="http://schemas.openxmlformats.org/officeDocument/2006/relationships/image" Target="media/image529.wmf"/><Relationship Id="rId1382" Type="http://schemas.openxmlformats.org/officeDocument/2006/relationships/oleObject" Target="embeddings/oleObject751.bin"/><Relationship Id="rId405" Type="http://schemas.openxmlformats.org/officeDocument/2006/relationships/oleObject" Target="embeddings/oleObject219.bin"/><Relationship Id="rId612" Type="http://schemas.openxmlformats.org/officeDocument/2006/relationships/image" Target="media/image282.wmf"/><Relationship Id="rId1035" Type="http://schemas.openxmlformats.org/officeDocument/2006/relationships/image" Target="media/image460.wmf"/><Relationship Id="rId1242" Type="http://schemas.openxmlformats.org/officeDocument/2006/relationships/oleObject" Target="embeddings/oleObject676.bin"/><Relationship Id="rId1687" Type="http://schemas.openxmlformats.org/officeDocument/2006/relationships/oleObject" Target="embeddings/oleObject910.bin"/><Relationship Id="rId917" Type="http://schemas.openxmlformats.org/officeDocument/2006/relationships/oleObject" Target="embeddings/oleObject502.bin"/><Relationship Id="rId1102" Type="http://schemas.openxmlformats.org/officeDocument/2006/relationships/oleObject" Target="embeddings/oleObject605.bin"/><Relationship Id="rId1547" Type="http://schemas.openxmlformats.org/officeDocument/2006/relationships/image" Target="media/image708.wmf"/><Relationship Id="rId1754" Type="http://schemas.openxmlformats.org/officeDocument/2006/relationships/oleObject" Target="embeddings/oleObject945.bin"/><Relationship Id="rId46" Type="http://schemas.openxmlformats.org/officeDocument/2006/relationships/oleObject" Target="embeddings/oleObject24.bin"/><Relationship Id="rId1407" Type="http://schemas.openxmlformats.org/officeDocument/2006/relationships/oleObject" Target="embeddings/oleObject764.bin"/><Relationship Id="rId1614" Type="http://schemas.openxmlformats.org/officeDocument/2006/relationships/image" Target="media/image741.wmf"/><Relationship Id="rId195" Type="http://schemas.openxmlformats.org/officeDocument/2006/relationships/image" Target="media/image80.wmf"/><Relationship Id="rId262" Type="http://schemas.openxmlformats.org/officeDocument/2006/relationships/oleObject" Target="embeddings/oleObject147.bin"/><Relationship Id="rId567" Type="http://schemas.openxmlformats.org/officeDocument/2006/relationships/image" Target="media/image260.wmf"/><Relationship Id="rId1197" Type="http://schemas.openxmlformats.org/officeDocument/2006/relationships/image" Target="media/image540.wmf"/><Relationship Id="rId122" Type="http://schemas.openxmlformats.org/officeDocument/2006/relationships/oleObject" Target="embeddings/oleObject75.bin"/><Relationship Id="rId774" Type="http://schemas.openxmlformats.org/officeDocument/2006/relationships/image" Target="media/image342.wmf"/><Relationship Id="rId981" Type="http://schemas.openxmlformats.org/officeDocument/2006/relationships/image" Target="media/image436.wmf"/><Relationship Id="rId1057" Type="http://schemas.openxmlformats.org/officeDocument/2006/relationships/image" Target="media/image471.wmf"/><Relationship Id="rId427" Type="http://schemas.openxmlformats.org/officeDocument/2006/relationships/oleObject" Target="embeddings/oleObject231.bin"/><Relationship Id="rId634" Type="http://schemas.openxmlformats.org/officeDocument/2006/relationships/oleObject" Target="embeddings/oleObject338.bin"/><Relationship Id="rId841" Type="http://schemas.openxmlformats.org/officeDocument/2006/relationships/image" Target="media/image375.wmf"/><Relationship Id="rId1264" Type="http://schemas.openxmlformats.org/officeDocument/2006/relationships/oleObject" Target="embeddings/oleObject687.bin"/><Relationship Id="rId1471" Type="http://schemas.openxmlformats.org/officeDocument/2006/relationships/oleObject" Target="embeddings/oleObject796.bin"/><Relationship Id="rId1569" Type="http://schemas.openxmlformats.org/officeDocument/2006/relationships/image" Target="media/image719.wmf"/><Relationship Id="rId701" Type="http://schemas.openxmlformats.org/officeDocument/2006/relationships/oleObject" Target="embeddings/oleObject384.bin"/><Relationship Id="rId939" Type="http://schemas.openxmlformats.org/officeDocument/2006/relationships/oleObject" Target="embeddings/oleObject513.bin"/><Relationship Id="rId1124" Type="http://schemas.openxmlformats.org/officeDocument/2006/relationships/oleObject" Target="embeddings/oleObject616.bin"/><Relationship Id="rId1331" Type="http://schemas.openxmlformats.org/officeDocument/2006/relationships/image" Target="media/image604.wmf"/><Relationship Id="rId1776" Type="http://schemas.openxmlformats.org/officeDocument/2006/relationships/oleObject" Target="embeddings/oleObject956.bin"/><Relationship Id="rId68" Type="http://schemas.openxmlformats.org/officeDocument/2006/relationships/oleObject" Target="embeddings/oleObject36.bin"/><Relationship Id="rId1429" Type="http://schemas.openxmlformats.org/officeDocument/2006/relationships/image" Target="media/image651.wmf"/><Relationship Id="rId1636" Type="http://schemas.openxmlformats.org/officeDocument/2006/relationships/image" Target="media/image752.wmf"/><Relationship Id="rId1703" Type="http://schemas.openxmlformats.org/officeDocument/2006/relationships/oleObject" Target="embeddings/oleObject918.bin"/><Relationship Id="rId284" Type="http://schemas.openxmlformats.org/officeDocument/2006/relationships/oleObject" Target="embeddings/oleObject158.bin"/><Relationship Id="rId491" Type="http://schemas.openxmlformats.org/officeDocument/2006/relationships/image" Target="media/image224.wmf"/><Relationship Id="rId144" Type="http://schemas.openxmlformats.org/officeDocument/2006/relationships/oleObject" Target="embeddings/oleObject86.bin"/><Relationship Id="rId589" Type="http://schemas.openxmlformats.org/officeDocument/2006/relationships/oleObject" Target="embeddings/oleObject315.bin"/><Relationship Id="rId796" Type="http://schemas.openxmlformats.org/officeDocument/2006/relationships/image" Target="media/image353.wmf"/><Relationship Id="rId351" Type="http://schemas.openxmlformats.org/officeDocument/2006/relationships/oleObject" Target="embeddings/oleObject192.bin"/><Relationship Id="rId449" Type="http://schemas.openxmlformats.org/officeDocument/2006/relationships/oleObject" Target="embeddings/oleObject242.bin"/><Relationship Id="rId656" Type="http://schemas.openxmlformats.org/officeDocument/2006/relationships/image" Target="media/image295.wmf"/><Relationship Id="rId863" Type="http://schemas.openxmlformats.org/officeDocument/2006/relationships/image" Target="media/image386.wmf"/><Relationship Id="rId1079" Type="http://schemas.openxmlformats.org/officeDocument/2006/relationships/image" Target="media/image482.wmf"/><Relationship Id="rId1286" Type="http://schemas.openxmlformats.org/officeDocument/2006/relationships/image" Target="media/image582.wmf"/><Relationship Id="rId1493" Type="http://schemas.openxmlformats.org/officeDocument/2006/relationships/oleObject" Target="embeddings/oleObject807.bin"/><Relationship Id="rId211" Type="http://schemas.openxmlformats.org/officeDocument/2006/relationships/image" Target="media/image87.wmf"/><Relationship Id="rId309" Type="http://schemas.openxmlformats.org/officeDocument/2006/relationships/oleObject" Target="embeddings/oleObject171.bin"/><Relationship Id="rId516" Type="http://schemas.openxmlformats.org/officeDocument/2006/relationships/image" Target="media/image236.wmf"/><Relationship Id="rId1146" Type="http://schemas.openxmlformats.org/officeDocument/2006/relationships/image" Target="media/image515.wmf"/><Relationship Id="rId1798" Type="http://schemas.openxmlformats.org/officeDocument/2006/relationships/oleObject" Target="embeddings/oleObject967.bin"/><Relationship Id="rId723" Type="http://schemas.openxmlformats.org/officeDocument/2006/relationships/image" Target="media/image318.wmf"/><Relationship Id="rId930" Type="http://schemas.openxmlformats.org/officeDocument/2006/relationships/image" Target="media/image418.wmf"/><Relationship Id="rId1006" Type="http://schemas.openxmlformats.org/officeDocument/2006/relationships/image" Target="media/image446.wmf"/><Relationship Id="rId1353" Type="http://schemas.openxmlformats.org/officeDocument/2006/relationships/image" Target="media/image614.wmf"/><Relationship Id="rId1560" Type="http://schemas.openxmlformats.org/officeDocument/2006/relationships/oleObject" Target="embeddings/oleObject842.bin"/><Relationship Id="rId1658" Type="http://schemas.openxmlformats.org/officeDocument/2006/relationships/image" Target="media/image760.wmf"/><Relationship Id="rId1213" Type="http://schemas.openxmlformats.org/officeDocument/2006/relationships/image" Target="media/image548.wmf"/><Relationship Id="rId1420" Type="http://schemas.openxmlformats.org/officeDocument/2006/relationships/oleObject" Target="embeddings/oleObject770.bin"/><Relationship Id="rId1518" Type="http://schemas.openxmlformats.org/officeDocument/2006/relationships/oleObject" Target="embeddings/oleObject820.bin"/><Relationship Id="rId1725" Type="http://schemas.openxmlformats.org/officeDocument/2006/relationships/oleObject" Target="embeddings/oleObject930.bin"/><Relationship Id="rId17" Type="http://schemas.openxmlformats.org/officeDocument/2006/relationships/oleObject" Target="embeddings/oleObject4.bin"/><Relationship Id="rId166" Type="http://schemas.openxmlformats.org/officeDocument/2006/relationships/oleObject" Target="embeddings/oleObject97.bin"/><Relationship Id="rId373" Type="http://schemas.openxmlformats.org/officeDocument/2006/relationships/oleObject" Target="embeddings/oleObject203.bin"/><Relationship Id="rId580" Type="http://schemas.openxmlformats.org/officeDocument/2006/relationships/image" Target="media/image266.wmf"/><Relationship Id="rId1" Type="http://schemas.openxmlformats.org/officeDocument/2006/relationships/customXml" Target="../customXml/item1.xml"/><Relationship Id="rId233" Type="http://schemas.openxmlformats.org/officeDocument/2006/relationships/image" Target="media/image98.wmf"/><Relationship Id="rId440" Type="http://schemas.openxmlformats.org/officeDocument/2006/relationships/image" Target="media/image199.wmf"/><Relationship Id="rId678" Type="http://schemas.openxmlformats.org/officeDocument/2006/relationships/image" Target="media/image306.wmf"/><Relationship Id="rId885" Type="http://schemas.openxmlformats.org/officeDocument/2006/relationships/oleObject" Target="embeddings/oleObject485.bin"/><Relationship Id="rId1070" Type="http://schemas.openxmlformats.org/officeDocument/2006/relationships/oleObject" Target="embeddings/oleObject589.bin"/><Relationship Id="rId300" Type="http://schemas.openxmlformats.org/officeDocument/2006/relationships/image" Target="media/image130.wmf"/><Relationship Id="rId538" Type="http://schemas.openxmlformats.org/officeDocument/2006/relationships/image" Target="media/image247.wmf"/><Relationship Id="rId745" Type="http://schemas.openxmlformats.org/officeDocument/2006/relationships/image" Target="media/image329.wmf"/><Relationship Id="rId952" Type="http://schemas.openxmlformats.org/officeDocument/2006/relationships/image" Target="media/image429.wmf"/><Relationship Id="rId1168" Type="http://schemas.openxmlformats.org/officeDocument/2006/relationships/oleObject" Target="embeddings/oleObject639.bin"/><Relationship Id="rId1375" Type="http://schemas.openxmlformats.org/officeDocument/2006/relationships/image" Target="media/image624.wmf"/><Relationship Id="rId1582" Type="http://schemas.openxmlformats.org/officeDocument/2006/relationships/oleObject" Target="embeddings/oleObject853.bin"/><Relationship Id="rId81" Type="http://schemas.openxmlformats.org/officeDocument/2006/relationships/image" Target="media/image30.wmf"/><Relationship Id="rId605" Type="http://schemas.openxmlformats.org/officeDocument/2006/relationships/oleObject" Target="embeddings/oleObject323.bin"/><Relationship Id="rId812" Type="http://schemas.openxmlformats.org/officeDocument/2006/relationships/oleObject" Target="embeddings/oleObject448.bin"/><Relationship Id="rId1028" Type="http://schemas.openxmlformats.org/officeDocument/2006/relationships/image" Target="media/image457.wmf"/><Relationship Id="rId1235" Type="http://schemas.openxmlformats.org/officeDocument/2006/relationships/image" Target="media/image559.wmf"/><Relationship Id="rId1442" Type="http://schemas.openxmlformats.org/officeDocument/2006/relationships/image" Target="media/image657.wmf"/><Relationship Id="rId1302" Type="http://schemas.openxmlformats.org/officeDocument/2006/relationships/image" Target="media/image590.wmf"/><Relationship Id="rId1747" Type="http://schemas.openxmlformats.org/officeDocument/2006/relationships/oleObject" Target="embeddings/oleObject941.bin"/><Relationship Id="rId39" Type="http://schemas.openxmlformats.org/officeDocument/2006/relationships/oleObject" Target="embeddings/oleObject17.bin"/><Relationship Id="rId1607" Type="http://schemas.openxmlformats.org/officeDocument/2006/relationships/oleObject" Target="embeddings/oleObject866.bin"/><Relationship Id="rId188" Type="http://schemas.openxmlformats.org/officeDocument/2006/relationships/oleObject" Target="embeddings/oleObject108.bin"/><Relationship Id="rId395" Type="http://schemas.openxmlformats.org/officeDocument/2006/relationships/oleObject" Target="embeddings/oleObject214.bin"/><Relationship Id="rId255" Type="http://schemas.openxmlformats.org/officeDocument/2006/relationships/image" Target="media/image108.wmf"/><Relationship Id="rId462" Type="http://schemas.openxmlformats.org/officeDocument/2006/relationships/image" Target="media/image210.wmf"/><Relationship Id="rId1092" Type="http://schemas.openxmlformats.org/officeDocument/2006/relationships/oleObject" Target="embeddings/oleObject600.bin"/><Relationship Id="rId1397" Type="http://schemas.openxmlformats.org/officeDocument/2006/relationships/oleObject" Target="embeddings/oleObject759.bin"/><Relationship Id="rId115" Type="http://schemas.openxmlformats.org/officeDocument/2006/relationships/oleObject" Target="embeddings/oleObject68.bin"/><Relationship Id="rId322" Type="http://schemas.openxmlformats.org/officeDocument/2006/relationships/image" Target="media/image141.wmf"/><Relationship Id="rId767" Type="http://schemas.openxmlformats.org/officeDocument/2006/relationships/image" Target="media/image340.wmf"/><Relationship Id="rId974" Type="http://schemas.openxmlformats.org/officeDocument/2006/relationships/oleObject" Target="embeddings/oleObject538.bin"/><Relationship Id="rId627" Type="http://schemas.openxmlformats.org/officeDocument/2006/relationships/oleObject" Target="embeddings/oleObject334.bin"/><Relationship Id="rId834" Type="http://schemas.openxmlformats.org/officeDocument/2006/relationships/oleObject" Target="embeddings/oleObject459.bin"/><Relationship Id="rId1257" Type="http://schemas.openxmlformats.org/officeDocument/2006/relationships/image" Target="media/image570.wmf"/><Relationship Id="rId1464" Type="http://schemas.openxmlformats.org/officeDocument/2006/relationships/image" Target="media/image668.wmf"/><Relationship Id="rId1671" Type="http://schemas.openxmlformats.org/officeDocument/2006/relationships/oleObject" Target="embeddings/oleObject902.bin"/><Relationship Id="rId901" Type="http://schemas.openxmlformats.org/officeDocument/2006/relationships/image" Target="media/image404.wmf"/><Relationship Id="rId1117" Type="http://schemas.openxmlformats.org/officeDocument/2006/relationships/image" Target="media/image501.wmf"/><Relationship Id="rId1324" Type="http://schemas.openxmlformats.org/officeDocument/2006/relationships/oleObject" Target="embeddings/oleObject720.bin"/><Relationship Id="rId1531" Type="http://schemas.openxmlformats.org/officeDocument/2006/relationships/image" Target="media/image700.wmf"/><Relationship Id="rId1769" Type="http://schemas.openxmlformats.org/officeDocument/2006/relationships/image" Target="media/image813.wmf"/><Relationship Id="rId30" Type="http://schemas.openxmlformats.org/officeDocument/2006/relationships/image" Target="media/image16.wmf"/><Relationship Id="rId1629" Type="http://schemas.openxmlformats.org/officeDocument/2006/relationships/oleObject" Target="embeddings/oleObject877.bin"/><Relationship Id="rId277" Type="http://schemas.openxmlformats.org/officeDocument/2006/relationships/image" Target="media/image119.wmf"/><Relationship Id="rId484" Type="http://schemas.openxmlformats.org/officeDocument/2006/relationships/oleObject" Target="embeddings/oleObject260.bin"/><Relationship Id="rId137" Type="http://schemas.openxmlformats.org/officeDocument/2006/relationships/image" Target="media/image51.wmf"/><Relationship Id="rId344" Type="http://schemas.openxmlformats.org/officeDocument/2006/relationships/image" Target="media/image152.wmf"/><Relationship Id="rId691" Type="http://schemas.openxmlformats.org/officeDocument/2006/relationships/oleObject" Target="embeddings/oleObject375.bin"/><Relationship Id="rId789" Type="http://schemas.openxmlformats.org/officeDocument/2006/relationships/oleObject" Target="embeddings/oleObject436.bin"/><Relationship Id="rId996" Type="http://schemas.openxmlformats.org/officeDocument/2006/relationships/image" Target="media/image441.wmf"/><Relationship Id="rId551" Type="http://schemas.openxmlformats.org/officeDocument/2006/relationships/image" Target="media/image253.wmf"/><Relationship Id="rId649" Type="http://schemas.openxmlformats.org/officeDocument/2006/relationships/oleObject" Target="embeddings/oleObject353.bin"/><Relationship Id="rId856" Type="http://schemas.openxmlformats.org/officeDocument/2006/relationships/oleObject" Target="embeddings/oleObject470.bin"/><Relationship Id="rId1181" Type="http://schemas.openxmlformats.org/officeDocument/2006/relationships/image" Target="media/image532.wmf"/><Relationship Id="rId1279" Type="http://schemas.openxmlformats.org/officeDocument/2006/relationships/oleObject" Target="embeddings/oleObject695.bin"/><Relationship Id="rId1486" Type="http://schemas.openxmlformats.org/officeDocument/2006/relationships/image" Target="media/image679.wmf"/><Relationship Id="rId204" Type="http://schemas.openxmlformats.org/officeDocument/2006/relationships/image" Target="media/image84.wmf"/><Relationship Id="rId411" Type="http://schemas.openxmlformats.org/officeDocument/2006/relationships/oleObject" Target="embeddings/oleObject223.bin"/><Relationship Id="rId509" Type="http://schemas.openxmlformats.org/officeDocument/2006/relationships/oleObject" Target="embeddings/oleObject273.bin"/><Relationship Id="rId1041" Type="http://schemas.openxmlformats.org/officeDocument/2006/relationships/image" Target="media/image463.wmf"/><Relationship Id="rId1139" Type="http://schemas.openxmlformats.org/officeDocument/2006/relationships/oleObject" Target="embeddings/oleObject624.bin"/><Relationship Id="rId1346" Type="http://schemas.openxmlformats.org/officeDocument/2006/relationships/oleObject" Target="embeddings/oleObject732.bin"/><Relationship Id="rId1693" Type="http://schemas.openxmlformats.org/officeDocument/2006/relationships/oleObject" Target="embeddings/oleObject913.bin"/><Relationship Id="rId716" Type="http://schemas.openxmlformats.org/officeDocument/2006/relationships/oleObject" Target="embeddings/oleObject398.bin"/><Relationship Id="rId923" Type="http://schemas.openxmlformats.org/officeDocument/2006/relationships/oleObject" Target="embeddings/oleObject505.bin"/><Relationship Id="rId1553" Type="http://schemas.openxmlformats.org/officeDocument/2006/relationships/image" Target="media/image711.wmf"/><Relationship Id="rId1760" Type="http://schemas.openxmlformats.org/officeDocument/2006/relationships/oleObject" Target="embeddings/oleObject948.bin"/><Relationship Id="rId52" Type="http://schemas.openxmlformats.org/officeDocument/2006/relationships/oleObject" Target="embeddings/oleObject28.bin"/><Relationship Id="rId1206" Type="http://schemas.openxmlformats.org/officeDocument/2006/relationships/oleObject" Target="embeddings/oleObject658.bin"/><Relationship Id="rId1413" Type="http://schemas.openxmlformats.org/officeDocument/2006/relationships/image" Target="media/image643.wmf"/><Relationship Id="rId1620" Type="http://schemas.openxmlformats.org/officeDocument/2006/relationships/image" Target="media/image744.wmf"/><Relationship Id="rId1718" Type="http://schemas.openxmlformats.org/officeDocument/2006/relationships/image" Target="media/image788.wmf"/><Relationship Id="rId299" Type="http://schemas.openxmlformats.org/officeDocument/2006/relationships/oleObject" Target="embeddings/oleObject166.bin"/><Relationship Id="rId159" Type="http://schemas.openxmlformats.org/officeDocument/2006/relationships/image" Target="media/image62.wmf"/><Relationship Id="rId366" Type="http://schemas.openxmlformats.org/officeDocument/2006/relationships/image" Target="media/image163.wmf"/><Relationship Id="rId573" Type="http://schemas.openxmlformats.org/officeDocument/2006/relationships/image" Target="media/image263.wmf"/><Relationship Id="rId780" Type="http://schemas.openxmlformats.org/officeDocument/2006/relationships/image" Target="media/image345.wmf"/><Relationship Id="rId226" Type="http://schemas.openxmlformats.org/officeDocument/2006/relationships/oleObject" Target="embeddings/oleObject128.bin"/><Relationship Id="rId433" Type="http://schemas.openxmlformats.org/officeDocument/2006/relationships/oleObject" Target="embeddings/oleObject234.bin"/><Relationship Id="rId878" Type="http://schemas.openxmlformats.org/officeDocument/2006/relationships/oleObject" Target="embeddings/oleObject481.bin"/><Relationship Id="rId1063" Type="http://schemas.openxmlformats.org/officeDocument/2006/relationships/image" Target="media/image474.wmf"/><Relationship Id="rId1270" Type="http://schemas.openxmlformats.org/officeDocument/2006/relationships/oleObject" Target="embeddings/oleObject690.bin"/><Relationship Id="rId640" Type="http://schemas.openxmlformats.org/officeDocument/2006/relationships/oleObject" Target="embeddings/oleObject344.bin"/><Relationship Id="rId738" Type="http://schemas.openxmlformats.org/officeDocument/2006/relationships/oleObject" Target="embeddings/oleObject409.bin"/><Relationship Id="rId945" Type="http://schemas.openxmlformats.org/officeDocument/2006/relationships/oleObject" Target="embeddings/oleObject516.bin"/><Relationship Id="rId1368" Type="http://schemas.openxmlformats.org/officeDocument/2006/relationships/oleObject" Target="embeddings/oleObject744.bin"/><Relationship Id="rId1575" Type="http://schemas.openxmlformats.org/officeDocument/2006/relationships/image" Target="media/image722.wmf"/><Relationship Id="rId1782" Type="http://schemas.openxmlformats.org/officeDocument/2006/relationships/oleObject" Target="embeddings/oleObject959.bin"/><Relationship Id="rId74" Type="http://schemas.openxmlformats.org/officeDocument/2006/relationships/oleObject" Target="embeddings/oleObject42.bin"/><Relationship Id="rId500" Type="http://schemas.openxmlformats.org/officeDocument/2006/relationships/image" Target="media/image228.wmf"/><Relationship Id="rId805" Type="http://schemas.openxmlformats.org/officeDocument/2006/relationships/oleObject" Target="embeddings/oleObject444.bin"/><Relationship Id="rId1130" Type="http://schemas.openxmlformats.org/officeDocument/2006/relationships/oleObject" Target="embeddings/oleObject619.bin"/><Relationship Id="rId1228" Type="http://schemas.openxmlformats.org/officeDocument/2006/relationships/oleObject" Target="embeddings/oleObject669.bin"/><Relationship Id="rId1435" Type="http://schemas.openxmlformats.org/officeDocument/2006/relationships/oleObject" Target="embeddings/oleObject778.bin"/><Relationship Id="rId1642" Type="http://schemas.openxmlformats.org/officeDocument/2006/relationships/oleObject" Target="embeddings/oleObject885.bin"/><Relationship Id="rId1502" Type="http://schemas.openxmlformats.org/officeDocument/2006/relationships/image" Target="media/image687.wmf"/><Relationship Id="rId290" Type="http://schemas.openxmlformats.org/officeDocument/2006/relationships/image" Target="media/image125.wmf"/><Relationship Id="rId388" Type="http://schemas.openxmlformats.org/officeDocument/2006/relationships/image" Target="media/image174.wmf"/><Relationship Id="rId150" Type="http://schemas.openxmlformats.org/officeDocument/2006/relationships/oleObject" Target="embeddings/oleObject89.bin"/><Relationship Id="rId595" Type="http://schemas.openxmlformats.org/officeDocument/2006/relationships/oleObject" Target="embeddings/oleObject318.bin"/><Relationship Id="rId248" Type="http://schemas.openxmlformats.org/officeDocument/2006/relationships/oleObject" Target="embeddings/oleObject140.bin"/><Relationship Id="rId455" Type="http://schemas.openxmlformats.org/officeDocument/2006/relationships/oleObject" Target="embeddings/oleObject245.bin"/><Relationship Id="rId662" Type="http://schemas.openxmlformats.org/officeDocument/2006/relationships/image" Target="media/image298.wmf"/><Relationship Id="rId1085" Type="http://schemas.openxmlformats.org/officeDocument/2006/relationships/image" Target="media/image485.wmf"/><Relationship Id="rId1292" Type="http://schemas.openxmlformats.org/officeDocument/2006/relationships/image" Target="media/image585.wmf"/><Relationship Id="rId108" Type="http://schemas.openxmlformats.org/officeDocument/2006/relationships/oleObject" Target="embeddings/oleObject61.bin"/><Relationship Id="rId315" Type="http://schemas.openxmlformats.org/officeDocument/2006/relationships/oleObject" Target="embeddings/oleObject174.bin"/><Relationship Id="rId522" Type="http://schemas.openxmlformats.org/officeDocument/2006/relationships/image" Target="media/image239.wmf"/><Relationship Id="rId967" Type="http://schemas.openxmlformats.org/officeDocument/2006/relationships/oleObject" Target="embeddings/oleObject531.bin"/><Relationship Id="rId1152" Type="http://schemas.openxmlformats.org/officeDocument/2006/relationships/image" Target="media/image518.wmf"/><Relationship Id="rId1597" Type="http://schemas.openxmlformats.org/officeDocument/2006/relationships/oleObject" Target="embeddings/oleObject861.bin"/><Relationship Id="rId96" Type="http://schemas.openxmlformats.org/officeDocument/2006/relationships/oleObject" Target="embeddings/oleObject55.bin"/><Relationship Id="rId827" Type="http://schemas.openxmlformats.org/officeDocument/2006/relationships/image" Target="media/image368.wmf"/><Relationship Id="rId1012" Type="http://schemas.openxmlformats.org/officeDocument/2006/relationships/image" Target="media/image449.wmf"/><Relationship Id="rId1457" Type="http://schemas.openxmlformats.org/officeDocument/2006/relationships/oleObject" Target="embeddings/oleObject789.bin"/><Relationship Id="rId1664" Type="http://schemas.openxmlformats.org/officeDocument/2006/relationships/image" Target="media/image762.wmf"/><Relationship Id="rId1317" Type="http://schemas.openxmlformats.org/officeDocument/2006/relationships/oleObject" Target="embeddings/oleObject716.bin"/><Relationship Id="rId1524" Type="http://schemas.openxmlformats.org/officeDocument/2006/relationships/oleObject" Target="embeddings/oleObject823.bin"/><Relationship Id="rId1731" Type="http://schemas.openxmlformats.org/officeDocument/2006/relationships/oleObject" Target="embeddings/oleObject933.bin"/><Relationship Id="rId23" Type="http://schemas.openxmlformats.org/officeDocument/2006/relationships/oleObject" Target="embeddings/oleObject7.bin"/><Relationship Id="rId172" Type="http://schemas.openxmlformats.org/officeDocument/2006/relationships/oleObject" Target="embeddings/oleObject100.bin"/><Relationship Id="rId477" Type="http://schemas.openxmlformats.org/officeDocument/2006/relationships/oleObject" Target="embeddings/oleObject256.bin"/><Relationship Id="rId684" Type="http://schemas.openxmlformats.org/officeDocument/2006/relationships/image" Target="media/image309.wmf"/><Relationship Id="rId337" Type="http://schemas.openxmlformats.org/officeDocument/2006/relationships/oleObject" Target="embeddings/oleObject185.bin"/><Relationship Id="rId891" Type="http://schemas.openxmlformats.org/officeDocument/2006/relationships/oleObject" Target="embeddings/oleObject488.bin"/><Relationship Id="rId989" Type="http://schemas.openxmlformats.org/officeDocument/2006/relationships/oleObject" Target="embeddings/oleObject548.bin"/><Relationship Id="rId544" Type="http://schemas.openxmlformats.org/officeDocument/2006/relationships/oleObject" Target="embeddings/oleObject291.bin"/><Relationship Id="rId751" Type="http://schemas.openxmlformats.org/officeDocument/2006/relationships/image" Target="media/image332.wmf"/><Relationship Id="rId849" Type="http://schemas.openxmlformats.org/officeDocument/2006/relationships/image" Target="media/image379.wmf"/><Relationship Id="rId1174" Type="http://schemas.openxmlformats.org/officeDocument/2006/relationships/oleObject" Target="embeddings/oleObject642.bin"/><Relationship Id="rId1381" Type="http://schemas.openxmlformats.org/officeDocument/2006/relationships/image" Target="media/image627.wmf"/><Relationship Id="rId1479" Type="http://schemas.openxmlformats.org/officeDocument/2006/relationships/oleObject" Target="embeddings/oleObject800.bin"/><Relationship Id="rId1686" Type="http://schemas.openxmlformats.org/officeDocument/2006/relationships/image" Target="media/image773.wmf"/><Relationship Id="rId404" Type="http://schemas.openxmlformats.org/officeDocument/2006/relationships/image" Target="media/image182.wmf"/><Relationship Id="rId611" Type="http://schemas.openxmlformats.org/officeDocument/2006/relationships/oleObject" Target="embeddings/oleObject326.bin"/><Relationship Id="rId1034" Type="http://schemas.openxmlformats.org/officeDocument/2006/relationships/oleObject" Target="embeddings/oleObject571.bin"/><Relationship Id="rId1241" Type="http://schemas.openxmlformats.org/officeDocument/2006/relationships/image" Target="media/image562.wmf"/><Relationship Id="rId1339" Type="http://schemas.openxmlformats.org/officeDocument/2006/relationships/image" Target="media/image608.wmf"/><Relationship Id="rId709" Type="http://schemas.openxmlformats.org/officeDocument/2006/relationships/oleObject" Target="embeddings/oleObject392.bin"/><Relationship Id="rId916" Type="http://schemas.openxmlformats.org/officeDocument/2006/relationships/image" Target="media/image411.wmf"/><Relationship Id="rId1101" Type="http://schemas.openxmlformats.org/officeDocument/2006/relationships/image" Target="media/image493.wmf"/><Relationship Id="rId1546" Type="http://schemas.openxmlformats.org/officeDocument/2006/relationships/oleObject" Target="embeddings/oleObject835.bin"/><Relationship Id="rId1753" Type="http://schemas.openxmlformats.org/officeDocument/2006/relationships/image" Target="media/image805.wmf"/><Relationship Id="rId45" Type="http://schemas.openxmlformats.org/officeDocument/2006/relationships/oleObject" Target="embeddings/oleObject23.bin"/><Relationship Id="rId1406" Type="http://schemas.openxmlformats.org/officeDocument/2006/relationships/image" Target="media/image639.wmf"/><Relationship Id="rId1613" Type="http://schemas.openxmlformats.org/officeDocument/2006/relationships/oleObject" Target="embeddings/oleObject869.bin"/><Relationship Id="rId194" Type="http://schemas.openxmlformats.org/officeDocument/2006/relationships/oleObject" Target="embeddings/oleObject111.bin"/><Relationship Id="rId261" Type="http://schemas.openxmlformats.org/officeDocument/2006/relationships/image" Target="media/image111.wmf"/><Relationship Id="rId499" Type="http://schemas.openxmlformats.org/officeDocument/2006/relationships/oleObject" Target="embeddings/oleObject268.bin"/><Relationship Id="rId359" Type="http://schemas.openxmlformats.org/officeDocument/2006/relationships/oleObject" Target="embeddings/oleObject196.bin"/><Relationship Id="rId566" Type="http://schemas.openxmlformats.org/officeDocument/2006/relationships/oleObject" Target="embeddings/oleObject303.bin"/><Relationship Id="rId773" Type="http://schemas.openxmlformats.org/officeDocument/2006/relationships/oleObject" Target="embeddings/oleObject428.bin"/><Relationship Id="rId1196" Type="http://schemas.openxmlformats.org/officeDocument/2006/relationships/oleObject" Target="embeddings/oleObject653.bin"/><Relationship Id="rId121" Type="http://schemas.openxmlformats.org/officeDocument/2006/relationships/oleObject" Target="embeddings/oleObject74.bin"/><Relationship Id="rId219" Type="http://schemas.openxmlformats.org/officeDocument/2006/relationships/image" Target="media/image91.wmf"/><Relationship Id="rId426" Type="http://schemas.openxmlformats.org/officeDocument/2006/relationships/image" Target="media/image192.wmf"/><Relationship Id="rId633" Type="http://schemas.openxmlformats.org/officeDocument/2006/relationships/oleObject" Target="embeddings/oleObject337.bin"/><Relationship Id="rId980" Type="http://schemas.openxmlformats.org/officeDocument/2006/relationships/oleObject" Target="embeddings/oleObject541.bin"/><Relationship Id="rId1056" Type="http://schemas.openxmlformats.org/officeDocument/2006/relationships/oleObject" Target="embeddings/oleObject582.bin"/><Relationship Id="rId1263" Type="http://schemas.openxmlformats.org/officeDocument/2006/relationships/image" Target="media/image573.wmf"/><Relationship Id="rId840" Type="http://schemas.openxmlformats.org/officeDocument/2006/relationships/oleObject" Target="embeddings/oleObject462.bin"/><Relationship Id="rId938" Type="http://schemas.openxmlformats.org/officeDocument/2006/relationships/image" Target="media/image422.wmf"/><Relationship Id="rId1470" Type="http://schemas.openxmlformats.org/officeDocument/2006/relationships/image" Target="media/image671.wmf"/><Relationship Id="rId1568" Type="http://schemas.openxmlformats.org/officeDocument/2006/relationships/oleObject" Target="embeddings/oleObject846.bin"/><Relationship Id="rId1775" Type="http://schemas.openxmlformats.org/officeDocument/2006/relationships/image" Target="media/image816.wmf"/><Relationship Id="rId67" Type="http://schemas.openxmlformats.org/officeDocument/2006/relationships/image" Target="media/image28.wmf"/><Relationship Id="rId700" Type="http://schemas.openxmlformats.org/officeDocument/2006/relationships/oleObject" Target="embeddings/oleObject383.bin"/><Relationship Id="rId1123" Type="http://schemas.openxmlformats.org/officeDocument/2006/relationships/image" Target="media/image504.wmf"/><Relationship Id="rId1330" Type="http://schemas.openxmlformats.org/officeDocument/2006/relationships/oleObject" Target="embeddings/oleObject723.bin"/><Relationship Id="rId1428" Type="http://schemas.openxmlformats.org/officeDocument/2006/relationships/oleObject" Target="embeddings/oleObject774.bin"/><Relationship Id="rId1635" Type="http://schemas.openxmlformats.org/officeDocument/2006/relationships/oleObject" Target="embeddings/oleObject880.bin"/><Relationship Id="rId1702" Type="http://schemas.openxmlformats.org/officeDocument/2006/relationships/image" Target="media/image781.wmf"/><Relationship Id="rId283" Type="http://schemas.openxmlformats.org/officeDocument/2006/relationships/image" Target="media/image122.wmf"/><Relationship Id="rId490" Type="http://schemas.openxmlformats.org/officeDocument/2006/relationships/oleObject" Target="embeddings/oleObject263.bin"/><Relationship Id="rId143" Type="http://schemas.openxmlformats.org/officeDocument/2006/relationships/image" Target="media/image54.wmf"/><Relationship Id="rId350" Type="http://schemas.openxmlformats.org/officeDocument/2006/relationships/image" Target="media/image155.wmf"/><Relationship Id="rId588" Type="http://schemas.openxmlformats.org/officeDocument/2006/relationships/image" Target="media/image270.wmf"/><Relationship Id="rId795" Type="http://schemas.openxmlformats.org/officeDocument/2006/relationships/oleObject" Target="embeddings/oleObject439.bin"/><Relationship Id="rId9" Type="http://schemas.openxmlformats.org/officeDocument/2006/relationships/image" Target="media/image5.gif"/><Relationship Id="rId210" Type="http://schemas.openxmlformats.org/officeDocument/2006/relationships/oleObject" Target="embeddings/oleObject120.bin"/><Relationship Id="rId448" Type="http://schemas.openxmlformats.org/officeDocument/2006/relationships/image" Target="media/image203.wmf"/><Relationship Id="rId655" Type="http://schemas.openxmlformats.org/officeDocument/2006/relationships/oleObject" Target="embeddings/oleObject357.bin"/><Relationship Id="rId862" Type="http://schemas.openxmlformats.org/officeDocument/2006/relationships/oleObject" Target="embeddings/oleObject473.bin"/><Relationship Id="rId1078" Type="http://schemas.openxmlformats.org/officeDocument/2006/relationships/oleObject" Target="embeddings/oleObject593.bin"/><Relationship Id="rId1285" Type="http://schemas.openxmlformats.org/officeDocument/2006/relationships/oleObject" Target="embeddings/oleObject700.bin"/><Relationship Id="rId1492" Type="http://schemas.openxmlformats.org/officeDocument/2006/relationships/image" Target="media/image682.wmf"/><Relationship Id="rId308" Type="http://schemas.openxmlformats.org/officeDocument/2006/relationships/image" Target="media/image134.wmf"/><Relationship Id="rId515" Type="http://schemas.openxmlformats.org/officeDocument/2006/relationships/oleObject" Target="embeddings/oleObject276.bin"/><Relationship Id="rId722" Type="http://schemas.openxmlformats.org/officeDocument/2006/relationships/oleObject" Target="embeddings/oleObject401.bin"/><Relationship Id="rId1145" Type="http://schemas.openxmlformats.org/officeDocument/2006/relationships/oleObject" Target="embeddings/oleObject627.bin"/><Relationship Id="rId1352" Type="http://schemas.openxmlformats.org/officeDocument/2006/relationships/oleObject" Target="embeddings/oleObject735.bin"/><Relationship Id="rId1797" Type="http://schemas.openxmlformats.org/officeDocument/2006/relationships/image" Target="media/image827.wmf"/><Relationship Id="rId89" Type="http://schemas.openxmlformats.org/officeDocument/2006/relationships/image" Target="media/image34.wmf"/><Relationship Id="rId1005" Type="http://schemas.openxmlformats.org/officeDocument/2006/relationships/oleObject" Target="embeddings/oleObject556.bin"/><Relationship Id="rId1212" Type="http://schemas.openxmlformats.org/officeDocument/2006/relationships/oleObject" Target="embeddings/oleObject661.bin"/><Relationship Id="rId1657" Type="http://schemas.openxmlformats.org/officeDocument/2006/relationships/oleObject" Target="embeddings/oleObject894.bin"/><Relationship Id="rId1517" Type="http://schemas.openxmlformats.org/officeDocument/2006/relationships/image" Target="media/image694.wmf"/><Relationship Id="rId1724" Type="http://schemas.openxmlformats.org/officeDocument/2006/relationships/image" Target="media/image791.wmf"/><Relationship Id="rId16" Type="http://schemas.openxmlformats.org/officeDocument/2006/relationships/image" Target="media/image9.wmf"/><Relationship Id="rId165" Type="http://schemas.openxmlformats.org/officeDocument/2006/relationships/image" Target="media/image65.wmf"/><Relationship Id="rId372" Type="http://schemas.openxmlformats.org/officeDocument/2006/relationships/image" Target="media/image166.wmf"/><Relationship Id="rId677" Type="http://schemas.openxmlformats.org/officeDocument/2006/relationships/oleObject" Target="embeddings/oleObject368.bin"/><Relationship Id="rId232" Type="http://schemas.openxmlformats.org/officeDocument/2006/relationships/oleObject" Target="embeddings/oleObject131.bin"/><Relationship Id="rId884" Type="http://schemas.openxmlformats.org/officeDocument/2006/relationships/image" Target="media/image396.wmf"/><Relationship Id="rId537" Type="http://schemas.openxmlformats.org/officeDocument/2006/relationships/oleObject" Target="embeddings/oleObject287.bin"/><Relationship Id="rId744" Type="http://schemas.openxmlformats.org/officeDocument/2006/relationships/oleObject" Target="embeddings/oleObject412.bin"/><Relationship Id="rId951" Type="http://schemas.openxmlformats.org/officeDocument/2006/relationships/oleObject" Target="embeddings/oleObject519.bin"/><Relationship Id="rId1167" Type="http://schemas.openxmlformats.org/officeDocument/2006/relationships/image" Target="media/image525.wmf"/><Relationship Id="rId1374" Type="http://schemas.openxmlformats.org/officeDocument/2006/relationships/oleObject" Target="embeddings/oleObject747.bin"/><Relationship Id="rId1581" Type="http://schemas.openxmlformats.org/officeDocument/2006/relationships/image" Target="media/image725.wmf"/><Relationship Id="rId1679" Type="http://schemas.openxmlformats.org/officeDocument/2006/relationships/oleObject" Target="embeddings/oleObject906.bin"/><Relationship Id="rId80" Type="http://schemas.openxmlformats.org/officeDocument/2006/relationships/oleObject" Target="embeddings/oleObject47.bin"/><Relationship Id="rId604" Type="http://schemas.openxmlformats.org/officeDocument/2006/relationships/image" Target="media/image278.wmf"/><Relationship Id="rId811" Type="http://schemas.openxmlformats.org/officeDocument/2006/relationships/image" Target="media/image360.wmf"/><Relationship Id="rId1027" Type="http://schemas.openxmlformats.org/officeDocument/2006/relationships/oleObject" Target="embeddings/oleObject567.bin"/><Relationship Id="rId1234" Type="http://schemas.openxmlformats.org/officeDocument/2006/relationships/oleObject" Target="embeddings/oleObject672.bin"/><Relationship Id="rId1441" Type="http://schemas.openxmlformats.org/officeDocument/2006/relationships/oleObject" Target="embeddings/oleObject781.bin"/><Relationship Id="rId909" Type="http://schemas.openxmlformats.org/officeDocument/2006/relationships/oleObject" Target="embeddings/oleObject498.bin"/><Relationship Id="rId1301" Type="http://schemas.openxmlformats.org/officeDocument/2006/relationships/oleObject" Target="embeddings/oleObject708.bin"/><Relationship Id="rId1539" Type="http://schemas.openxmlformats.org/officeDocument/2006/relationships/image" Target="media/image704.wmf"/><Relationship Id="rId1746" Type="http://schemas.openxmlformats.org/officeDocument/2006/relationships/image" Target="media/image802.wmf"/><Relationship Id="rId38" Type="http://schemas.openxmlformats.org/officeDocument/2006/relationships/oleObject" Target="embeddings/oleObject16.bin"/><Relationship Id="rId1606" Type="http://schemas.openxmlformats.org/officeDocument/2006/relationships/image" Target="media/image737.wmf"/><Relationship Id="rId187" Type="http://schemas.openxmlformats.org/officeDocument/2006/relationships/image" Target="media/image76.wmf"/><Relationship Id="rId394" Type="http://schemas.openxmlformats.org/officeDocument/2006/relationships/image" Target="media/image177.wmf"/><Relationship Id="rId254" Type="http://schemas.openxmlformats.org/officeDocument/2006/relationships/oleObject" Target="embeddings/oleObject143.bin"/><Relationship Id="rId699" Type="http://schemas.openxmlformats.org/officeDocument/2006/relationships/oleObject" Target="embeddings/oleObject382.bin"/><Relationship Id="rId1091" Type="http://schemas.openxmlformats.org/officeDocument/2006/relationships/image" Target="media/image488.wmf"/><Relationship Id="rId114" Type="http://schemas.openxmlformats.org/officeDocument/2006/relationships/oleObject" Target="embeddings/oleObject67.bin"/><Relationship Id="rId461" Type="http://schemas.openxmlformats.org/officeDocument/2006/relationships/oleObject" Target="embeddings/oleObject248.bin"/><Relationship Id="rId559" Type="http://schemas.openxmlformats.org/officeDocument/2006/relationships/oleObject" Target="embeddings/oleObject299.bin"/><Relationship Id="rId766" Type="http://schemas.openxmlformats.org/officeDocument/2006/relationships/oleObject" Target="embeddings/oleObject423.bin"/><Relationship Id="rId1189" Type="http://schemas.openxmlformats.org/officeDocument/2006/relationships/image" Target="media/image536.wmf"/><Relationship Id="rId1396" Type="http://schemas.openxmlformats.org/officeDocument/2006/relationships/oleObject" Target="embeddings/oleObject758.bin"/><Relationship Id="rId321" Type="http://schemas.openxmlformats.org/officeDocument/2006/relationships/oleObject" Target="embeddings/oleObject177.bin"/><Relationship Id="rId419" Type="http://schemas.openxmlformats.org/officeDocument/2006/relationships/oleObject" Target="embeddings/oleObject227.bin"/><Relationship Id="rId626" Type="http://schemas.openxmlformats.org/officeDocument/2006/relationships/image" Target="media/image289.wmf"/><Relationship Id="rId973" Type="http://schemas.openxmlformats.org/officeDocument/2006/relationships/oleObject" Target="embeddings/oleObject537.bin"/><Relationship Id="rId1049" Type="http://schemas.openxmlformats.org/officeDocument/2006/relationships/image" Target="media/image467.wmf"/><Relationship Id="rId1256" Type="http://schemas.openxmlformats.org/officeDocument/2006/relationships/oleObject" Target="embeddings/oleObject683.bin"/><Relationship Id="rId833" Type="http://schemas.openxmlformats.org/officeDocument/2006/relationships/image" Target="media/image371.wmf"/><Relationship Id="rId1116" Type="http://schemas.openxmlformats.org/officeDocument/2006/relationships/oleObject" Target="embeddings/oleObject612.bin"/><Relationship Id="rId1463" Type="http://schemas.openxmlformats.org/officeDocument/2006/relationships/oleObject" Target="embeddings/oleObject792.bin"/><Relationship Id="rId1670" Type="http://schemas.openxmlformats.org/officeDocument/2006/relationships/image" Target="media/image765.wmf"/><Relationship Id="rId1768" Type="http://schemas.openxmlformats.org/officeDocument/2006/relationships/oleObject" Target="embeddings/oleObject952.bin"/><Relationship Id="rId900" Type="http://schemas.openxmlformats.org/officeDocument/2006/relationships/oleObject" Target="embeddings/oleObject493.bin"/><Relationship Id="rId1323" Type="http://schemas.openxmlformats.org/officeDocument/2006/relationships/oleObject" Target="embeddings/oleObject719.bin"/><Relationship Id="rId1530" Type="http://schemas.openxmlformats.org/officeDocument/2006/relationships/oleObject" Target="embeddings/oleObject827.bin"/><Relationship Id="rId1628" Type="http://schemas.openxmlformats.org/officeDocument/2006/relationships/image" Target="media/image748.wmf"/><Relationship Id="rId276" Type="http://schemas.openxmlformats.org/officeDocument/2006/relationships/oleObject" Target="embeddings/oleObject154.bin"/><Relationship Id="rId483" Type="http://schemas.openxmlformats.org/officeDocument/2006/relationships/image" Target="media/image220.wmf"/><Relationship Id="rId690" Type="http://schemas.openxmlformats.org/officeDocument/2006/relationships/image" Target="media/image312.wmf"/><Relationship Id="rId136" Type="http://schemas.openxmlformats.org/officeDocument/2006/relationships/oleObject" Target="embeddings/oleObject82.bin"/><Relationship Id="rId343" Type="http://schemas.openxmlformats.org/officeDocument/2006/relationships/oleObject" Target="embeddings/oleObject188.bin"/><Relationship Id="rId550" Type="http://schemas.openxmlformats.org/officeDocument/2006/relationships/oleObject" Target="embeddings/oleObject294.bin"/><Relationship Id="rId788" Type="http://schemas.openxmlformats.org/officeDocument/2006/relationships/image" Target="media/image349.wmf"/><Relationship Id="rId995" Type="http://schemas.openxmlformats.org/officeDocument/2006/relationships/oleObject" Target="embeddings/oleObject551.bin"/><Relationship Id="rId1180" Type="http://schemas.openxmlformats.org/officeDocument/2006/relationships/oleObject" Target="embeddings/oleObject645.bin"/><Relationship Id="rId203" Type="http://schemas.openxmlformats.org/officeDocument/2006/relationships/oleObject" Target="embeddings/oleObject116.bin"/><Relationship Id="rId648" Type="http://schemas.openxmlformats.org/officeDocument/2006/relationships/oleObject" Target="embeddings/oleObject352.bin"/><Relationship Id="rId855" Type="http://schemas.openxmlformats.org/officeDocument/2006/relationships/image" Target="media/image382.wmf"/><Relationship Id="rId1040" Type="http://schemas.openxmlformats.org/officeDocument/2006/relationships/oleObject" Target="embeddings/oleObject574.bin"/><Relationship Id="rId1278" Type="http://schemas.openxmlformats.org/officeDocument/2006/relationships/image" Target="media/image580.wmf"/><Relationship Id="rId1485" Type="http://schemas.openxmlformats.org/officeDocument/2006/relationships/oleObject" Target="embeddings/oleObject803.bin"/><Relationship Id="rId1692" Type="http://schemas.openxmlformats.org/officeDocument/2006/relationships/image" Target="media/image776.wmf"/><Relationship Id="rId410" Type="http://schemas.openxmlformats.org/officeDocument/2006/relationships/oleObject" Target="embeddings/oleObject222.bin"/><Relationship Id="rId508" Type="http://schemas.openxmlformats.org/officeDocument/2006/relationships/image" Target="media/image232.wmf"/><Relationship Id="rId715" Type="http://schemas.openxmlformats.org/officeDocument/2006/relationships/image" Target="media/image314.wmf"/><Relationship Id="rId922" Type="http://schemas.openxmlformats.org/officeDocument/2006/relationships/image" Target="media/image414.wmf"/><Relationship Id="rId1138" Type="http://schemas.openxmlformats.org/officeDocument/2006/relationships/image" Target="media/image511.wmf"/><Relationship Id="rId1345" Type="http://schemas.openxmlformats.org/officeDocument/2006/relationships/oleObject" Target="embeddings/oleObject731.bin"/><Relationship Id="rId1552" Type="http://schemas.openxmlformats.org/officeDocument/2006/relationships/oleObject" Target="embeddings/oleObject838.bin"/><Relationship Id="rId1205" Type="http://schemas.openxmlformats.org/officeDocument/2006/relationships/image" Target="media/image544.wmf"/><Relationship Id="rId51" Type="http://schemas.openxmlformats.org/officeDocument/2006/relationships/image" Target="media/image20.wmf"/><Relationship Id="rId1412" Type="http://schemas.openxmlformats.org/officeDocument/2006/relationships/image" Target="media/image642.png"/><Relationship Id="rId1717" Type="http://schemas.openxmlformats.org/officeDocument/2006/relationships/oleObject" Target="embeddings/oleObject926.bin"/><Relationship Id="rId298" Type="http://schemas.openxmlformats.org/officeDocument/2006/relationships/image" Target="media/image129.wmf"/><Relationship Id="rId158" Type="http://schemas.openxmlformats.org/officeDocument/2006/relationships/oleObject" Target="embeddings/oleObject93.bin"/><Relationship Id="rId365" Type="http://schemas.openxmlformats.org/officeDocument/2006/relationships/oleObject" Target="embeddings/oleObject199.bin"/><Relationship Id="rId572" Type="http://schemas.openxmlformats.org/officeDocument/2006/relationships/oleObject" Target="embeddings/oleObject306.bin"/><Relationship Id="rId225" Type="http://schemas.openxmlformats.org/officeDocument/2006/relationships/image" Target="media/image94.wmf"/><Relationship Id="rId432" Type="http://schemas.openxmlformats.org/officeDocument/2006/relationships/image" Target="media/image195.wmf"/><Relationship Id="rId877" Type="http://schemas.openxmlformats.org/officeDocument/2006/relationships/image" Target="media/image393.wmf"/><Relationship Id="rId1062" Type="http://schemas.openxmlformats.org/officeDocument/2006/relationships/oleObject" Target="embeddings/oleObject585.bin"/><Relationship Id="rId737" Type="http://schemas.openxmlformats.org/officeDocument/2006/relationships/image" Target="media/image325.wmf"/><Relationship Id="rId944" Type="http://schemas.openxmlformats.org/officeDocument/2006/relationships/image" Target="media/image425.wmf"/><Relationship Id="rId1367" Type="http://schemas.openxmlformats.org/officeDocument/2006/relationships/image" Target="media/image620.wmf"/><Relationship Id="rId1574" Type="http://schemas.openxmlformats.org/officeDocument/2006/relationships/oleObject" Target="embeddings/oleObject849.bin"/><Relationship Id="rId1781" Type="http://schemas.openxmlformats.org/officeDocument/2006/relationships/image" Target="media/image819.wmf"/><Relationship Id="rId73" Type="http://schemas.openxmlformats.org/officeDocument/2006/relationships/oleObject" Target="embeddings/oleObject41.bin"/><Relationship Id="rId804" Type="http://schemas.openxmlformats.org/officeDocument/2006/relationships/image" Target="media/image357.wmf"/><Relationship Id="rId1227" Type="http://schemas.openxmlformats.org/officeDocument/2006/relationships/image" Target="media/image555.wmf"/><Relationship Id="rId1434" Type="http://schemas.openxmlformats.org/officeDocument/2006/relationships/oleObject" Target="embeddings/oleObject777.bin"/><Relationship Id="rId1641" Type="http://schemas.openxmlformats.org/officeDocument/2006/relationships/oleObject" Target="embeddings/oleObject884.bin"/><Relationship Id="rId1501" Type="http://schemas.openxmlformats.org/officeDocument/2006/relationships/oleObject" Target="embeddings/oleObject811.bin"/><Relationship Id="rId1739" Type="http://schemas.openxmlformats.org/officeDocument/2006/relationships/oleObject" Target="embeddings/oleObject937.bin"/><Relationship Id="rId387" Type="http://schemas.openxmlformats.org/officeDocument/2006/relationships/oleObject" Target="embeddings/oleObject210.bin"/><Relationship Id="rId594" Type="http://schemas.openxmlformats.org/officeDocument/2006/relationships/image" Target="media/image273.wmf"/><Relationship Id="rId247" Type="http://schemas.openxmlformats.org/officeDocument/2006/relationships/image" Target="media/image104.wmf"/><Relationship Id="rId899" Type="http://schemas.openxmlformats.org/officeDocument/2006/relationships/image" Target="media/image403.wmf"/><Relationship Id="rId1084" Type="http://schemas.openxmlformats.org/officeDocument/2006/relationships/oleObject" Target="embeddings/oleObject596.bin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828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29</TotalTime>
  <Pages>29</Pages>
  <Words>5894</Words>
  <Characters>33601</Characters>
  <Application>Microsoft Office Word</Application>
  <DocSecurity>0</DocSecurity>
  <Lines>280</Lines>
  <Paragraphs>78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18</cp:revision>
  <cp:lastPrinted>2021-06-25T18:21:00Z</cp:lastPrinted>
  <dcterms:created xsi:type="dcterms:W3CDTF">2021-07-30T12:53:00Z</dcterms:created>
  <dcterms:modified xsi:type="dcterms:W3CDTF">2021-07-30T13:31:00Z</dcterms:modified>
</cp:coreProperties>
</file>